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976a" w14:paraId="d0d976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C575FE">
        <w:tab/>
      </w:r>
      <w:r w:rsidR="00C575FE">
        <w:tab/>
      </w:r>
      <w:r w:rsidR="00C575FE">
        <w:tab/>
        <w:t>22.St-2519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7FC5">
        <w:t>2</w:t>
      </w:r>
      <w:r w:rsidR="00C575FE">
        <w:t>519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82FBF" w:rsidRPr="00082FBF">
        <w:t xml:space="preserve"> </w:t>
      </w:r>
      <w:r w:rsidR="00082FBF" w:rsidRPr="004B16B2">
        <w:t xml:space="preserve">ŠPORTSKO DRUŠTVO </w:t>
      </w:r>
      <w:r w:rsidR="00082FBF">
        <w:t>"</w:t>
      </w:r>
      <w:r w:rsidR="00082FBF" w:rsidRPr="004B16B2">
        <w:t>STARTER</w:t>
      </w:r>
      <w:r w:rsidR="00082FBF">
        <w:t>"</w:t>
      </w:r>
      <w:r w:rsidR="00082FBF" w:rsidRPr="009F7260">
        <w:t>,</w:t>
      </w:r>
      <w:r w:rsidR="00082FBF">
        <w:t xml:space="preserve"> Velika Gorica, Cvjetno naselje 14, OIB: </w:t>
      </w:r>
      <w:r w:rsidR="00082FBF" w:rsidRPr="004B16B2">
        <w:t>07963371600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082FBF">
        <w:t xml:space="preserve">  </w:t>
      </w:r>
      <w:r w:rsidR="00CD6713">
        <w:t>1</w:t>
      </w:r>
      <w:r w:rsidR="00082FBF">
        <w:t>6.205,33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77FC5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1C96"/>
    <w:rsid w:val="00657B8E"/>
    <w:rsid w:val="006652AB"/>
    <w:rsid w:val="00693392"/>
    <w:rsid w:val="00695A75"/>
    <w:rsid w:val="006A0794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55EE"/>
    <w:rsid w:val="008613BD"/>
    <w:rsid w:val="00863025"/>
    <w:rsid w:val="00871F01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St-2519/2015</izvorni_sadrzaj>
    <derivirana_varijabla naziv="DomainObject.Predmet.OznakaBroj_1">St-2519/2015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STARTER</izvorni_sadrzaj>
    <derivirana_varijabla naziv="DomainObject.Predmet.ProtustrankaFormated_1">  ŠPORTSKO DRUŠTVO STARTER</derivirana_varijabla>
  </DomainObject.Predmet.ProtustrankaFormated>
  <DomainObject.Predmet.ProtustrankaFormatedOIB>
    <izvorni_sadrzaj>  ŠPORTSKO DRUŠTVO STARTER, OIB 07963371600</izvorni_sadrzaj>
    <derivirana_varijabla naziv="DomainObject.Predmet.ProtustrankaFormatedOIB_1">  ŠPORTSKO DRUŠTVO STARTER, OIB 07963371600</derivirana_varijabla>
  </DomainObject.Predmet.ProtustrankaFormatedOIB>
  <DomainObject.Predmet.ProtustrankaFormatedWithAdress>
    <izvorni_sadrzaj> ŠPORTSKO DRUŠTVO STARTER, Cvjetno naselje 14, 10410 Velika Gorica</izvorni_sadrzaj>
    <derivirana_varijabla naziv="DomainObject.Predmet.ProtustrankaFormatedWithAdress_1"> ŠPORTSKO DRUŠTVO STARTER, Cvjetno naselje 14, 10410 Velika Gorica</derivirana_varijabla>
  </DomainObject.Predmet.ProtustrankaFormatedWithAdress>
  <DomainObject.Predmet.ProtustrankaFormatedWithAdressOIB>
    <izvorni_sadrzaj> ŠPORTSKO DRUŠTVO STARTER, OIB 07963371600, Cvjetno naselje 14, 10410 Velika Gorica</izvorni_sadrzaj>
    <derivirana_varijabla naziv="DomainObject.Predmet.ProtustrankaFormatedWithAdressOIB_1"> ŠPORTSKO DRUŠTVO STARTER, OIB 07963371600, Cvjetno naselje 14, 10410 Velika Gorica</derivirana_varijabla>
  </DomainObject.Predmet.ProtustrankaFormatedWithAdressOIB>
  <DomainObject.Predmet.ProtustrankaWithAdress>
    <izvorni_sadrzaj>ŠPORTSKO DRUŠTVO STARTER Cvjetno naselje 14, 10410 Velika Gorica</izvorni_sadrzaj>
    <derivirana_varijabla naziv="DomainObject.Predmet.ProtustrankaWithAdress_1">ŠPORTSKO DRUŠTVO STARTER Cvjetno naselje 14, 10410 Velika Gorica</derivirana_varijabla>
  </DomainObject.Predmet.ProtustrankaWithAdress>
  <DomainObject.Predmet.ProtustrankaWithAdressOIB>
    <izvorni_sadrzaj>ŠPORTSKO DRUŠTVO STARTER, OIB 07963371600, Cvjetno naselje 14, 10410 Velika Gorica</izvorni_sadrzaj>
    <derivirana_varijabla naziv="DomainObject.Predmet.ProtustrankaWithAdressOIB_1">ŠPORTSKO DRUŠTVO STARTER, OIB 07963371600, Cvjetno naselje 14, 10410 Velika Gorica</derivirana_varijabla>
  </DomainObject.Predmet.ProtustrankaWithAdressOIB>
  <DomainObject.Predmet.ProtustrankaNazivFormated>
    <izvorni_sadrzaj>ŠPORTSKO DRUŠTVO STARTER</izvorni_sadrzaj>
    <derivirana_varijabla naziv="DomainObject.Predmet.ProtustrankaNazivFormated_1">ŠPORTSKO DRUŠTVO STARTER</derivirana_varijabla>
  </DomainObject.Predmet.ProtustrankaNazivFormated>
  <DomainObject.Predmet.ProtustrankaNazivFormatedOIB>
    <izvorni_sadrzaj>ŠPORTSKO DRUŠTVO STARTER, OIB 07963371600</izvorni_sadrzaj>
    <derivirana_varijabla naziv="DomainObject.Predmet.ProtustrankaNazivFormatedOIB_1">ŠPORTSKO DRUŠTVO STARTER, OIB 07963371600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STARTER</item>
    </izvorni_sadrzaj>
    <derivirana_varijabla naziv="DomainObject.Predmet.ProtuStrankaListFormated_1">
      <item>ŠPORTSKO DRUŠTVO STARTER</item>
    </derivirana_varijabla>
  </DomainObject.Predmet.ProtuStrankaListFormated>
  <DomainObject.Predmet.ProtuStrankaListFormatedOIB>
    <izvorni_sadrzaj>
      <item>ŠPORTSKO DRUŠTVO STARTER, OIB 07963371600</item>
    </izvorni_sadrzaj>
    <derivirana_varijabla naziv="DomainObject.Predmet.ProtuStrankaListFormatedOIB_1">
      <item>ŠPORTSKO DRUŠTVO STARTER, OIB 07963371600</item>
    </derivirana_varijabla>
  </DomainObject.Predmet.ProtuStrankaListFormatedOIB>
  <DomainObject.Predmet.ProtuStrankaListFormatedWithAdress>
    <izvorni_sadrzaj>
      <item>ŠPORTSKO DRUŠTVO STARTER, Cvjetno naselje 14, 10410 Velika Gorica</item>
    </izvorni_sadrzaj>
    <derivirana_varijabla naziv="DomainObject.Predmet.ProtuStrankaListFormatedWithAdress_1">
      <item>ŠPORTSKO DRUŠTVO STARTER, Cvjetno naselje 14, 10410 Velika Gorica</item>
    </derivirana_varijabla>
  </DomainObject.Predmet.ProtuStrankaListFormatedWithAdress>
  <DomainObject.Predmet.ProtuStrankaListFormatedWithAdressOIB>
    <izvorni_sadrzaj>
      <item>ŠPORTSKO DRUŠTVO STARTER, OIB 07963371600, Cvjetno naselje 14, 10410 Velika Gorica</item>
    </izvorni_sadrzaj>
    <derivirana_varijabla naziv="DomainObject.Predmet.ProtuStrankaListFormatedWithAdressOIB_1">
      <item>ŠPORTSKO DRUŠTVO STARTER, OIB 07963371600, Cvjetno naselje 14, 10410 Velika Gorica</item>
    </derivirana_varijabla>
  </DomainObject.Predmet.ProtuStrankaListFormatedWithAdressOIB>
  <DomainObject.Predmet.ProtuStrankaListNazivFormated>
    <izvorni_sadrzaj>
      <item>ŠPORTSKO DRUŠTVO STARTER</item>
    </izvorni_sadrzaj>
    <derivirana_varijabla naziv="DomainObject.Predmet.ProtuStrankaListNazivFormated_1">
      <item>ŠPORTSKO DRUŠTVO STARTER</item>
    </derivirana_varijabla>
  </DomainObject.Predmet.ProtuStrankaListNazivFormated>
  <DomainObject.Predmet.ProtuStrankaListNazivFormatedOIB>
    <izvorni_sadrzaj>
      <item>ŠPORTSKO DRUŠTVO STARTER, OIB 07963371600</item>
    </izvorni_sadrzaj>
    <derivirana_varijabla naziv="DomainObject.Predmet.ProtuStrankaListNazivFormatedOIB_1">
      <item>ŠPORTSKO DRUŠTVO STARTER, OIB 07963371600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STARTER</izvorni_sadrzaj>
    <derivirana_varijabla naziv="DomainObject.Predmet.ProtustrankaIDrugi_1">ŠPORTSKO DRUŠTVO STARTER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STARTER, OIB 07963371600, Cvjetno naselje 14, 10410 Velika Gorica</izvorni_sadrzaj>
    <derivirana_varijabla naziv="DomainObject.Predmet.ProtustrankaIDrugiAdressOIB_1">ŠPORTSKO DRUŠTVO STARTER, OIB 07963371600,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STARTER</item>
    </izvorni_sadrzaj>
    <derivirana_varijabla naziv="DomainObject.Predmet.SudioniciListNaziv_1">
      <item>FINA Regionalni centar Zagreb</item>
      <item>ŠPORTSKO DRUŠTVO STARTER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DRUŠTVO STARTER, OIB 07963371600, Cvjetno naselje 14,10410 Velika Gorica</item>
    </izvorni_sadrzaj>
    <derivirana_varijabla naziv="DomainObject.Predmet.SudioniciListAdressOIB_1">
      <item>FINA Regionalni centar Zagreb, OIB 85821130368, Trg svibanjskih žrtava 1995. 1,10000 Zagreb</item>
      <item>ŠPORTSKO DRUŠTVO STARTER, OIB 07963371600, Cvjetno naselje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07963371600</item>
    </izvorni_sadrzaj>
    <derivirana_varijabla naziv="DomainObject.Predmet.SudioniciListNazivOIB_1">
      <item>, OIB 85821130368</item>
      <item>, OIB 07963371600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2015-12-15T14:01:00Z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