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397b" w14:paraId="313397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B95047">
        <w:rPr>
          <w:rFonts w:hAnsi="Times New Roman" w:ascii="Times New Roman"/>
          <w:szCs w:val="24"/>
          <w:lang w:val="hr-HR"/>
        </w:rPr>
        <w:t>8355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B95047" w:rsidRPr="00B95047">
        <w:rPr>
          <w:rFonts w:hAnsi="Times New Roman" w:ascii="Times New Roman"/>
          <w:szCs w:val="24"/>
          <w:lang w:val="hr-HR"/>
        </w:rPr>
        <w:t xml:space="preserve"> </w:t>
      </w:r>
      <w:r w:rsidR="00B95047" w:rsidRPr="00B95047">
        <w:rPr>
          <w:rFonts w:hAnsi="Times New Roman" w:ascii="Times New Roman"/>
        </w:rPr>
        <w:t>LIN JI d.o.o., Zagreb, Bencekovićeva 27, MBS: 080632262, OIB: 72341487560</w:t>
      </w:r>
      <w:r w:rsidR="008F6849" w:rsidRPr="008F6849">
        <w:rPr>
          <w:rFonts w:hAnsi="Times New Roman" w:ascii="Times New Roman"/>
        </w:rPr>
        <w:t>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F85" w:rsidRPr="00A73F85">
        <w:rPr>
          <w:rFonts w:hAnsi="Times New Roman" w:ascii="Times New Roman"/>
        </w:rPr>
        <w:t xml:space="preserve"> </w:t>
      </w:r>
      <w:r w:rsidR="00B95047" w:rsidRPr="00B95047">
        <w:rPr>
          <w:rFonts w:hAnsi="Times New Roman" w:ascii="Times New Roman"/>
        </w:rPr>
        <w:t>LIN JI d.o.o., Zagreb, Bencekovićeva 27, MBS: 080632262, OIB: 72341487560</w:t>
      </w:r>
      <w:r w:rsidR="00B9504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10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A73F85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B95047">
        <w:rPr>
          <w:rFonts w:hAnsi="Times New Roman" w:ascii="Times New Roman"/>
          <w:szCs w:val="24"/>
        </w:rPr>
        <w:t xml:space="preserve">Hrvoje </w:t>
      </w:r>
      <w:r w:rsidR="00B95047" w:rsidRPr="00B95047">
        <w:rPr>
          <w:rFonts w:hAnsi="Times New Roman" w:ascii="Times New Roman"/>
          <w:szCs w:val="24"/>
        </w:rPr>
        <w:t xml:space="preserve">Kraljičković Hrvoje iz Zagreba, Trg hrvatskih velikana 4, OIB 63875916042. 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B95047" w:rsidRPr="00B95047">
        <w:rPr>
          <w:rFonts w:hAnsi="Times New Roman" w:ascii="Times New Roman"/>
        </w:rPr>
        <w:t>LIN JI d.o.o., Zagreb, Bencekovićeva 27, MBS: 080632262, OIB: 72341487560</w:t>
      </w:r>
      <w:r w:rsidR="00B9504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8F4E7B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8F4E7B" w:rsidP="008F4E7B" w:rsidR="008F4E7B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F4E7B" w:rsidP="008F4E7B" w:rsidR="008F4E7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F4E7B" w:rsidRPr="008F4E7B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B95047">
          <w:rPr>
            <w:rFonts w:hAnsi="Times New Roman" w:ascii="Times New Roman"/>
          </w:rPr>
          <w:t>8355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7D3512"/>
    <w:rsid w:val="008139E9"/>
    <w:rsid w:val="008776AC"/>
    <w:rsid w:val="008A0A2C"/>
    <w:rsid w:val="008D4D9F"/>
    <w:rsid w:val="008D7665"/>
    <w:rsid w:val="008F4E7B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4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4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6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8355</izvorni_sadrzaj>
    <derivirana_varijabla naziv="DomainObject.Predmet.Broj_1">8355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St-8355/2015</izvorni_sadrzaj>
    <derivirana_varijabla naziv="DomainObject.Predmet.OznakaBroj_1">St-8355/2015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 JI d.o.o. zastupanog po punomoćniku Lin Yongmei; Ji Xiaolong</izvorni_sadrzaj>
    <derivirana_varijabla naziv="DomainObject.Predmet.ProtustrankaFormated_1">  LIN JI d.o.o. zastupanog po punomoćniku Lin Yongmei; Ji Xiaolong</derivirana_varijabla>
  </DomainObject.Predmet.ProtustrankaFormated>
  <DomainObject.Predmet.ProtustrankaFormatedOIB>
    <izvorni_sadrzaj>  LIN JI d.o.o., OIB 72341487560 zastupanog po punomoćniku Lin Yongmei; Ji Xiaolong</izvorni_sadrzaj>
    <derivirana_varijabla naziv="DomainObject.Predmet.ProtustrankaFormatedOIB_1">  LIN JI d.o.o., OIB 72341487560 zastupanog po punomoćniku Lin Yongmei; Ji Xiaolong</derivirana_varijabla>
  </DomainObject.Predmet.ProtustrankaFormatedOIB>
  <DomainObject.Predmet.ProtustrankaFormatedWithAdress>
    <izvorni_sadrzaj> LIN JI d.o.o., Bencekovićeva 27, 10000 Zagreb zastupanog po punomoćniku Lin Yongmei; Ji Xiaolong</izvorni_sadrzaj>
    <derivirana_varijabla naziv="DomainObject.Predmet.ProtustrankaFormatedWithAdress_1"> LIN JI d.o.o., Bencekovićeva 27, 10000 Zagreb zastupanog po punomoćniku Lin Yongmei; Ji Xiaolong</derivirana_varijabla>
  </DomainObject.Predmet.ProtustrankaFormatedWithAdress>
  <DomainObject.Predmet.ProtustrankaFormatedWithAdressOIB>
    <izvorni_sadrzaj> LIN JI d.o.o., OIB 72341487560, Bencekovićeva 27, 10000 Zagreb zastupanog po punomoćniku Lin Yongmei; Ji Xiaolong</izvorni_sadrzaj>
    <derivirana_varijabla naziv="DomainObject.Predmet.ProtustrankaFormatedWithAdressOIB_1"> LIN JI d.o.o., OIB 72341487560, Bencekovićeva 27, 10000 Zagreb zastupanog po punomoćniku Lin Yongmei; Ji Xiaolong</derivirana_varijabla>
  </DomainObject.Predmet.ProtustrankaFormatedWithAdressOIB>
  <DomainObject.Predmet.ProtustrankaWithAdress>
    <izvorni_sadrzaj>LIN JI d.o.o. Bencekovićeva 27, 10000 Zagreb</izvorni_sadrzaj>
    <derivirana_varijabla naziv="DomainObject.Predmet.ProtustrankaWithAdress_1">LIN JI d.o.o. Bencekovićeva 27, 10000 Zagreb</derivirana_varijabla>
  </DomainObject.Predmet.ProtustrankaWithAdress>
  <DomainObject.Predmet.ProtustrankaWithAdressOIB>
    <izvorni_sadrzaj>LIN JI d.o.o., OIB 72341487560, Bencekovićeva 27, 10000 Zagreb</izvorni_sadrzaj>
    <derivirana_varijabla naziv="DomainObject.Predmet.ProtustrankaWithAdressOIB_1">LIN JI d.o.o., OIB 72341487560, Bencekovićeva 27, 10000 Zagreb</derivirana_varijabla>
  </DomainObject.Predmet.ProtustrankaWithAdressOIB>
  <DomainObject.Predmet.ProtustrankaNazivFormated>
    <izvorni_sadrzaj>LIN JI d.o.o.</izvorni_sadrzaj>
    <derivirana_varijabla naziv="DomainObject.Predmet.ProtustrankaNazivFormated_1">LIN JI d.o.o.</derivirana_varijabla>
  </DomainObject.Predmet.ProtustrankaNazivFormated>
  <DomainObject.Predmet.ProtustrankaNazivFormatedOIB>
    <izvorni_sadrzaj>LIN JI d.o.o., OIB 72341487560</izvorni_sadrzaj>
    <derivirana_varijabla naziv="DomainObject.Predmet.ProtustrankaNazivFormatedOIB_1">LIN JI d.o.o., OIB 72341487560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 JI d.o.o. zastupanog po punomoćniku Lin Yongmei; Ji Xiaolong</item>
    </izvorni_sadrzaj>
    <derivirana_varijabla naziv="DomainObject.Predmet.ProtuStrankaListFormated_1">
      <item>LIN JI d.o.o. zastupanog po punomoćniku Lin Yongmei; Ji Xiaolong</item>
    </derivirana_varijabla>
  </DomainObject.Predmet.ProtuStrankaListFormated>
  <DomainObject.Predmet.ProtuStrankaListFormatedOIB>
    <izvorni_sadrzaj>
      <item>LIN JI d.o.o., OIB 72341487560 zastupanog po punomoćniku Lin Yongmei; Ji Xiaolong</item>
    </izvorni_sadrzaj>
    <derivirana_varijabla naziv="DomainObject.Predmet.ProtuStrankaListFormatedOIB_1">
      <item>LIN JI d.o.o., OIB 72341487560 zastupanog po punomoćniku Lin Yongmei; Ji Xiaolong</item>
    </derivirana_varijabla>
  </DomainObject.Predmet.ProtuStrankaListFormatedOIB>
  <DomainObject.Predmet.ProtuStrankaListFormatedWithAdress>
    <izvorni_sadrzaj>
      <item>LIN JI d.o.o., Bencekovićeva 27, 10000 Zagreb zastupanog po punomoćniku Lin Yongmei; Ji Xiaolong</item>
    </izvorni_sadrzaj>
    <derivirana_varijabla naziv="DomainObject.Predmet.ProtuStrankaListFormatedWithAdress_1">
      <item>LIN JI d.o.o., Bencekovićeva 27, 10000 Zagreb zastupanog po punomoćniku Lin Yongmei; Ji Xiaolong</item>
    </derivirana_varijabla>
  </DomainObject.Predmet.ProtuStrankaListFormatedWithAdress>
  <DomainObject.Predmet.ProtuStrankaListFormatedWithAdressOIB>
    <izvorni_sadrzaj>
      <item>LIN JI d.o.o., OIB 72341487560, Bencekovićeva 27, 10000 Zagreb zastupanog po punomoćniku Lin Yongmei; Ji Xiaolong</item>
    </izvorni_sadrzaj>
    <derivirana_varijabla naziv="DomainObject.Predmet.ProtuStrankaListFormatedWithAdressOIB_1">
      <item>LIN JI d.o.o., OIB 72341487560, Bencekovićeva 27, 10000 Zagreb zastupanog po punomoćniku Lin Yongmei; Ji Xiaolong</item>
    </derivirana_varijabla>
  </DomainObject.Predmet.ProtuStrankaListFormatedWithAdressOIB>
  <DomainObject.Predmet.ProtuStrankaListNazivFormated>
    <izvorni_sadrzaj>
      <item>LIN JI d.o.o.</item>
    </izvorni_sadrzaj>
    <derivirana_varijabla naziv="DomainObject.Predmet.ProtuStrankaListNazivFormated_1">
      <item>LIN JI d.o.o.</item>
    </derivirana_varijabla>
  </DomainObject.Predmet.ProtuStrankaListNazivFormated>
  <DomainObject.Predmet.ProtuStrankaListNazivFormatedOIB>
    <izvorni_sadrzaj>
      <item>LIN JI d.o.o., OIB 72341487560</item>
    </izvorni_sadrzaj>
    <derivirana_varijabla naziv="DomainObject.Predmet.ProtuStrankaListNazivFormatedOIB_1">
      <item>LIN JI d.o.o., OIB 72341487560</item>
    </derivirana_varijabla>
  </DomainObject.Predmet.ProtuStrankaListNazivFormatedOIB>
  <DomainObject.Predmet.OstaliListFormated>
    <izvorni_sadrzaj>
      <item>Lin Yongmei punomoćnik sudionika u postupku LIN JI d.o.o.</item>
      <item>Ji Xiaolong punomoćnik sudionika u postupku LIN JI d.o.o.</item>
    </izvorni_sadrzaj>
    <derivirana_varijabla naziv="DomainObject.Predmet.OstaliListFormated_1">
      <item>Lin Yongmei punomoćnik sudionika u postupku LIN JI d.o.o.</item>
      <item>Ji Xiaolong punomoćnik sudionika u postupku LIN JI d.o.o.</item>
    </derivirana_varijabla>
  </DomainObject.Predmet.OstaliListFormated>
  <DomainObject.Predmet.OstaliListFormatedOIB>
    <izvorni_sadrzaj>
      <item>Lin Yongmei, OIB 10286758475 punomoćnik sudionika u postupku LIN JI d.o.o.</item>
      <item>Ji Xiaolong, OIB 46594327342 punomoćnik sudionika u postupku LIN JI d.o.o.</item>
    </izvorni_sadrzaj>
    <derivirana_varijabla naziv="DomainObject.Predmet.OstaliListFormatedOIB_1">
      <item>Lin Yongmei, OIB 10286758475 punomoćnik sudionika u postupku LIN JI d.o.o.</item>
      <item>Ji Xiaolong, OIB 46594327342 punomoćnik sudionika u postupku LIN JI d.o.o.</item>
    </derivirana_varijabla>
  </DomainObject.Predmet.OstaliListFormatedOIB>
  <DomainObject.Predmet.OstaliListFormatedWithAdress>
    <izvorni_sadrzaj>
      <item>Lin Yongmei, Jizhaixiang, Quingtianxian, Zhejiang, Jizhaicun punomoćnik sudionika u postupku LIN JI d.o.o.</item>
      <item>Ji Xiaolong, Quingtianxian, Jizhaicun, Jizhaixiang, Zhejiang punomoćnik sudionika u postupku LIN JI d.o.o.</item>
    </izvorni_sadrzaj>
    <derivirana_varijabla naziv="DomainObject.Predmet.OstaliListFormatedWithAdress_1">
      <item>Lin Yongmei, Jizhaixiang, Quingtianxian, Zhejiang, Jizhaicun punomoćnik sudionika u postupku LIN JI d.o.o.</item>
      <item>Ji Xiaolong, Quingtianxian, Jizhaicun, Jizhaixiang, Zhejiang punomoćnik sudionika u postupku LIN JI d.o.o.</item>
    </derivirana_varijabla>
  </DomainObject.Predmet.OstaliListFormatedWithAdress>
  <DomainObject.Predmet.OstaliListFormatedWithAdressOIB>
    <izvorni_sadrzaj>
      <item>Lin Yongmei, OIB 10286758475, Jizhaixiang, Quingtianxian, Zhejiang, Jizhaicun punomoćnik sudionika u postupku LIN JI d.o.o.</item>
      <item>Ji Xiaolong, OIB 46594327342, Quingtianxian, Jizhaicun, Jizhaixiang, Zhejiang punomoćnik sudionika u postupku LIN JI d.o.o.</item>
    </izvorni_sadrzaj>
    <derivirana_varijabla naziv="DomainObject.Predmet.OstaliListFormatedWithAdressOIB_1">
      <item>Lin Yongmei, OIB 10286758475, Jizhaixiang, Quingtianxian, Zhejiang, Jizhaicun punomoćnik sudionika u postupku LIN JI d.o.o.</item>
      <item>Ji Xiaolong, OIB 46594327342, Quingtianxian, Jizhaicun, Jizhaixiang, Zhejiang punomoćnik sudionika u postupku LIN JI d.o.o.</item>
    </derivirana_varijabla>
  </DomainObject.Predmet.OstaliListFormatedWithAdressOIB>
  <DomainObject.Predmet.OstaliListNazivFormated>
    <izvorni_sadrzaj>
      <item>Lin Yongmei</item>
      <item>Ji Xiaolong</item>
    </izvorni_sadrzaj>
    <derivirana_varijabla naziv="DomainObject.Predmet.OstaliListNazivFormated_1">
      <item>Lin Yongmei</item>
      <item>Ji Xiaolong</item>
    </derivirana_varijabla>
  </DomainObject.Predmet.OstaliListNazivFormated>
  <DomainObject.Predmet.OstaliListNazivFormatedOIB>
    <izvorni_sadrzaj>
      <item>Lin Yongmei, OIB 10286758475</item>
      <item>Ji Xiaolong, OIB 46594327342</item>
    </izvorni_sadrzaj>
    <derivirana_varijabla naziv="DomainObject.Predmet.OstaliListNazivFormatedOIB_1">
      <item>Lin Yongmei, OIB 10286758475</item>
      <item>Ji Xiaolong, OIB 46594327342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 JI d.o.o.</izvorni_sadrzaj>
    <derivirana_varijabla naziv="DomainObject.Predmet.ProtustrankaIDrugi_1">LIN 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 JI d.o.o., OIB 72341487560, Bencekovićeva 27, 10000 Zagreb</izvorni_sadrzaj>
    <derivirana_varijabla naziv="DomainObject.Predmet.ProtustrankaIDrugiAdressOIB_1">LIN JI d.o.o., OIB 72341487560,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 JI d.o.o.</item>
      <item>FINA Regionalni centar Zagreb</item>
      <item>Lin Yongmei</item>
      <item>Ji Xiaolong</item>
    </izvorni_sadrzaj>
    <derivirana_varijabla naziv="DomainObject.Predmet.SudioniciListNaziv_1">
      <item>LIN JI d.o.o.</item>
      <item>FINA Regionalni centar Zagreb</item>
      <item>Lin Yongmei</item>
      <item>Ji Xiaolong</item>
    </derivirana_varijabla>
  </DomainObject.Predmet.SudioniciListNaziv>
  <DomainObject.Predmet.SudioniciListAdressOIB>
    <izvorni_sadrzaj>
      <item>LIN JI d.o.o., OIB 72341487560, Bencekovićeva 27,10000 Zagreb</item>
      <item>FINA Regionalni centar Zagreb, OIB 85821130368, Trg svibanjskih žrtava 1995. br. 1,10000 Zagreb</item>
      <item>Lin Yongmei, OIB 10286758475, Jizhaixiang, Quingtianxian, Zhejiang,Jizhaicun</item>
      <item>Ji Xiaolong, OIB 46594327342, Quingtianxian, Jizhaicun, Jizhaixiang,Zhejiang</item>
    </izvorni_sadrzaj>
    <derivirana_varijabla naziv="DomainObject.Predmet.SudioniciListAdressOIB_1">
      <item>LIN JI d.o.o., OIB 72341487560, Bencekovićeva 27,10000 Zagreb</item>
      <item>FINA Regionalni centar Zagreb, OIB 85821130368, Trg svibanjskih žrtava 1995. br. 1,10000 Zagreb</item>
      <item>Lin Yongmei, OIB 10286758475, Jizhaixiang, Quingtianxian, Zhejiang,Jizhaicun</item>
      <item>Ji Xiaolong, OIB 46594327342, Quingtianxian, Jizhaicun, Jizhaixiang,Zhejiang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72341487560</item>
      <item>, OIB 85821130368</item>
      <item>, OIB 10286758475</item>
      <item>, OIB 46594327342</item>
    </izvorni_sadrzaj>
    <derivirana_varijabla naziv="DomainObject.Predmet.SudioniciListNazivOIB_1">
      <item>, OIB 72341487560</item>
      <item>, OIB 85821130368</item>
      <item>, OIB 10286758475</item>
      <item>, OIB 46594327342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D9579-C975-4DBD-906E-7ACFEB57E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2016-06-07T07:51:00Z</dcterms:created>
  <dc:creator>Ksenija Nol</dc:creator>
  <cp:lastModifiedBy>Višnja Svečak</cp:lastModifiedBy>
  <cp:lastPrinted>2016-06-07T07:52:00Z</cp:lastPrinted>
  <dcterms:modified xmlns:xsi="http://www.w3.org/2001/XMLSchema-instance" xsi:type="dcterms:W3CDTF">2016-06-07T07:52:00Z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