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7e53" w14:paraId="b997e53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5D5488">
        <w:t>645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5D5488">
        <w:t>16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D5488">
        <w:t>UNICUS</w:t>
      </w:r>
      <w:r w:rsidR="0069565D">
        <w:t xml:space="preserve"> 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69565D">
        <w:t>Zadru</w:t>
      </w:r>
      <w:r w:rsidR="009836EC">
        <w:t xml:space="preserve"> (</w:t>
      </w:r>
      <w:r w:rsidR="0069565D">
        <w:t>Grad Zadar</w:t>
      </w:r>
      <w:r w:rsidR="00822A09">
        <w:t>),</w:t>
      </w:r>
      <w:r w:rsidR="008824C8">
        <w:t xml:space="preserve"> </w:t>
      </w:r>
      <w:r w:rsidR="005D5488">
        <w:t>Put Pudarice 32/G</w:t>
      </w:r>
      <w:r w:rsidR="008824C8">
        <w:t xml:space="preserve">, </w:t>
      </w:r>
      <w:r w:rsidR="00822A09">
        <w:t xml:space="preserve"> </w:t>
      </w:r>
      <w:r w:rsidR="00A01095">
        <w:t xml:space="preserve">OIB: </w:t>
      </w:r>
      <w:r w:rsidR="005D5488">
        <w:t>23224956356</w:t>
      </w:r>
      <w:r>
        <w:t xml:space="preserve">, </w:t>
      </w:r>
      <w:r w:rsidR="00D21480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D5488">
        <w:t>UNICUS d.o.o. sa sjedištem u Zadru (Grad Zadar), Put Pudarice 32/G,  OIB: 23224956356</w:t>
      </w:r>
      <w:r w:rsidR="007A622A">
        <w:t xml:space="preserve"> </w:t>
      </w:r>
      <w:r>
        <w:t xml:space="preserve">s danom </w:t>
      </w:r>
      <w:r w:rsidR="00D21480">
        <w:t>4. svibnja</w:t>
      </w:r>
      <w:r w:rsidR="006B00B6">
        <w:t xml:space="preserve"> 2016. u 09</w:t>
      </w:r>
      <w:r>
        <w:t>,</w:t>
      </w:r>
      <w:r w:rsidR="006B00B6">
        <w:t>3</w:t>
      </w:r>
      <w:r w:rsidR="00ED303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D21480" w:rsidR="00E41244" w:rsidRPr="00D21480">
      <w:pPr>
        <w:pStyle w:val="Odlomakpopisa"/>
        <w:spacing w:lineRule="auto" w:line="276" w:after="200"/>
        <w:ind w:firstLine="720" w:left="0"/>
      </w:pPr>
      <w:r w:rsidRPr="00D21480">
        <w:t>II</w:t>
      </w:r>
      <w:r w:rsidR="00386298" w:rsidRPr="00D21480">
        <w:t xml:space="preserve">. </w:t>
      </w:r>
      <w:r w:rsidR="00193657" w:rsidRPr="00D21480">
        <w:t>Stečajnim upraviteljem</w:t>
      </w:r>
      <w:r w:rsidRPr="00D21480">
        <w:t xml:space="preserve"> dužnika </w:t>
      </w:r>
      <w:r w:rsidR="00193657" w:rsidRPr="00D21480">
        <w:t xml:space="preserve">imenuje se </w:t>
      </w:r>
      <w:r w:rsidR="00D21480" w:rsidRPr="00D21480">
        <w:t>ČULJAK VENCEL iz Osijeka,</w:t>
      </w:r>
      <w:r w:rsidR="00D21480" w:rsidRPr="008E37E9">
        <w:t xml:space="preserve"> Plješevička 16E, OIB: 60951188779</w:t>
      </w:r>
      <w:r w:rsidR="00D21480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D5488">
        <w:t>UNICUS d.o.o. sa sjedištem u Zadru (Grad Zadar), Put Pudarice 32/G,  OIB: 23224956356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D5488">
        <w:t>16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5D5488">
        <w:t>638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5D5488">
        <w:t>10.084,94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824C8">
        <w:t>i</w:t>
      </w:r>
      <w:r w:rsidR="007E65A6">
        <w:t>ma</w:t>
      </w:r>
      <w:r w:rsidR="001E74F1" w:rsidRPr="00CF7AC9">
        <w:t xml:space="preserve"> otvoren račun</w:t>
      </w:r>
      <w:r w:rsidR="008824C8">
        <w:t xml:space="preserve"> kod </w:t>
      </w:r>
      <w:r w:rsidR="005D5488">
        <w:t>Raiffeisenbank Austria d.d.,</w:t>
      </w:r>
      <w:r w:rsidR="00790C2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790C2D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D21480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8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5D5488">
      <w:t>645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D5488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9565D"/>
    <w:rsid w:val="006A0EBB"/>
    <w:rsid w:val="006A5EFE"/>
    <w:rsid w:val="006B00B6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824C8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6810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480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UNICUS d.o.o. za trgovinu i iznajmljivanje plovila</izvorni_sadrzaj>
    <derivirana_varijabla naziv="DomainObject.Predmet.ProtustrankaFormated_1">  UNICUS d.o.o. za trgovinu i iznajmljivanje plovila</derivirana_varijabla>
  </DomainObject.Predmet.ProtustrankaFormated>
  <DomainObject.Predmet.ProtustrankaFormatedOIB>
    <izvorni_sadrzaj>  UNICUS d.o.o. za trgovinu i iznajmljivanje plovila, OIB 23224956356</izvorni_sadrzaj>
    <derivirana_varijabla naziv="DomainObject.Predmet.ProtustrankaFormatedOIB_1">  UNICUS d.o.o. za trgovinu i iznajmljivanje plovila, OIB 23224956356</derivirana_varijabla>
  </DomainObject.Predmet.ProtustrankaFormatedOIB>
  <DomainObject.Predmet.ProtustrankaFormatedWithAdress>
    <izvorni_sadrzaj> UNICUS d.o.o. za trgovinu i iznajmljivanje plovila, Put Pudarice 32G, 23000 Zadar</izvorni_sadrzaj>
    <derivirana_varijabla naziv="DomainObject.Predmet.ProtustrankaFormatedWithAdress_1"> UNICUS d.o.o. za trgovinu i iznajmljivanje plovila, Put Pudarice 32G, 23000 Zadar</derivirana_varijabla>
  </DomainObject.Predmet.ProtustrankaFormatedWithAdress>
  <DomainObject.Predmet.ProtustrankaFormatedWithAdressOIB>
    <izvorni_sadrzaj> UNICUS d.o.o. za trgovinu i iznajmljivanje plovila, OIB 23224956356, Put Pudarice 32G, 23000 Zadar</izvorni_sadrzaj>
    <derivirana_varijabla naziv="DomainObject.Predmet.ProtustrankaFormatedWithAdressOIB_1"> UNICUS d.o.o. za trgovinu i iznajmljivanje plovila, OIB 23224956356, Put Pudarice 32G, 23000 Zadar</derivirana_varijabla>
  </DomainObject.Predmet.ProtustrankaFormatedWithAdressOIB>
  <DomainObject.Predmet.ProtustrankaWithAdress>
    <izvorni_sadrzaj>UNICUS d.o.o. za trgovinu i iznajmljivanje plovila Put Pudarice 32G, 23000 Zadar</izvorni_sadrzaj>
    <derivirana_varijabla naziv="DomainObject.Predmet.ProtustrankaWithAdress_1">UNICUS d.o.o. za trgovinu i iznajmljivanje plovila Put Pudarice 32G, 23000 Zadar</derivirana_varijabla>
  </DomainObject.Predmet.ProtustrankaWithAdress>
  <DomainObject.Predmet.ProtustrankaWithAdressOIB>
    <izvorni_sadrzaj>UNICUS d.o.o. za trgovinu i iznajmljivanje plovila, OIB 23224956356, Put Pudarice 32G, 23000 Zadar</izvorni_sadrzaj>
    <derivirana_varijabla naziv="DomainObject.Predmet.ProtustrankaWithAdressOIB_1">UNICUS d.o.o. za trgovinu i iznajmljivanje plovila, OIB 23224956356, Put Pudarice 32G, 23000 Zadar</derivirana_varijabla>
  </DomainObject.Predmet.ProtustrankaWithAdressOIB>
  <DomainObject.Predmet.ProtustrankaNazivFormated>
    <izvorni_sadrzaj>UNICUS d.o.o. za trgovinu i iznajmljivanje plovila</izvorni_sadrzaj>
    <derivirana_varijabla naziv="DomainObject.Predmet.ProtustrankaNazivFormated_1">UNICUS d.o.o. za trgovinu i iznajmljivanje plovila</derivirana_varijabla>
  </DomainObject.Predmet.ProtustrankaNazivFormated>
  <DomainObject.Predmet.ProtustrankaNazivFormatedOIB>
    <izvorni_sadrzaj>UNICUS d.o.o. za trgovinu i iznajmljivanje plovila, OIB 23224956356</izvorni_sadrzaj>
    <derivirana_varijabla naziv="DomainObject.Predmet.ProtustrankaNazivFormatedOIB_1">UNICUS d.o.o. za trgovinu i iznajmljivanje plovila, OIB 23224956356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10084.94</izvorni_sadrzaj>
    <derivirana_varijabla naziv="DomainObject.Predmet.TrenutnaVrijednost_1">10084.94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UNICUS d.o.o. za trgovinu i iznajmljivanje plovila</item>
    </izvorni_sadrzaj>
    <derivirana_varijabla naziv="DomainObject.Predmet.ProtuStrankaListFormated_1">
      <item>UNICUS d.o.o. za trgovinu i iznajmljivanje plovila</item>
    </derivirana_varijabla>
  </DomainObject.Predmet.ProtuStrankaListFormated>
  <DomainObject.Predmet.ProtuStrankaListFormatedOIB>
    <izvorni_sadrzaj>
      <item>UNICUS d.o.o. za trgovinu i iznajmljivanje plovila, OIB 23224956356</item>
    </izvorni_sadrzaj>
    <derivirana_varijabla naziv="DomainObject.Predmet.ProtuStrankaListFormatedOIB_1">
      <item>UNICUS d.o.o. za trgovinu i iznajmljivanje plovila, OIB 23224956356</item>
    </derivirana_varijabla>
  </DomainObject.Predmet.ProtuStrankaListFormatedOIB>
  <DomainObject.Predmet.ProtuStrankaListFormatedWithAdress>
    <izvorni_sadrzaj>
      <item>UNICUS d.o.o. za trgovinu i iznajmljivanje plovila, Put Pudarice 32G, 23000 Zadar</item>
    </izvorni_sadrzaj>
    <derivirana_varijabla naziv="DomainObject.Predmet.ProtuStrankaListFormatedWithAdress_1">
      <item>UNICUS d.o.o. za trgovinu i iznajmljivanje plovila, Put Pudarice 32G, 23000 Zadar</item>
    </derivirana_varijabla>
  </DomainObject.Predmet.ProtuStrankaListFormatedWithAdress>
  <DomainObject.Predmet.ProtuStrankaListFormatedWithAdressOIB>
    <izvorni_sadrzaj>
      <item>UNICUS d.o.o. za trgovinu i iznajmljivanje plovila, OIB 23224956356, Put Pudarice 32G, 23000 Zadar</item>
    </izvorni_sadrzaj>
    <derivirana_varijabla naziv="DomainObject.Predmet.ProtuStrankaListFormatedWithAdressOIB_1">
      <item>UNICUS d.o.o. za trgovinu i iznajmljivanje plovila, OIB 23224956356, Put Pudarice 32G, 23000 Zadar</item>
    </derivirana_varijabla>
  </DomainObject.Predmet.ProtuStrankaListFormatedWithAdressOIB>
  <DomainObject.Predmet.ProtuStrankaListNazivFormated>
    <izvorni_sadrzaj>
      <item>UNICUS d.o.o. za trgovinu i iznajmljivanje plovila</item>
    </izvorni_sadrzaj>
    <derivirana_varijabla naziv="DomainObject.Predmet.ProtuStrankaListNazivFormated_1">
      <item>UNICUS d.o.o. za trgovinu i iznajmljivanje plovila</item>
    </derivirana_varijabla>
  </DomainObject.Predmet.ProtuStrankaListNazivFormated>
  <DomainObject.Predmet.ProtuStrankaListNazivFormatedOIB>
    <izvorni_sadrzaj>
      <item>UNICUS d.o.o. za trgovinu i iznajmljivanje plovila, OIB 23224956356</item>
    </izvorni_sadrzaj>
    <derivirana_varijabla naziv="DomainObject.Predmet.ProtuStrankaListNazivFormatedOIB_1">
      <item>UNICUS d.o.o. za trgovinu i iznajmljivanje plovila, OIB 23224956356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UNICUS d.o.o. za trgovinu i iznajmljivanje plovila</izvorni_sadrzaj>
    <derivirana_varijabla naziv="DomainObject.Predmet.ProtustrankaIDrugi_1">UNICUS d.o.o. za trgovinu i iznajmljivanje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UNICUS d.o.o. za trgovinu i iznajmljivanje plovila, OIB 23224956356, Put Pudarice 32G, 23000 Zadar</izvorni_sadrzaj>
    <derivirana_varijabla naziv="DomainObject.Predmet.ProtustrankaIDrugiAdressOIB_1">UNICUS d.o.o. za trgovinu i iznajmljivanje plovila, OIB 23224956356, Put Pudarice 32G,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UNICUS d.o.o. za trgovinu i iznajmljivanje plovila</item>
    </izvorni_sadrzaj>
    <derivirana_varijabla naziv="DomainObject.Predmet.SudioniciListNaziv_1">
      <item>FINA</item>
      <item>UNICUS d.o.o. za trgovinu i iznajmljivanje plovila</item>
    </derivirana_varijabla>
  </DomainObject.Predmet.SudioniciListNaziv>
  <DomainObject.Predmet.SudioniciListAdressOIB>
    <izvorni_sadrzaj>
      <item>FINA, OIB 85821130368</item>
      <item>UNICUS d.o.o. za trgovinu i iznajmljivanje plovila, OIB 23224956356, Put Pudarice 32G,23000 Zadar</item>
    </izvorni_sadrzaj>
    <derivirana_varijabla naziv="DomainObject.Predmet.SudioniciListAdressOIB_1">
      <item>FINA, OIB 85821130368</item>
      <item>UNICUS d.o.o. za trgovinu i iznajmljivanje plovila, OIB 23224956356, Put Pudarice 32G,23000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23224956356</item>
    </izvorni_sadrzaj>
    <derivirana_varijabla naziv="DomainObject.Predmet.SudioniciListNazivOIB_1">
      <item>, OIB 85821130368</item>
      <item>, OIB 23224956356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4698</properties:Characters>
  <properties:Lines>120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2016-04-01T09:21:00Z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