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2bacf" w14:paraId="c72bacf" w:rsidRDefault="00281BC7" w:rsidP="00294852" w:rsidR="00281BC7" w:rsidRPr="00D101AB">
      <w:pPr>
        <w:tabs>
          <w:tab w:pos="709" w:val="left"/>
        </w:tabs>
        <w15:collapsed w:val="false"/>
        <w:rPr>
          <w:rFonts w:cstheme="majorBidi" w:hAnsiTheme="majorBidi" w:asciiTheme="majorBidi"/>
          <w:bCs/>
        </w:rPr>
      </w:pPr>
      <w:bookmarkStart w:name="_GoBack" w:id="0"/>
      <w:bookmarkEnd w:id="0"/>
    </w:p>
    <w:p w:rsidRDefault="00281BC7" w:rsidP="00294852" w:rsidR="00281BC7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281BC7" w:rsidP="00294852" w:rsidR="00281BC7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E022E9" w:rsidP="00294852" w:rsidR="00E022E9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281BC7" w:rsidP="00294852" w:rsidR="00281BC7" w:rsidRPr="00D101AB">
      <w:pPr>
        <w:tabs>
          <w:tab w:pos="709" w:val="left"/>
        </w:tabs>
        <w:rPr>
          <w:rFonts w:cstheme="majorBidi" w:hAnsiTheme="majorBidi" w:asciiTheme="majorBidi"/>
        </w:rPr>
      </w:pPr>
      <w:r w:rsidRPr="00D101AB">
        <w:rPr>
          <w:rFonts w:cstheme="majorBidi" w:hAnsiTheme="majorBidi" w:asciiTheme="majorBidi"/>
        </w:rPr>
        <w:t>REPUBLIKA HRVATSKA</w:t>
      </w:r>
    </w:p>
    <w:p w:rsidRDefault="00281BC7" w:rsidP="00294852" w:rsidR="00E022E9" w:rsidRPr="00D101AB">
      <w:pPr>
        <w:tabs>
          <w:tab w:pos="709" w:val="left"/>
        </w:tabs>
        <w:rPr>
          <w:rFonts w:cstheme="majorBidi" w:hAnsiTheme="majorBidi" w:asciiTheme="majorBidi"/>
        </w:rPr>
      </w:pPr>
      <w:r w:rsidRPr="00D101AB">
        <w:rPr>
          <w:rFonts w:cstheme="majorBidi" w:hAnsiTheme="majorBidi" w:asciiTheme="majorBidi"/>
        </w:rPr>
        <w:t>TRGOVAČKI SUD U ZADRU</w:t>
      </w:r>
    </w:p>
    <w:p w:rsidRDefault="00E022E9" w:rsidP="00294852" w:rsidR="00EF7C9A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</w:rPr>
        <w:t>Dr. Franje Tuđmana 35</w:t>
      </w:r>
      <w:r w:rsidR="00281BC7" w:rsidRPr="00D101AB">
        <w:rPr>
          <w:rFonts w:cstheme="majorBidi" w:hAnsiTheme="majorBidi" w:asciiTheme="majorBidi"/>
        </w:rPr>
        <w:tab/>
      </w:r>
    </w:p>
    <w:p w:rsidRDefault="00E022E9" w:rsidP="00294852" w:rsidR="00E022E9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EF7C9A" w:rsidP="00294852" w:rsidR="00EF7C9A" w:rsidRPr="00D101AB">
      <w:pPr>
        <w:tabs>
          <w:tab w:pos="709" w:val="left"/>
        </w:tabs>
        <w:jc w:val="center"/>
        <w:rPr>
          <w:rFonts w:cstheme="majorBidi" w:hAnsiTheme="majorBidi" w:asciiTheme="majorBidi"/>
        </w:rPr>
      </w:pPr>
      <w:r w:rsidRPr="00D101AB">
        <w:rPr>
          <w:rFonts w:cstheme="majorBidi" w:hAnsiTheme="majorBidi" w:asciiTheme="majorBidi"/>
        </w:rPr>
        <w:t>R E P U B L I K A   H R V A T S K A</w:t>
      </w:r>
    </w:p>
    <w:p w:rsidRDefault="00281BC7" w:rsidP="00294852" w:rsidR="00281BC7" w:rsidRPr="00D101AB">
      <w:pPr>
        <w:tabs>
          <w:tab w:pos="709" w:val="left"/>
        </w:tabs>
        <w:rPr>
          <w:rFonts w:cstheme="majorBidi" w:hAnsiTheme="majorBidi" w:asciiTheme="majorBidi"/>
        </w:rPr>
      </w:pPr>
      <w:r w:rsidRPr="00D101AB">
        <w:rPr>
          <w:rFonts w:cstheme="majorBidi" w:hAnsiTheme="majorBidi" w:asciiTheme="majorBidi"/>
        </w:rPr>
        <w:tab/>
      </w:r>
      <w:r w:rsidRPr="00D101AB">
        <w:rPr>
          <w:rFonts w:cstheme="majorBidi" w:hAnsiTheme="majorBidi" w:asciiTheme="majorBidi"/>
        </w:rPr>
        <w:tab/>
      </w:r>
      <w:r w:rsidRPr="00D101AB">
        <w:rPr>
          <w:rFonts w:cstheme="majorBidi" w:hAnsiTheme="majorBidi" w:asciiTheme="majorBidi"/>
        </w:rPr>
        <w:tab/>
      </w:r>
      <w:r w:rsidRPr="00D101AB">
        <w:rPr>
          <w:rFonts w:cstheme="majorBidi" w:hAnsiTheme="majorBidi" w:asciiTheme="majorBidi"/>
        </w:rPr>
        <w:tab/>
      </w:r>
      <w:r w:rsidRPr="00D101AB">
        <w:rPr>
          <w:rFonts w:cstheme="majorBidi" w:hAnsiTheme="majorBidi" w:asciiTheme="majorBidi"/>
        </w:rPr>
        <w:tab/>
      </w:r>
    </w:p>
    <w:p w:rsidRDefault="00281BC7" w:rsidP="00294852" w:rsidR="00281BC7" w:rsidRPr="00D101AB">
      <w:pPr>
        <w:tabs>
          <w:tab w:pos="709" w:val="left"/>
        </w:tabs>
        <w:jc w:val="center"/>
        <w:rPr>
          <w:rFonts w:cstheme="majorBidi" w:hAnsiTheme="majorBidi" w:asciiTheme="majorBidi"/>
        </w:rPr>
      </w:pPr>
      <w:r w:rsidRPr="00D101AB">
        <w:rPr>
          <w:rFonts w:cstheme="majorBidi" w:hAnsiTheme="majorBidi" w:asciiTheme="majorBidi"/>
        </w:rPr>
        <w:t>R J E Š E N J E</w:t>
      </w:r>
    </w:p>
    <w:p w:rsidRDefault="00281BC7" w:rsidP="00294852" w:rsidR="00281BC7" w:rsidRPr="00D101AB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</w:p>
    <w:p w:rsidRDefault="00E022E9" w:rsidP="008F31ED" w:rsidR="00B52C5E" w:rsidRPr="00D101AB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D101AB">
        <w:rPr>
          <w:rFonts w:cstheme="majorBidi" w:hAnsiTheme="majorBidi" w:asciiTheme="majorBidi"/>
          <w:bCs/>
          <w:szCs w:val="24"/>
        </w:rPr>
        <w:t>Trgovački sud u Zadru</w:t>
      </w:r>
      <w:r w:rsidR="006754E7" w:rsidRPr="00D101AB">
        <w:rPr>
          <w:rFonts w:cstheme="majorBidi" w:hAnsiTheme="majorBidi" w:asciiTheme="majorBidi"/>
          <w:bCs/>
          <w:szCs w:val="24"/>
        </w:rPr>
        <w:t>,</w:t>
      </w:r>
      <w:r w:rsidRPr="00D101AB">
        <w:rPr>
          <w:rFonts w:cstheme="majorBidi" w:hAnsiTheme="majorBidi" w:asciiTheme="majorBidi"/>
          <w:bCs/>
          <w:szCs w:val="24"/>
        </w:rPr>
        <w:t xml:space="preserve"> po sutkinji Ani Markač, postupajući po prijedlogu za otvaranje stečajnog postupka nad trgovačkim društvom</w:t>
      </w:r>
      <w:r w:rsidR="00446DA9">
        <w:rPr>
          <w:rFonts w:cstheme="majorBidi" w:hAnsiTheme="majorBidi" w:asciiTheme="majorBidi"/>
          <w:bCs/>
          <w:szCs w:val="24"/>
        </w:rPr>
        <w:t xml:space="preserve"> </w:t>
      </w:r>
      <w:r w:rsidR="009F119D" w:rsidRPr="00DB6521">
        <w:rPr>
          <w:lang w:val="en-AU"/>
        </w:rPr>
        <w:t>P2 d.o.o. za usluge, Šibenik, Vrpoljački put 26, OIB:20198785451</w:t>
      </w:r>
      <w:r w:rsidR="00D73A80" w:rsidRPr="00D101AB">
        <w:rPr>
          <w:szCs w:val="24"/>
        </w:rPr>
        <w:t xml:space="preserve">, </w:t>
      </w:r>
      <w:r w:rsidR="00C21A37">
        <w:rPr>
          <w:szCs w:val="24"/>
        </w:rPr>
        <w:t xml:space="preserve">29. siječnja </w:t>
      </w:r>
      <w:r w:rsidR="00446DA9">
        <w:rPr>
          <w:rFonts w:cstheme="majorBidi" w:hAnsiTheme="majorBidi" w:asciiTheme="majorBidi"/>
          <w:bCs/>
          <w:szCs w:val="24"/>
        </w:rPr>
        <w:t>2018.</w:t>
      </w:r>
      <w:r w:rsidR="00B52C5E" w:rsidRPr="00D101AB">
        <w:rPr>
          <w:rFonts w:cstheme="majorBidi" w:hAnsiTheme="majorBidi" w:asciiTheme="majorBidi"/>
          <w:bCs/>
          <w:szCs w:val="24"/>
        </w:rPr>
        <w:t>,</w:t>
      </w:r>
    </w:p>
    <w:p w:rsidRDefault="006E7247" w:rsidP="008F31ED" w:rsidR="00281BC7" w:rsidRPr="00D101AB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D101AB">
        <w:rPr>
          <w:rFonts w:cstheme="majorBidi" w:hAnsiTheme="majorBidi" w:asciiTheme="majorBidi"/>
          <w:bCs/>
          <w:szCs w:val="24"/>
        </w:rPr>
        <w:t xml:space="preserve"> </w:t>
      </w:r>
    </w:p>
    <w:p w:rsidRDefault="00281BC7" w:rsidP="00294852" w:rsidR="00281BC7" w:rsidRPr="00D101AB">
      <w:pPr>
        <w:tabs>
          <w:tab w:pos="709" w:val="left"/>
        </w:tabs>
        <w:jc w:val="center"/>
        <w:rPr>
          <w:rFonts w:cstheme="majorBidi" w:hAnsiTheme="majorBidi" w:asciiTheme="majorBidi"/>
        </w:rPr>
      </w:pPr>
      <w:r w:rsidRPr="00D101AB">
        <w:rPr>
          <w:rFonts w:cstheme="majorBidi" w:hAnsiTheme="majorBidi" w:asciiTheme="majorBidi"/>
        </w:rPr>
        <w:t>r i j e š i o   j e</w:t>
      </w:r>
    </w:p>
    <w:p w:rsidRDefault="00751935" w:rsidP="00294852" w:rsidR="00751935" w:rsidRPr="00D101AB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6754E7" w:rsidP="009D3801" w:rsidR="00F402D9" w:rsidRPr="009D3801">
      <w:pPr>
        <w:pStyle w:val="Odlomakpopisa"/>
        <w:spacing w:after="200"/>
        <w:ind w:left="0"/>
        <w:jc w:val="both"/>
      </w:pPr>
      <w:r w:rsidRPr="00D101AB">
        <w:rPr>
          <w:rFonts w:cstheme="majorBidi" w:hAnsiTheme="majorBidi" w:asciiTheme="majorBidi"/>
        </w:rPr>
        <w:t>1.</w:t>
      </w:r>
      <w:r w:rsidRPr="00D101AB">
        <w:rPr>
          <w:rFonts w:cstheme="majorBidi" w:hAnsiTheme="majorBidi" w:asciiTheme="majorBidi"/>
        </w:rPr>
        <w:tab/>
      </w:r>
      <w:r w:rsidR="00C21A37" w:rsidRPr="007F7888">
        <w:t>Ante Vukašina iz Zadra, Dr. Franj</w:t>
      </w:r>
      <w:r w:rsidR="00C21A37">
        <w:t>e Tuđmana 46/C, OIB:65643961597</w:t>
      </w:r>
      <w:r w:rsidR="009D3801">
        <w:t xml:space="preserve">, </w:t>
      </w:r>
      <w:r w:rsidR="006E7247" w:rsidRPr="00D101AB">
        <w:t xml:space="preserve">imenuje se </w:t>
      </w:r>
      <w:r w:rsidR="00281BC7" w:rsidRPr="00D101AB">
        <w:rPr>
          <w:rFonts w:cstheme="majorBidi" w:hAnsiTheme="majorBidi" w:asciiTheme="majorBidi"/>
          <w:bCs/>
        </w:rPr>
        <w:t>za privremenog stečajnog upravitelja nad</w:t>
      </w:r>
      <w:r w:rsidR="004F1515" w:rsidRPr="00D101AB">
        <w:rPr>
          <w:rFonts w:cstheme="majorBidi" w:hAnsiTheme="majorBidi" w:asciiTheme="majorBidi"/>
          <w:bCs/>
        </w:rPr>
        <w:t xml:space="preserve"> trgovačkim društvom</w:t>
      </w:r>
      <w:r w:rsidR="004E7E9B" w:rsidRPr="00D101AB">
        <w:rPr>
          <w:rFonts w:cstheme="majorBidi" w:hAnsiTheme="majorBidi" w:asciiTheme="majorBidi"/>
          <w:bCs/>
        </w:rPr>
        <w:t xml:space="preserve"> </w:t>
      </w:r>
      <w:r w:rsidR="009F119D" w:rsidRPr="00DB6521">
        <w:rPr>
          <w:lang w:val="en-AU"/>
        </w:rPr>
        <w:t>P2 d.o.o. za usluge, Šibenik, Vrpoljački put 26, OIB:20198785451</w:t>
      </w:r>
      <w:r w:rsidR="00446DA9">
        <w:rPr>
          <w:rFonts w:cstheme="majorBidi" w:hAnsiTheme="majorBidi" w:asciiTheme="majorBidi"/>
          <w:bCs/>
        </w:rPr>
        <w:t>.</w:t>
      </w:r>
    </w:p>
    <w:p w:rsidRDefault="00446DA9" w:rsidP="00D91182" w:rsidR="00446DA9" w:rsidRPr="00D101AB">
      <w:pPr>
        <w:jc w:val="both"/>
        <w:rPr>
          <w:rFonts w:cstheme="majorBidi" w:hAnsiTheme="majorBidi" w:asciiTheme="majorBidi"/>
          <w:bCs/>
        </w:rPr>
      </w:pPr>
    </w:p>
    <w:p w:rsidRDefault="00751935" w:rsidP="00294852" w:rsidR="006A6847" w:rsidRPr="00D101AB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2.</w:t>
      </w:r>
      <w:r w:rsidRPr="00D101AB">
        <w:rPr>
          <w:rFonts w:cstheme="majorBidi" w:hAnsiTheme="majorBidi" w:asciiTheme="majorBidi"/>
          <w:bCs/>
        </w:rPr>
        <w:tab/>
      </w:r>
      <w:r w:rsidR="006A6847" w:rsidRPr="00D101AB">
        <w:rPr>
          <w:rFonts w:cstheme="majorBidi" w:hAnsiTheme="majorBidi" w:asciiTheme="majorBidi"/>
          <w:bCs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294852" w:rsidR="006A6847" w:rsidRPr="00D101AB">
      <w:pPr>
        <w:pStyle w:val="Odlomakpopisa"/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751935" w:rsidP="00294852" w:rsidR="008F31ED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3.</w:t>
      </w:r>
      <w:r w:rsidRPr="00D101AB">
        <w:rPr>
          <w:rFonts w:cstheme="majorBidi" w:hAnsiTheme="majorBidi" w:asciiTheme="majorBidi"/>
          <w:bCs/>
        </w:rPr>
        <w:tab/>
      </w:r>
      <w:r w:rsidR="006A6847" w:rsidRPr="00D101AB">
        <w:rPr>
          <w:rFonts w:cstheme="majorBidi" w:hAnsiTheme="majorBidi" w:asciiTheme="majorBidi"/>
          <w:bCs/>
        </w:rPr>
        <w:t xml:space="preserve">Privremeni stečajni upravitelj dužan je svoje izvješće dostaviti sudu u roku od </w:t>
      </w:r>
      <w:r w:rsidR="00A706E6" w:rsidRPr="00D101AB">
        <w:rPr>
          <w:rFonts w:cstheme="majorBidi" w:hAnsiTheme="majorBidi" w:asciiTheme="majorBidi"/>
          <w:bCs/>
        </w:rPr>
        <w:t>3</w:t>
      </w:r>
      <w:r w:rsidR="00725F31" w:rsidRPr="00D101AB">
        <w:rPr>
          <w:rFonts w:cstheme="majorBidi" w:hAnsiTheme="majorBidi" w:asciiTheme="majorBidi"/>
          <w:bCs/>
        </w:rPr>
        <w:t>0</w:t>
      </w:r>
      <w:r w:rsidR="006A6847" w:rsidRPr="00D101AB">
        <w:rPr>
          <w:rFonts w:cstheme="majorBidi" w:hAnsiTheme="majorBidi" w:asciiTheme="majorBidi"/>
          <w:bCs/>
        </w:rPr>
        <w:t xml:space="preserve"> </w:t>
      </w:r>
      <w:r w:rsidR="003D3047" w:rsidRPr="00D101AB">
        <w:rPr>
          <w:rFonts w:cstheme="majorBidi" w:hAnsiTheme="majorBidi" w:asciiTheme="majorBidi"/>
          <w:bCs/>
        </w:rPr>
        <w:t xml:space="preserve">(trideset) </w:t>
      </w:r>
      <w:r w:rsidR="006A6847" w:rsidRPr="00D101AB">
        <w:rPr>
          <w:rFonts w:cstheme="majorBidi" w:hAnsiTheme="majorBidi" w:asciiTheme="majorBidi"/>
          <w:bCs/>
        </w:rPr>
        <w:t xml:space="preserve">dana.  </w:t>
      </w:r>
    </w:p>
    <w:p w:rsidRDefault="00446DA9" w:rsidP="00294852" w:rsidR="00446DA9" w:rsidRPr="00D101AB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281BC7" w:rsidP="00294852" w:rsidR="00281BC7" w:rsidRPr="00D101AB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Obrazloženje</w:t>
      </w:r>
      <w:r w:rsidRPr="00D101AB">
        <w:rPr>
          <w:rFonts w:cstheme="majorBidi" w:hAnsiTheme="majorBidi" w:asciiTheme="majorBidi"/>
          <w:bCs/>
        </w:rPr>
        <w:tab/>
      </w:r>
    </w:p>
    <w:p w:rsidRDefault="00766A92" w:rsidP="00294852" w:rsidR="00766A92" w:rsidRPr="00D101AB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</w:p>
    <w:p w:rsidRDefault="00842822" w:rsidP="00842822" w:rsidR="00842822">
      <w:pPr>
        <w:tabs>
          <w:tab w:pos="709" w:val="left"/>
        </w:tabs>
        <w:ind w:firstLine="708"/>
        <w:jc w:val="both"/>
      </w:pPr>
      <w:r w:rsidRPr="00B02539">
        <w:rPr>
          <w:rFonts w:cstheme="majorBidi" w:hAnsiTheme="majorBidi" w:asciiTheme="majorBidi"/>
          <w:bCs/>
        </w:rPr>
        <w:t xml:space="preserve">Kod ovog suda pod gornjim poslovnim brojem u tijeku je prethodni postupak radi utvrđivanja uvjeta za otvaranje stečajnog postupka nad trgovačkim društvom </w:t>
      </w:r>
      <w:r w:rsidR="009F119D" w:rsidRPr="00DB6521">
        <w:rPr>
          <w:lang w:val="en-AU"/>
        </w:rPr>
        <w:t>P2 d.o.o. za usluge, Šibenik, Vrpoljački put 26, OIB:20198785451</w:t>
      </w:r>
      <w:r w:rsidRPr="00B02539">
        <w:t>.</w:t>
      </w:r>
    </w:p>
    <w:p w:rsidRDefault="00842822" w:rsidP="00842822" w:rsidR="00842822" w:rsidRPr="00B02539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</w:p>
    <w:p w:rsidRDefault="00842822" w:rsidP="00842822" w:rsidR="00842822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B02539">
        <w:rPr>
          <w:rFonts w:cstheme="majorBidi" w:hAnsiTheme="majorBidi" w:asciiTheme="majorBidi"/>
          <w:bCs/>
        </w:rPr>
        <w:tab/>
        <w:t>Postupak je inicirala Financija agencija prijedlogom za pokretanje stečajnog postupka. Na ročište za utvrđivanje uvjeta za otvaranje stečajnog postupka zastupni</w:t>
      </w:r>
      <w:r w:rsidR="00C21A37">
        <w:rPr>
          <w:rFonts w:cstheme="majorBidi" w:hAnsiTheme="majorBidi" w:asciiTheme="majorBidi"/>
          <w:bCs/>
        </w:rPr>
        <w:t>ca</w:t>
      </w:r>
      <w:r w:rsidRPr="00B02539">
        <w:rPr>
          <w:rFonts w:cstheme="majorBidi" w:hAnsiTheme="majorBidi" w:asciiTheme="majorBidi"/>
          <w:bCs/>
        </w:rPr>
        <w:t xml:space="preserve"> dužnika po zakonu ni</w:t>
      </w:r>
      <w:r w:rsidR="00C21A37">
        <w:rPr>
          <w:rFonts w:cstheme="majorBidi" w:hAnsiTheme="majorBidi" w:asciiTheme="majorBidi"/>
          <w:bCs/>
        </w:rPr>
        <w:t xml:space="preserve">je </w:t>
      </w:r>
      <w:r w:rsidRPr="00B02539">
        <w:rPr>
          <w:rFonts w:cstheme="majorBidi" w:hAnsiTheme="majorBidi" w:asciiTheme="majorBidi"/>
          <w:bCs/>
        </w:rPr>
        <w:t>pristupil</w:t>
      </w:r>
      <w:r w:rsidR="00C21A37">
        <w:rPr>
          <w:rFonts w:cstheme="majorBidi" w:hAnsiTheme="majorBidi" w:asciiTheme="majorBidi"/>
          <w:bCs/>
        </w:rPr>
        <w:t>a</w:t>
      </w:r>
      <w:r w:rsidRPr="00B02539">
        <w:rPr>
          <w:rFonts w:cstheme="majorBidi" w:hAnsiTheme="majorBidi" w:asciiTheme="majorBidi"/>
          <w:bCs/>
        </w:rPr>
        <w:t>. Stoga je u skladu sa čl. 119. Stečajnog zakona (Narodne novine br. 71/15</w:t>
      </w:r>
      <w:r>
        <w:rPr>
          <w:rFonts w:cstheme="majorBidi" w:hAnsiTheme="majorBidi" w:asciiTheme="majorBidi"/>
          <w:bCs/>
        </w:rPr>
        <w:t xml:space="preserve"> i 104/17</w:t>
      </w:r>
      <w:r w:rsidRPr="00B02539">
        <w:rPr>
          <w:rFonts w:cstheme="majorBidi" w:hAnsiTheme="majorBidi" w:asciiTheme="majorBidi"/>
          <w:bCs/>
        </w:rPr>
        <w:t>), trebalo imenovati privremenog stečajnog upravitelja koji će ispitati postoji li razlog za otvaranje stečajnog postupka, te ima li stečajni dužnik imovine kojom bi se mogli pokriti troškovi postupka i dijelom vjerovnici.</w:t>
      </w:r>
    </w:p>
    <w:p w:rsidRDefault="00842822" w:rsidP="00842822" w:rsidR="00842822" w:rsidRPr="00B02539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842822" w:rsidP="00842822" w:rsidR="00842822">
      <w:pPr>
        <w:tabs>
          <w:tab w:pos="709" w:val="left"/>
        </w:tabs>
        <w:jc w:val="both"/>
      </w:pPr>
      <w:r w:rsidRPr="00B02539">
        <w:rPr>
          <w:rFonts w:cstheme="majorBidi" w:hAnsiTheme="majorBidi" w:asciiTheme="majorBidi"/>
          <w:bCs/>
        </w:rPr>
        <w:tab/>
      </w:r>
      <w:r w:rsidRPr="00B02539">
        <w:t>Sukladno članku 84. st. 1., a u svezi čl. 119. Stečajnog zakona izvršen je automatski izbor privremenog stečajnog upravitelja s napomenom da su iz dodijele izuzeti ste</w:t>
      </w:r>
      <w:r w:rsidR="00C21A37">
        <w:t xml:space="preserve">čajni upravitelji Ankica Čenić i </w:t>
      </w:r>
      <w:r w:rsidRPr="00B02539">
        <w:t>Edvin Šimunov koji su izvijestili sud da iz osobnih razloga ne mogu obavljati dužnost privremenog odnosno stečajnog upravitelja u novim predmetima.</w:t>
      </w:r>
    </w:p>
    <w:p w:rsidRDefault="00842822" w:rsidP="00842822" w:rsidR="00842822" w:rsidRPr="00B02539">
      <w:pPr>
        <w:tabs>
          <w:tab w:pos="709" w:val="left"/>
        </w:tabs>
        <w:jc w:val="both"/>
      </w:pPr>
    </w:p>
    <w:p w:rsidRDefault="00842822" w:rsidP="00842822" w:rsidR="00842822" w:rsidRPr="00B02539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  <w:r w:rsidRPr="00B02539">
        <w:rPr>
          <w:rFonts w:cstheme="majorBidi" w:hAnsiTheme="majorBidi" w:asciiTheme="majorBidi"/>
          <w:bCs/>
        </w:rPr>
        <w:t>Privremeni stečajni upravitelj dužan je svoje izvješće dostaviti sudu u roku od 30 dana.</w:t>
      </w:r>
    </w:p>
    <w:p w:rsidRDefault="00842822" w:rsidP="00842822" w:rsidR="00842822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</w:p>
    <w:p w:rsidRDefault="00842822" w:rsidP="00842822" w:rsidR="00842822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</w:p>
    <w:p w:rsidRDefault="00842822" w:rsidP="00842822" w:rsidR="00842822" w:rsidRPr="00B02539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  <w:r w:rsidRPr="00B02539">
        <w:rPr>
          <w:rFonts w:cstheme="majorBidi" w:hAnsiTheme="majorBidi" w:asciiTheme="majorBidi"/>
          <w:bCs/>
        </w:rPr>
        <w:t xml:space="preserve">Slijedom navedenog odlučeno je kao u izreci. </w:t>
      </w:r>
    </w:p>
    <w:p w:rsidRDefault="00446DA9" w:rsidP="00446DA9" w:rsidR="00446DA9" w:rsidRPr="00EE77BD">
      <w:pPr>
        <w:jc w:val="both"/>
        <w:rPr>
          <w:rFonts w:cstheme="majorBidi" w:hAnsiTheme="majorBidi" w:asciiTheme="majorBidi"/>
        </w:rPr>
      </w:pPr>
    </w:p>
    <w:p w:rsidRDefault="008F3AD6" w:rsidP="00F402D9" w:rsidR="006754E7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U Zadru</w:t>
      </w:r>
      <w:r w:rsidR="00D954DD">
        <w:rPr>
          <w:rFonts w:cstheme="majorBidi" w:hAnsiTheme="majorBidi" w:asciiTheme="majorBidi"/>
          <w:bCs/>
        </w:rPr>
        <w:t xml:space="preserve"> </w:t>
      </w:r>
      <w:r w:rsidR="00C21A37">
        <w:rPr>
          <w:rFonts w:cstheme="majorBidi" w:hAnsiTheme="majorBidi" w:asciiTheme="majorBidi"/>
          <w:bCs/>
        </w:rPr>
        <w:t xml:space="preserve">29. siječnja </w:t>
      </w:r>
      <w:r w:rsidR="00D954DD">
        <w:rPr>
          <w:rFonts w:cstheme="majorBidi" w:hAnsiTheme="majorBidi" w:asciiTheme="majorBidi"/>
          <w:bCs/>
        </w:rPr>
        <w:t xml:space="preserve">2018. </w:t>
      </w:r>
      <w:r w:rsidR="00B52C5E" w:rsidRPr="00D101AB">
        <w:rPr>
          <w:rFonts w:cstheme="majorBidi" w:hAnsiTheme="majorBidi" w:asciiTheme="majorBidi"/>
          <w:bCs/>
        </w:rPr>
        <w:t xml:space="preserve"> </w:t>
      </w:r>
      <w:r w:rsidR="006E7247" w:rsidRPr="00D101AB">
        <w:rPr>
          <w:rFonts w:cstheme="majorBidi" w:hAnsiTheme="majorBidi" w:asciiTheme="majorBidi"/>
          <w:bCs/>
        </w:rPr>
        <w:t xml:space="preserve"> </w:t>
      </w:r>
    </w:p>
    <w:p w:rsidRDefault="00D101AB" w:rsidP="009D3801" w:rsidR="00D101AB" w:rsidRPr="00D101AB">
      <w:pPr>
        <w:tabs>
          <w:tab w:pos="709" w:val="left"/>
        </w:tabs>
        <w:jc w:val="right"/>
        <w:rPr>
          <w:rFonts w:cstheme="majorBidi" w:hAnsiTheme="majorBidi" w:asciiTheme="majorBidi"/>
          <w:bCs/>
        </w:rPr>
      </w:pPr>
    </w:p>
    <w:p w:rsidRDefault="00C21A37" w:rsidP="00C21A37" w:rsidR="00C21A37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C21A37" w:rsidP="00C21A37" w:rsidR="00C21A37">
      <w:r w:rsidRPr="00AD2980">
        <w:t>Martina Kalmeta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5E3CF8" w:rsidP="00C21A37" w:rsidR="005E3CF8">
      <w:pPr>
        <w:jc w:val="center"/>
      </w:pPr>
    </w:p>
    <w:p w:rsidRDefault="00D62139" w:rsidP="00AF76CA" w:rsidR="00B52C5E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ab/>
      </w:r>
      <w:r w:rsidRPr="00D101AB">
        <w:rPr>
          <w:rFonts w:cstheme="majorBidi" w:hAnsiTheme="majorBidi" w:asciiTheme="majorBidi"/>
          <w:bCs/>
        </w:rPr>
        <w:tab/>
      </w:r>
      <w:r w:rsidRPr="00D101AB">
        <w:rPr>
          <w:rFonts w:cstheme="majorBidi" w:hAnsiTheme="majorBidi" w:asciiTheme="majorBidi"/>
          <w:bCs/>
        </w:rPr>
        <w:tab/>
      </w:r>
      <w:r w:rsidRPr="00D101AB">
        <w:rPr>
          <w:rFonts w:cstheme="majorBidi" w:hAnsiTheme="majorBidi" w:asciiTheme="majorBidi"/>
          <w:bCs/>
        </w:rPr>
        <w:tab/>
      </w:r>
      <w:r w:rsidRPr="00D101AB">
        <w:rPr>
          <w:rFonts w:cstheme="majorBidi" w:hAnsiTheme="majorBidi" w:asciiTheme="majorBidi"/>
          <w:bCs/>
        </w:rPr>
        <w:tab/>
      </w:r>
      <w:r w:rsidRPr="00D101AB">
        <w:rPr>
          <w:rFonts w:cstheme="majorBidi" w:hAnsiTheme="majorBidi" w:asciiTheme="majorBidi"/>
          <w:bCs/>
        </w:rPr>
        <w:tab/>
        <w:t xml:space="preserve"> </w:t>
      </w:r>
      <w:r w:rsidR="00F97776" w:rsidRPr="00D101AB">
        <w:rPr>
          <w:rFonts w:cstheme="majorBidi" w:hAnsiTheme="majorBidi" w:asciiTheme="majorBidi"/>
          <w:bCs/>
        </w:rPr>
        <w:t xml:space="preserve">                                                    </w:t>
      </w:r>
    </w:p>
    <w:p w:rsidRDefault="009D3801" w:rsidP="00294852" w:rsidR="009D3801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C21A37" w:rsidP="00294852" w:rsidR="00C21A37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C21A37" w:rsidP="00294852" w:rsidR="00C21A37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8F3AD6" w:rsidP="00294852" w:rsidR="008F3AD6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POUKA O PRAVNOM LIJEKU</w:t>
      </w:r>
    </w:p>
    <w:p w:rsidRDefault="00CF328C" w:rsidP="006E7247" w:rsidR="00D62139" w:rsidRPr="00D101AB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D101AB">
          <w:rPr>
            <w:rFonts w:cstheme="majorBidi" w:hAnsiTheme="majorBidi" w:asciiTheme="majorBidi"/>
            <w:bCs/>
          </w:rPr>
          <w:t>12. st</w:t>
        </w:r>
      </w:smartTag>
      <w:r w:rsidRPr="00D101AB">
        <w:rPr>
          <w:rFonts w:cstheme="majorBidi" w:hAnsiTheme="majorBidi" w:asciiTheme="majorBidi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D101AB">
          <w:rPr>
            <w:rFonts w:cstheme="majorBidi" w:hAnsiTheme="majorBidi" w:asciiTheme="majorBidi"/>
            <w:bCs/>
          </w:rPr>
          <w:t>19. st</w:t>
        </w:r>
      </w:smartTag>
      <w:r w:rsidRPr="00D101AB">
        <w:rPr>
          <w:rFonts w:cstheme="majorBidi" w:hAnsiTheme="majorBidi" w:asciiTheme="majorBidi"/>
          <w:bCs/>
        </w:rPr>
        <w:t>. 1. i 2. SZ-a). Žalba se podnosi ovom sudu u 2 (dva) istovjetna primjerka, a o žalbi odlučuje Visoki trgovački sud Republike Hrvatske.</w:t>
      </w:r>
    </w:p>
    <w:p w:rsidRDefault="008F31ED" w:rsidP="00294852" w:rsidR="008F31ED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B52C5E" w:rsidP="00294852" w:rsidR="00B52C5E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1F770F" w:rsidP="00294852" w:rsidR="001F770F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8F3AD6" w:rsidP="00294852" w:rsidR="008F3AD6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 xml:space="preserve">Dostaviti : </w:t>
      </w:r>
    </w:p>
    <w:p w:rsidRDefault="008F3AD6" w:rsidP="00294852" w:rsidR="00F402D9" w:rsidRPr="00D101AB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Privremenom stečajnom upravitelju uz izjavu i potvrdu o imenovanju</w:t>
      </w:r>
      <w:r w:rsidR="00B274F9" w:rsidRPr="00D101AB">
        <w:rPr>
          <w:rFonts w:cstheme="majorBidi" w:hAnsiTheme="majorBidi" w:asciiTheme="majorBidi"/>
          <w:bCs/>
        </w:rPr>
        <w:t xml:space="preserve"> </w:t>
      </w:r>
    </w:p>
    <w:p w:rsidRDefault="003024D4" w:rsidP="00294852" w:rsidR="00BB4F73" w:rsidRPr="00D101AB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e-</w:t>
      </w:r>
      <w:r w:rsidR="006E7247" w:rsidRPr="00D101AB">
        <w:rPr>
          <w:rFonts w:cstheme="majorBidi" w:hAnsiTheme="majorBidi" w:asciiTheme="majorBidi"/>
          <w:bCs/>
        </w:rPr>
        <w:t>O</w:t>
      </w:r>
      <w:r w:rsidR="008F3AD6" w:rsidRPr="00D101AB">
        <w:rPr>
          <w:rFonts w:cstheme="majorBidi" w:hAnsiTheme="majorBidi" w:asciiTheme="majorBidi"/>
          <w:bCs/>
        </w:rPr>
        <w:t>glasna ploča</w:t>
      </w:r>
      <w:r w:rsidR="00BF2153" w:rsidRPr="00D101AB">
        <w:rPr>
          <w:rFonts w:cstheme="majorBidi" w:hAnsiTheme="majorBidi" w:asciiTheme="majorBidi"/>
          <w:bCs/>
        </w:rPr>
        <w:t xml:space="preserve"> sudova</w:t>
      </w:r>
      <w:r w:rsidR="006E7247" w:rsidRPr="00D101AB">
        <w:rPr>
          <w:rFonts w:cstheme="majorBidi" w:hAnsiTheme="majorBidi" w:asciiTheme="majorBidi"/>
          <w:bCs/>
        </w:rPr>
        <w:t xml:space="preserve"> </w:t>
      </w:r>
    </w:p>
    <w:p w:rsidRDefault="00C30170" w:rsidP="00294852" w:rsidR="00C30170" w:rsidRPr="00D101AB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sudskom registru</w:t>
      </w:r>
      <w:r w:rsidR="00C21A37">
        <w:rPr>
          <w:rFonts w:cstheme="majorBidi" w:hAnsiTheme="majorBidi" w:asciiTheme="majorBidi"/>
          <w:bCs/>
        </w:rPr>
        <w:t xml:space="preserve">, Stalna služba u Šibeniku </w:t>
      </w:r>
    </w:p>
    <w:p w:rsidRDefault="008F3AD6" w:rsidP="00294852" w:rsidR="00842CEB" w:rsidRPr="00D101AB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 xml:space="preserve">u spis      </w:t>
      </w:r>
    </w:p>
    <w:sectPr w:rsidSect="00446DA9" w:rsidR="00842CEB" w:rsidRPr="00D101AB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01AB" w:rsidP="00D101AB" w:rsidR="009C0FF2" w:rsidRPr="00D73A80">
    <w:pPr>
      <w:pStyle w:val="Zaglavlje"/>
      <w:jc w:val="right"/>
    </w:pPr>
    <w:r>
      <w:tab/>
    </w:r>
    <w:sdt>
      <w:sdtPr>
        <w:id w:val="-102385749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84C82">
          <w:rPr>
            <w:noProof/>
          </w:rPr>
          <w:t>2</w:t>
        </w:r>
        <w:r>
          <w:fldChar w:fldCharType="end"/>
        </w:r>
      </w:sdtContent>
    </w:sdt>
    <w:r>
      <w:tab/>
    </w:r>
    <w:r w:rsidRPr="00D101AB">
      <w:t>Poslovni broj: 2 St-</w:t>
    </w:r>
    <w:r w:rsidR="009F119D">
      <w:t>190</w:t>
    </w:r>
    <w:r w:rsidR="00F15064">
      <w:t>/2017-</w:t>
    </w:r>
    <w:r w:rsidR="009F119D">
      <w:t>1</w:t>
    </w:r>
    <w:r w:rsidR="00C21A37"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D101AB">
    <w:pPr>
      <w:pStyle w:val="Zaglavlje"/>
      <w:jc w:val="right"/>
    </w:pPr>
    <w:r w:rsidRPr="00D101AB">
      <w:t>Poslovni broj: 2 St-</w:t>
    </w:r>
    <w:r w:rsidR="009F119D">
      <w:t>190</w:t>
    </w:r>
    <w:r w:rsidR="00EE77BD">
      <w:t>/2017-</w:t>
    </w:r>
    <w:r w:rsidR="00C21A37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3102B"/>
    <w:rsid w:val="001573B3"/>
    <w:rsid w:val="0016550F"/>
    <w:rsid w:val="001840A0"/>
    <w:rsid w:val="00197F64"/>
    <w:rsid w:val="001A363B"/>
    <w:rsid w:val="001C347E"/>
    <w:rsid w:val="001F770F"/>
    <w:rsid w:val="0020672D"/>
    <w:rsid w:val="0021540A"/>
    <w:rsid w:val="00220D27"/>
    <w:rsid w:val="00243782"/>
    <w:rsid w:val="002754A9"/>
    <w:rsid w:val="00281BC7"/>
    <w:rsid w:val="00294852"/>
    <w:rsid w:val="002A6DDA"/>
    <w:rsid w:val="002D0A6E"/>
    <w:rsid w:val="003024D4"/>
    <w:rsid w:val="003107E8"/>
    <w:rsid w:val="00323F63"/>
    <w:rsid w:val="003251FB"/>
    <w:rsid w:val="00342BE6"/>
    <w:rsid w:val="003C6DA5"/>
    <w:rsid w:val="003D3047"/>
    <w:rsid w:val="0043155F"/>
    <w:rsid w:val="0043187C"/>
    <w:rsid w:val="00446DA9"/>
    <w:rsid w:val="0045202D"/>
    <w:rsid w:val="00453E80"/>
    <w:rsid w:val="00457E42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5E3CF8"/>
    <w:rsid w:val="00660C85"/>
    <w:rsid w:val="00665069"/>
    <w:rsid w:val="006754E7"/>
    <w:rsid w:val="006A0BBF"/>
    <w:rsid w:val="006A6847"/>
    <w:rsid w:val="006C41AA"/>
    <w:rsid w:val="006E5E65"/>
    <w:rsid w:val="006E7247"/>
    <w:rsid w:val="007002A2"/>
    <w:rsid w:val="00725F31"/>
    <w:rsid w:val="0074396A"/>
    <w:rsid w:val="00751935"/>
    <w:rsid w:val="00766A92"/>
    <w:rsid w:val="00784C82"/>
    <w:rsid w:val="007B6657"/>
    <w:rsid w:val="007C75BF"/>
    <w:rsid w:val="007F26FC"/>
    <w:rsid w:val="00806525"/>
    <w:rsid w:val="00827494"/>
    <w:rsid w:val="008312B4"/>
    <w:rsid w:val="00842822"/>
    <w:rsid w:val="00842CEB"/>
    <w:rsid w:val="008F03DE"/>
    <w:rsid w:val="008F31ED"/>
    <w:rsid w:val="008F3AD6"/>
    <w:rsid w:val="00901D45"/>
    <w:rsid w:val="009068CC"/>
    <w:rsid w:val="00950C9F"/>
    <w:rsid w:val="009B4456"/>
    <w:rsid w:val="009C0FF2"/>
    <w:rsid w:val="009D2FD2"/>
    <w:rsid w:val="009D3801"/>
    <w:rsid w:val="009D7950"/>
    <w:rsid w:val="009F119D"/>
    <w:rsid w:val="009F62F2"/>
    <w:rsid w:val="00A10144"/>
    <w:rsid w:val="00A5292A"/>
    <w:rsid w:val="00A706E6"/>
    <w:rsid w:val="00A86B56"/>
    <w:rsid w:val="00AC22BB"/>
    <w:rsid w:val="00AF76CA"/>
    <w:rsid w:val="00B274F9"/>
    <w:rsid w:val="00B310F0"/>
    <w:rsid w:val="00B52C5E"/>
    <w:rsid w:val="00B713AC"/>
    <w:rsid w:val="00BA796F"/>
    <w:rsid w:val="00BB2C5C"/>
    <w:rsid w:val="00BB4F73"/>
    <w:rsid w:val="00BE6E59"/>
    <w:rsid w:val="00BF2153"/>
    <w:rsid w:val="00C21A37"/>
    <w:rsid w:val="00C30170"/>
    <w:rsid w:val="00C72C87"/>
    <w:rsid w:val="00C85781"/>
    <w:rsid w:val="00C9120F"/>
    <w:rsid w:val="00CA5EC6"/>
    <w:rsid w:val="00CF328C"/>
    <w:rsid w:val="00D101AB"/>
    <w:rsid w:val="00D61B7B"/>
    <w:rsid w:val="00D62139"/>
    <w:rsid w:val="00D73A80"/>
    <w:rsid w:val="00D91182"/>
    <w:rsid w:val="00D954DD"/>
    <w:rsid w:val="00E022E9"/>
    <w:rsid w:val="00EB2FAA"/>
    <w:rsid w:val="00EB3FAB"/>
    <w:rsid w:val="00ED2000"/>
    <w:rsid w:val="00EE77BD"/>
    <w:rsid w:val="00EF7C9A"/>
    <w:rsid w:val="00F15064"/>
    <w:rsid w:val="00F402D9"/>
    <w:rsid w:val="00F46020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84C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C8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C82"/>
    <w:rPr>
      <w:rFonts w:cstheme="majorBidi" w:hAnsiTheme="majorBidi" w:asciiTheme="majorBidi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C82"/>
    <w:rPr>
      <w:rFonts w:cstheme="majorBidi" w:hAnsiTheme="majorBidi" w:asciiTheme="majorBidi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C82"/>
    <w:rPr>
      <w:rFonts w:cstheme="majorBidi" w:hAnsiTheme="majorBidi" w:asciiTheme="majorBidi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84C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C8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C82"/>
    <w:rPr>
      <w:rFonts w:asciiTheme="majorBidi" w:cstheme="majorBidi" w:hAnsiTheme="majorBidi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C82"/>
    <w:rPr>
      <w:rFonts w:asciiTheme="majorBidi" w:cstheme="majorBidi" w:hAnsiTheme="majorBidi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C82"/>
    <w:rPr>
      <w:rFonts w:asciiTheme="majorBidi" w:cstheme="majorBidi" w:hAnsiTheme="majorBidi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828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9 St-7/17 - u radu</izvorni_sadrzaj>
    <derivirana_varijabla naziv="DomainObject.Predmet.Opis_1">Veza: 9 St-7/17 - u radu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St-190/2017</izvorni_sadrzaj>
    <derivirana_varijabla naziv="DomainObject.Predmet.OznakaBroj_1">St-190/2017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P2 d.o.o. za usluge</izvorni_sadrzaj>
    <derivirana_varijabla naziv="DomainObject.Predmet.ProtustrankaFormated_1">  P2 d.o.o. za usluge</derivirana_varijabla>
  </DomainObject.Predmet.ProtustrankaFormated>
  <DomainObject.Predmet.ProtustrankaFormatedOIB>
    <izvorni_sadrzaj>  P2 d.o.o. za usluge, OIB 20198785451</izvorni_sadrzaj>
    <derivirana_varijabla naziv="DomainObject.Predmet.ProtustrankaFormatedOIB_1">  P2 d.o.o. za usluge, OIB 20198785451</derivirana_varijabla>
  </DomainObject.Predmet.ProtustrankaFormatedOIB>
  <DomainObject.Predmet.ProtustrankaFormatedWithAdress>
    <izvorni_sadrzaj> P2 d.o.o. za usluge, Vrpoljački put 26, 22000 Šibenik</izvorni_sadrzaj>
    <derivirana_varijabla naziv="DomainObject.Predmet.ProtustrankaFormatedWithAdress_1"> P2 d.o.o. za usluge, Vrpoljački put 26, 22000 Šibenik</derivirana_varijabla>
  </DomainObject.Predmet.ProtustrankaFormatedWithAdress>
  <DomainObject.Predmet.ProtustrankaFormatedWithAdressOIB>
    <izvorni_sadrzaj> P2 d.o.o. za usluge, OIB 20198785451, Vrpoljački put 26, 22000 Šibenik</izvorni_sadrzaj>
    <derivirana_varijabla naziv="DomainObject.Predmet.ProtustrankaFormatedWithAdressOIB_1"> P2 d.o.o. za usluge, OIB 20198785451, Vrpoljački put 26, 22000 Šibenik</derivirana_varijabla>
  </DomainObject.Predmet.ProtustrankaFormatedWithAdressOIB>
  <DomainObject.Predmet.ProtustrankaWithAdress>
    <izvorni_sadrzaj>P2 d.o.o. za usluge Vrpoljački put 26, 22000 Šibenik</izvorni_sadrzaj>
    <derivirana_varijabla naziv="DomainObject.Predmet.ProtustrankaWithAdress_1">P2 d.o.o. za usluge Vrpoljački put 26, 22000 Šibenik</derivirana_varijabla>
  </DomainObject.Predmet.ProtustrankaWithAdress>
  <DomainObject.Predmet.ProtustrankaWithAdressOIB>
    <izvorni_sadrzaj>P2 d.o.o. za usluge, OIB 20198785451, Vrpoljački put 26, 22000 Šibenik</izvorni_sadrzaj>
    <derivirana_varijabla naziv="DomainObject.Predmet.ProtustrankaWithAdressOIB_1">P2 d.o.o. za usluge, OIB 20198785451, Vrpoljački put 26, 22000 Šibenik</derivirana_varijabla>
  </DomainObject.Predmet.ProtustrankaWithAdressOIB>
  <DomainObject.Predmet.ProtustrankaNazivFormated>
    <izvorni_sadrzaj>P2 d.o.o. za usluge</izvorni_sadrzaj>
    <derivirana_varijabla naziv="DomainObject.Predmet.ProtustrankaNazivFormated_1">P2 d.o.o. za usluge</derivirana_varijabla>
  </DomainObject.Predmet.ProtustrankaNazivFormated>
  <DomainObject.Predmet.ProtustrankaNazivFormatedOIB>
    <izvorni_sadrzaj>P2 d.o.o. za usluge, OIB 20198785451</izvorni_sadrzaj>
    <derivirana_varijabla naziv="DomainObject.Predmet.ProtustrankaNazivFormatedOIB_1">P2 d.o.o. za usluge, OIB 20198785451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Zagreb</izvorni_sadrzaj>
    <derivirana_varijabla naziv="DomainObject.Predmet.StrankaFormated_1">  FINA - RC Zagreb</derivirana_varijabla>
  </DomainObject.Predmet.StrankaFormated>
  <DomainObject.Predmet.StrankaFormatedOIB>
    <izvorni_sadrzaj>  FINA - RC Zagreb, OIB 85821130368</izvorni_sadrzaj>
    <derivirana_varijabla naziv="DomainObject.Predmet.StrankaFormatedOIB_1">  FINA - RC Zagreb, OIB 85821130368</derivirana_varijabla>
  </DomainObject.Predmet.StrankaFormatedOIB>
  <DomainObject.Predmet.StrankaFormatedWithAdress>
    <izvorni_sadrzaj> FINA - RC Zagreb, Ulica grada Vukovara 70, 10000 Zagreb</izvorni_sadrzaj>
    <derivirana_varijabla naziv="DomainObject.Predmet.StrankaFormatedWithAdress_1"> FINA - RC Zagreb, Ulica grada Vukovara 70, 10000 Zagreb</derivirana_varijabla>
  </DomainObject.Predmet.StrankaFormatedWithAdress>
  <DomainObject.Predmet.StrankaFormatedWithAdressOIB>
    <izvorni_sadrzaj> FINA - RC Zagreb, OIB 85821130368, Ulica grada Vukovara 70, 10000 Zagreb</izvorni_sadrzaj>
    <derivirana_varijabla naziv="DomainObject.Predmet.StrankaFormatedWithAdressOIB_1"> FINA - RC Zagreb, OIB 85821130368, Ulica grada Vukovara 70, 10000 Zagreb</derivirana_varijabla>
  </DomainObject.Predmet.StrankaFormatedWithAdressOIB>
  <DomainObject.Predmet.StrankaWithAdress>
    <izvorni_sadrzaj>FINA - RC Zagreb Ulica grada Vukovara 70,10000 Zagreb</izvorni_sadrzaj>
    <derivirana_varijabla naziv="DomainObject.Predmet.StrankaWithAdress_1">FINA - RC Zagreb Ulica grada Vukovara 70,10000 Zagreb</derivirana_varijabla>
  </DomainObject.Predmet.StrankaWithAdress>
  <DomainObject.Predmet.StrankaWithAdressOIB>
    <izvorni_sadrzaj>FINA - RC Zagreb, OIB 85821130368, Ulica grada Vukovara 70,10000 Zagreb</izvorni_sadrzaj>
    <derivirana_varijabla naziv="DomainObject.Predmet.StrankaWithAdressOIB_1">FINA - RC Zagreb, OIB 85821130368, Ulica grada Vukovara 70,10000 Zagreb</derivirana_varijabla>
  </DomainObject.Predmet.StrankaWithAdressOIB>
  <DomainObject.Predmet.StrankaNazivFormated>
    <izvorni_sadrzaj>FINA - RC Zagreb</izvorni_sadrzaj>
    <derivirana_varijabla naziv="DomainObject.Predmet.StrankaNazivFormated_1">FINA - RC Zagreb</derivirana_varijabla>
  </DomainObject.Predmet.StrankaNazivFormated>
  <DomainObject.Predmet.StrankaNazivFormatedOIB>
    <izvorni_sadrzaj>FINA - RC Zagreb, OIB 85821130368</izvorni_sadrzaj>
    <derivirana_varijabla naziv="DomainObject.Predmet.StrankaNazivFormatedOIB_1">FINA - RC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RC Zagreb</item>
    </izvorni_sadrzaj>
    <derivirana_varijabla naziv="DomainObject.Predmet.StrankaListFormated_1">
      <item>FINA - RC Zagreb</item>
    </derivirana_varijabla>
  </DomainObject.Predmet.StrankaListFormated>
  <DomainObject.Predmet.StrankaListFormatedOIB>
    <izvorni_sadrzaj>
      <item>FINA - RC Zagreb, OIB 85821130368</item>
    </izvorni_sadrzaj>
    <derivirana_varijabla naziv="DomainObject.Predmet.StrankaListFormatedOIB_1">
      <item>FINA - RC Zagreb, OIB 85821130368</item>
    </derivirana_varijabla>
  </DomainObject.Predmet.StrankaListFormatedOIB>
  <DomainObject.Predmet.StrankaListFormatedWithAdress>
    <izvorni_sadrzaj>
      <item>FINA - RC Zagreb, Ulica grada Vukovara 70, 10000 Zagreb</item>
    </izvorni_sadrzaj>
    <derivirana_varijabla naziv="DomainObject.Predmet.StrankaListFormatedWithAdress_1">
      <item>FINA - RC Zagreb, Ulica grada Vukovara 70, 10000 Zagreb</item>
    </derivirana_varijabla>
  </DomainObject.Predmet.StrankaListFormatedWithAdress>
  <DomainObject.Predmet.StrankaListFormatedWithAdressOIB>
    <izvorni_sadrzaj>
      <item>FINA - RC Zagreb, OIB 85821130368, Ulica grada Vukovara 70, 10000 Zagreb</item>
    </izvorni_sadrzaj>
    <derivirana_varijabla naziv="DomainObject.Predmet.StrankaListFormatedWithAdressOIB_1">
      <item>FINA - RC Zagreb, OIB 85821130368, Ulica grada Vukovara 70, 10000 Zagreb</item>
    </derivirana_varijabla>
  </DomainObject.Predmet.StrankaListFormatedWithAdressOIB>
  <DomainObject.Predmet.StrankaListNazivFormated>
    <izvorni_sadrzaj>
      <item>FINA - RC Zagreb</item>
    </izvorni_sadrzaj>
    <derivirana_varijabla naziv="DomainObject.Predmet.StrankaListNazivFormated_1">
      <item>FINA - RC Zagreb</item>
    </derivirana_varijabla>
  </DomainObject.Predmet.StrankaListNazivFormated>
  <DomainObject.Predmet.StrankaListNazivFormatedOIB>
    <izvorni_sadrzaj>
      <item>FINA - RC Zagreb, OIB 85821130368</item>
    </izvorni_sadrzaj>
    <derivirana_varijabla naziv="DomainObject.Predmet.StrankaListNazivFormatedOIB_1">
      <item>FINA - RC Zagreb, OIB 85821130368</item>
    </derivirana_varijabla>
  </DomainObject.Predmet.StrankaListNazivFormatedOIB>
  <DomainObject.Predmet.ProtuStrankaListFormated>
    <izvorni_sadrzaj>
      <item>P2 d.o.o. za usluge</item>
    </izvorni_sadrzaj>
    <derivirana_varijabla naziv="DomainObject.Predmet.ProtuStrankaListFormated_1">
      <item>P2 d.o.o. za usluge</item>
    </derivirana_varijabla>
  </DomainObject.Predmet.ProtuStrankaListFormated>
  <DomainObject.Predmet.ProtuStrankaListFormatedOIB>
    <izvorni_sadrzaj>
      <item>P2 d.o.o. za usluge, OIB 20198785451</item>
    </izvorni_sadrzaj>
    <derivirana_varijabla naziv="DomainObject.Predmet.ProtuStrankaListFormatedOIB_1">
      <item>P2 d.o.o. za usluge, OIB 20198785451</item>
    </derivirana_varijabla>
  </DomainObject.Predmet.ProtuStrankaListFormatedOIB>
  <DomainObject.Predmet.ProtuStrankaListFormatedWithAdress>
    <izvorni_sadrzaj>
      <item>P2 d.o.o. za usluge, Vrpoljački put 26, 22000 Šibenik</item>
    </izvorni_sadrzaj>
    <derivirana_varijabla naziv="DomainObject.Predmet.ProtuStrankaListFormatedWithAdress_1">
      <item>P2 d.o.o. za usluge, Vrpoljački put 26, 22000 Šibenik</item>
    </derivirana_varijabla>
  </DomainObject.Predmet.ProtuStrankaListFormatedWithAdress>
  <DomainObject.Predmet.ProtuStrankaListFormatedWithAdressOIB>
    <izvorni_sadrzaj>
      <item>P2 d.o.o. za usluge, OIB 20198785451, Vrpoljački put 26, 22000 Šibenik</item>
    </izvorni_sadrzaj>
    <derivirana_varijabla naziv="DomainObject.Predmet.ProtuStrankaListFormatedWithAdressOIB_1">
      <item>P2 d.o.o. za usluge, OIB 20198785451, Vrpoljački put 26, 22000 Šibenik</item>
    </derivirana_varijabla>
  </DomainObject.Predmet.ProtuStrankaListFormatedWithAdressOIB>
  <DomainObject.Predmet.ProtuStrankaListNazivFormated>
    <izvorni_sadrzaj>
      <item>P2 d.o.o. za usluge</item>
    </izvorni_sadrzaj>
    <derivirana_varijabla naziv="DomainObject.Predmet.ProtuStrankaListNazivFormated_1">
      <item>P2 d.o.o. za usluge</item>
    </derivirana_varijabla>
  </DomainObject.Predmet.ProtuStrankaListNazivFormated>
  <DomainObject.Predmet.ProtuStrankaListNazivFormatedOIB>
    <izvorni_sadrzaj>
      <item>P2 d.o.o. za usluge, OIB 20198785451</item>
    </izvorni_sadrzaj>
    <derivirana_varijabla naziv="DomainObject.Predmet.ProtuStrankaListNazivFormatedOIB_1">
      <item>P2 d.o.o. za usluge, OIB 20198785451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Zagreb</izvorni_sadrzaj>
    <derivirana_varijabla naziv="DomainObject.Predmet.StrankaIDrugi_1">FINA - RC Zagreb</derivirana_varijabla>
  </DomainObject.Predmet.StrankaIDrugi>
  <DomainObject.Predmet.ProtustrankaIDrugi>
    <izvorni_sadrzaj>P2 d.o.o. za usluge</izvorni_sadrzaj>
    <derivirana_varijabla naziv="DomainObject.Predmet.ProtustrankaIDrugi_1">P2 d.o.o. za usluge</derivirana_varijabla>
  </DomainObject.Predmet.ProtustrankaIDrugi>
  <DomainObject.Predmet.StrankaIDrugiAdressOIB>
    <izvorni_sadrzaj>FINA - RC Zagreb, OIB 85821130368, Ulica grada Vukovara 70, 10000 Zagreb</izvorni_sadrzaj>
    <derivirana_varijabla naziv="DomainObject.Predmet.StrankaIDrugiAdressOIB_1">FINA - RC Zagreb, OIB 85821130368, Ulica grada Vukovara 70, 10000 Zagreb</derivirana_varijabla>
  </DomainObject.Predmet.StrankaIDrugiAdressOIB>
  <DomainObject.Predmet.ProtustrankaIDrugiAdressOIB>
    <izvorni_sadrzaj>P2 d.o.o. za usluge, OIB 20198785451, Vrpoljački put 26, 22000 Šibenik</izvorni_sadrzaj>
    <derivirana_varijabla naziv="DomainObject.Predmet.ProtustrankaIDrugiAdressOIB_1">P2 d.o.o. za usluge, OIB 20198785451, Vrpoljački put 26,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Zagreb</item>
      <item>P2 d.o.o. za usluge</item>
    </izvorni_sadrzaj>
    <derivirana_varijabla naziv="DomainObject.Predmet.SudioniciListNaziv_1">
      <item>FINA - RC Zagreb</item>
      <item>P2 d.o.o. za usluge</item>
    </derivirana_varijabla>
  </DomainObject.Predmet.SudioniciListNaziv>
  <DomainObject.Predmet.SudioniciListAdressOIB>
    <izvorni_sadrzaj>
      <item>FINA - RC Zagreb, OIB 85821130368, Ulica grada Vukovara 70,10000 Zagreb</item>
      <item>P2 d.o.o. za usluge, OIB 20198785451, Vrpoljački put 26,22000 Šibenik</item>
    </izvorni_sadrzaj>
    <derivirana_varijabla naziv="DomainObject.Predmet.SudioniciListAdressOIB_1">
      <item>FINA - RC Zagreb, OIB 85821130368, Ulica grada Vukovara 70,10000 Zagreb</item>
      <item>P2 d.o.o. za usluge, OIB 20198785451, Vrpoljački put 26,22000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20198785451</item>
    </izvorni_sadrzaj>
    <derivirana_varijabla naziv="DomainObject.Predmet.SudioniciListNazivOIB_1">
      <item>, OIB 85821130368</item>
      <item>, OIB 20198785451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DF4E43-1DC4-4430-A97A-AFEC0F0BDD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434</properties:Words>
  <properties:Characters>2305</properties:Characters>
  <properties:Lines>75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2018-01-24T14:06:00Z</dcterms:created>
  <dc:creator>Ardena Bajlo</dc:creator>
  <cp:lastModifiedBy>Martina Kalmeta</cp:lastModifiedBy>
  <cp:lastPrinted>2018-01-29T13:06:00Z</cp:lastPrinted>
  <dcterms:modified xmlns:xsi="http://www.w3.org/2001/XMLSchema-instance" xsi:type="dcterms:W3CDTF">2018-01-30T11:37:00Z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