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dbd0790" w14:textId="dbd0790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16</w:t>
      </w:r>
      <w:r w:rsidR="00343978">
        <w:rPr>
          <w:rFonts w:ascii="Times New Roman" w:hAnsi="Times New Roman"/>
        </w:rPr>
        <w:t>67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AC5DC4" w:rsidR="00D41656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F90B85" w:rsidR="00F90B85">
        <w:rPr>
          <w:rFonts w:ascii="Times New Roman" w:hAnsi="Times New Roman"/>
        </w:rPr>
        <w:t>IMD Impex-dijelovi d.o.o.</w:t>
      </w:r>
      <w:r w:rsidR="00F90B85">
        <w:rPr>
          <w:rFonts w:ascii="Times New Roman" w:hAnsi="Times New Roman"/>
        </w:rPr>
        <w:t>, Prigorje Brdovečko, Matije Gupca 4 A,</w:t>
      </w:r>
      <w:r w:rsidRPr="00AC5DC4" w:rsidR="00AC5DC4">
        <w:rPr>
          <w:rFonts w:ascii="Times New Roman" w:hAnsi="Times New Roman"/>
        </w:rPr>
        <w:t xml:space="preserve"> </w:t>
      </w:r>
      <w:r w:rsidRPr="00AC5DC4" w:rsidR="00A143D1">
        <w:rPr>
          <w:rFonts w:ascii="Times New Roman" w:hAnsi="Times New Roman"/>
        </w:rPr>
        <w:t xml:space="preserve">OIB </w:t>
      </w:r>
      <w:r w:rsidRPr="00F90B85" w:rsidR="00F90B85">
        <w:rPr>
          <w:rFonts w:ascii="Times New Roman" w:hAnsi="Times New Roman"/>
        </w:rPr>
        <w:t>64894597682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7D5531">
        <w:rPr>
          <w:rFonts w:ascii="Times New Roman" w:hAnsi="Times New Roman"/>
        </w:rPr>
        <w:t>19.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AC5DC4" w:rsidR="000F6A03" w:rsidP="00F10B17" w:rsidRDefault="000F6A03">
      <w:pPr>
        <w:ind w:firstLine="708"/>
        <w:jc w:val="both"/>
        <w:rPr>
          <w:rFonts w:ascii="Times New Roman" w:hAnsi="Times New Roman"/>
        </w:rPr>
      </w:pPr>
    </w:p>
    <w:p w:rsidRPr="00AC5DC4" w:rsidR="00110E4F" w:rsidP="00110E4F" w:rsidRDefault="00110E4F">
      <w:pPr>
        <w:jc w:val="center"/>
        <w:rPr>
          <w:rFonts w:ascii="Times New Roman" w:hAnsi="Times New Roman"/>
        </w:rPr>
      </w:pPr>
      <w:r w:rsidRPr="00AC5DC4">
        <w:rPr>
          <w:rFonts w:ascii="Times New Roman" w:hAnsi="Times New Roman"/>
        </w:rPr>
        <w:t>r i j e š i o  j e</w:t>
      </w:r>
    </w:p>
    <w:p w:rsidRPr="00AC5DC4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AC5DC4">
        <w:rPr>
          <w:rFonts w:ascii="Times New Roman" w:hAnsi="Times New Roman"/>
        </w:rPr>
        <w:t>I. Nalaže se</w:t>
      </w:r>
      <w:r w:rsidRPr="00AC5DC4" w:rsidR="00C71597">
        <w:rPr>
          <w:rFonts w:ascii="Times New Roman" w:hAnsi="Times New Roman"/>
        </w:rPr>
        <w:t xml:space="preserve"> </w:t>
      </w:r>
      <w:r w:rsidR="00F90B85">
        <w:rPr>
          <w:rFonts w:ascii="Times New Roman" w:hAnsi="Times New Roman"/>
        </w:rPr>
        <w:t>Ivanu Đogašu, Brdovec, Matije Gupca 4 A</w:t>
      </w:r>
      <w:r w:rsidR="00446013">
        <w:rPr>
          <w:rFonts w:ascii="Times New Roman" w:hAnsi="Times New Roman"/>
        </w:rPr>
        <w:t xml:space="preserve">, OIB </w:t>
      </w:r>
      <w:r w:rsidRPr="00F90B85" w:rsidR="00F90B85">
        <w:rPr>
          <w:rFonts w:ascii="Times New Roman" w:hAnsi="Times New Roman"/>
        </w:rPr>
        <w:t>07019819985</w:t>
      </w:r>
      <w:r w:rsidRPr="00AC5DC4">
        <w:rPr>
          <w:rFonts w:ascii="Times New Roman" w:hAnsi="Times New Roman"/>
        </w:rPr>
        <w:t>, kao osobi ovlaštenoj 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716AAD">
        <w:rPr>
          <w:rFonts w:ascii="Times New Roman" w:hAnsi="Times New Roman"/>
          <w:color w:val="000000"/>
        </w:rPr>
        <w:t>6</w:t>
      </w:r>
      <w:r w:rsidR="00F90B85">
        <w:rPr>
          <w:rFonts w:ascii="Times New Roman" w:hAnsi="Times New Roman"/>
          <w:color w:val="000000"/>
        </w:rPr>
        <w:t>67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716AAD">
        <w:rPr>
          <w:rFonts w:ascii="Times New Roman" w:hAnsi="Times New Roman"/>
          <w:color w:val="000000"/>
        </w:rPr>
        <w:t>6</w:t>
      </w:r>
      <w:r w:rsidR="00F90B85">
        <w:rPr>
          <w:rFonts w:ascii="Times New Roman" w:hAnsi="Times New Roman"/>
          <w:color w:val="000000"/>
        </w:rPr>
        <w:t>67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F90B85" w:rsidR="00F90B85">
        <w:rPr>
          <w:rFonts w:ascii="Times New Roman" w:hAnsi="Times New Roman"/>
        </w:rPr>
        <w:t>IMD Impex-dijelovi d.o.o.</w:t>
      </w:r>
      <w:r w:rsidR="00F90B85">
        <w:rPr>
          <w:rFonts w:ascii="Times New Roman" w:hAnsi="Times New Roman"/>
        </w:rPr>
        <w:t>, Prigorje Brdovečko, Matije Gupca 4 A,</w:t>
      </w:r>
      <w:r w:rsidRPr="00AC5DC4" w:rsidR="00F90B85">
        <w:rPr>
          <w:rFonts w:ascii="Times New Roman" w:hAnsi="Times New Roman"/>
        </w:rPr>
        <w:t xml:space="preserve"> OIB </w:t>
      </w:r>
      <w:r w:rsidRPr="00F90B85" w:rsidR="00F90B85">
        <w:rPr>
          <w:rFonts w:ascii="Times New Roman" w:hAnsi="Times New Roman"/>
        </w:rPr>
        <w:t>64894597682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DD0911">
        <w:rPr>
          <w:rFonts w:ascii="Times New Roman" w:hAnsi="Times New Roman"/>
        </w:rPr>
        <w:t>19.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E22FC" w:rsidP="00481288" w:rsidRDefault="00EE22FC">
      <w:r>
        <w:separator/>
      </w:r>
    </w:p>
  </w:endnote>
  <w:endnote w:type="continuationSeparator" w:id="0">
    <w:p w:rsidR="00EE22FC" w:rsidP="00481288" w:rsidRDefault="00EE22F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E22FC" w:rsidP="00481288" w:rsidRDefault="00EE22FC">
      <w:r>
        <w:separator/>
      </w:r>
    </w:p>
  </w:footnote>
  <w:footnote w:type="continuationSeparator" w:id="0">
    <w:p w:rsidR="00EE22FC" w:rsidP="00481288" w:rsidRDefault="00EE22F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228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BD3E7F">
      <w:rPr>
        <w:rFonts w:ascii="Times New Roman" w:hAnsi="Times New Roman"/>
      </w:rPr>
      <w:t>6</w:t>
    </w:r>
    <w:r w:rsidR="00343978">
      <w:rPr>
        <w:rFonts w:ascii="Times New Roman" w:hAnsi="Times New Roman"/>
      </w:rPr>
      <w:t>67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4264"/>
    <w:rsid w:val="000B72D4"/>
    <w:rsid w:val="000C31B1"/>
    <w:rsid w:val="000C50A9"/>
    <w:rsid w:val="000D7AA0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8322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1A0B"/>
    <w:rsid w:val="00343978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956E9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D6319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76FDF"/>
    <w:rsid w:val="0078560E"/>
    <w:rsid w:val="00786DE7"/>
    <w:rsid w:val="00797801"/>
    <w:rsid w:val="00797840"/>
    <w:rsid w:val="00797ACF"/>
    <w:rsid w:val="007A465A"/>
    <w:rsid w:val="007C19E6"/>
    <w:rsid w:val="007D1D12"/>
    <w:rsid w:val="007D5531"/>
    <w:rsid w:val="007E45A4"/>
    <w:rsid w:val="007F0266"/>
    <w:rsid w:val="007F5F0B"/>
    <w:rsid w:val="00801847"/>
    <w:rsid w:val="00806480"/>
    <w:rsid w:val="00811BCB"/>
    <w:rsid w:val="008155D0"/>
    <w:rsid w:val="008249E1"/>
    <w:rsid w:val="00824F62"/>
    <w:rsid w:val="00831127"/>
    <w:rsid w:val="0083698E"/>
    <w:rsid w:val="0086652E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F226C"/>
    <w:rsid w:val="009372FA"/>
    <w:rsid w:val="00950BD1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13554"/>
    <w:rsid w:val="00D32C0B"/>
    <w:rsid w:val="00D352C0"/>
    <w:rsid w:val="00D41656"/>
    <w:rsid w:val="00D871FC"/>
    <w:rsid w:val="00D947EA"/>
    <w:rsid w:val="00DA512D"/>
    <w:rsid w:val="00DA71BA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22FC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0B85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832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322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3228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322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322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22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St-1667/2019</izvorni_sadrzaj>
    <derivirana_varijabla naziv="DomainObject.Predmet.OznakaBroj_1">St-1667/2019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IMD Impex-dijelovi d.o.o.</izvorni_sadrzaj>
    <derivirana_varijabla naziv="DomainObject.Predmet.ProtustrankaFormated_1">  IMD Impex-dijelovi d.o.o.</derivirana_varijabla>
  </DomainObject.Predmet.ProtustrankaFormated>
  <DomainObject.Predmet.ProtustrankaFormatedOIB>
    <izvorni_sadrzaj>  IMD Impex-dijelovi d.o.o., OIB 64894597682</izvorni_sadrzaj>
    <derivirana_varijabla naziv="DomainObject.Predmet.ProtustrankaFormatedOIB_1">  IMD Impex-dijelovi d.o.o., OIB 64894597682</derivirana_varijabla>
  </DomainObject.Predmet.ProtustrankaFormatedOIB>
  <DomainObject.Predmet.ProtustrankaFormatedWithAdress>
    <izvorni_sadrzaj> IMD Impex-dijelovi d.o.o., Matije Gupca 4/A, 10291 Prigorje Brdovečko</izvorni_sadrzaj>
    <derivirana_varijabla naziv="DomainObject.Predmet.ProtustrankaFormatedWithAdress_1"> IMD Impex-dijelovi d.o.o., Matije Gupca 4/A, 10291 Prigorje Brdovečko</derivirana_varijabla>
  </DomainObject.Predmet.ProtustrankaFormatedWithAdress>
  <DomainObject.Predmet.ProtustrankaFormatedWithAdressOIB>
    <izvorni_sadrzaj> IMD Impex-dijelovi d.o.o., OIB 64894597682, Matije Gupca 4/A, 10291 Prigorje Brdovečko</izvorni_sadrzaj>
    <derivirana_varijabla naziv="DomainObject.Predmet.ProtustrankaFormatedWithAdressOIB_1"> IMD Impex-dijelovi d.o.o., OIB 64894597682, Matije Gupca 4/A, 10291 Prigorje Brdovečko</derivirana_varijabla>
  </DomainObject.Predmet.ProtustrankaFormatedWithAdressOIB>
  <DomainObject.Predmet.ProtustrankaWithAdress>
    <izvorni_sadrzaj>IMD Impex-dijelovi d.o.o. Matije Gupca 4/A, 10291 Prigorje Brdovečko</izvorni_sadrzaj>
    <derivirana_varijabla naziv="DomainObject.Predmet.ProtustrankaWithAdress_1">IMD Impex-dijelovi d.o.o. Matije Gupca 4/A, 10291 Prigorje Brdovečko</derivirana_varijabla>
  </DomainObject.Predmet.ProtustrankaWithAdress>
  <DomainObject.Predmet.ProtustrankaWithAdressOIB>
    <izvorni_sadrzaj>IMD Impex-dijelovi d.o.o., OIB 64894597682, Matije Gupca 4/A, 10291 Prigorje Brdovečko</izvorni_sadrzaj>
    <derivirana_varijabla naziv="DomainObject.Predmet.ProtustrankaWithAdressOIB_1">IMD Impex-dijelovi d.o.o., OIB 64894597682, Matije Gupca 4/A, 10291 Prigorje Brdovečko</derivirana_varijabla>
  </DomainObject.Predmet.ProtustrankaWithAdressOIB>
  <DomainObject.Predmet.ProtustrankaNazivFormated>
    <izvorni_sadrzaj>IMD Impex-dijelovi d.o.o.</izvorni_sadrzaj>
    <derivirana_varijabla naziv="DomainObject.Predmet.ProtustrankaNazivFormated_1">IMD Impex-dijelovi d.o.o.</derivirana_varijabla>
  </DomainObject.Predmet.ProtustrankaNazivFormated>
  <DomainObject.Predmet.ProtustrankaNazivFormatedOIB>
    <izvorni_sadrzaj>IMD Impex-dijelovi d.o.o., OIB 64894597682</izvorni_sadrzaj>
    <derivirana_varijabla naziv="DomainObject.Predmet.ProtustrankaNazivFormatedOIB_1">IMD Impex-dijelovi d.o.o., OIB 64894597682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IMD Impex-dijelovi d.o.o.</item>
    </izvorni_sadrzaj>
    <derivirana_varijabla naziv="DomainObject.Predmet.ProtuStrankaListFormated_1">
      <item>IMD Impex-dijelovi d.o.o.</item>
    </derivirana_varijabla>
  </DomainObject.Predmet.ProtuStrankaListFormated>
  <DomainObject.Predmet.ProtuStrankaListFormatedOIB>
    <izvorni_sadrzaj>
      <item>IMD Impex-dijelovi d.o.o., OIB 64894597682</item>
    </izvorni_sadrzaj>
    <derivirana_varijabla naziv="DomainObject.Predmet.ProtuStrankaListFormatedOIB_1">
      <item>IMD Impex-dijelovi d.o.o., OIB 64894597682</item>
    </derivirana_varijabla>
  </DomainObject.Predmet.ProtuStrankaListFormatedOIB>
  <DomainObject.Predmet.ProtuStrankaListFormatedWithAdress>
    <izvorni_sadrzaj>
      <item>IMD Impex-dijelovi d.o.o., Matije Gupca 4/A, 10291 Prigorje Brdovečko</item>
    </izvorni_sadrzaj>
    <derivirana_varijabla naziv="DomainObject.Predmet.ProtuStrankaListFormatedWithAdress_1">
      <item>IMD Impex-dijelovi d.o.o., Matije Gupca 4/A, 10291 Prigorje Brdovečko</item>
    </derivirana_varijabla>
  </DomainObject.Predmet.ProtuStrankaListFormatedWithAdress>
  <DomainObject.Predmet.ProtuStrankaListFormatedWithAdressOIB>
    <izvorni_sadrzaj>
      <item>IMD Impex-dijelovi d.o.o., OIB 64894597682, Matije Gupca 4/A, 10291 Prigorje Brdovečko</item>
    </izvorni_sadrzaj>
    <derivirana_varijabla naziv="DomainObject.Predmet.ProtuStrankaListFormatedWithAdressOIB_1">
      <item>IMD Impex-dijelovi d.o.o., OIB 64894597682, Matije Gupca 4/A, 10291 Prigorje Brdovečko</item>
    </derivirana_varijabla>
  </DomainObject.Predmet.ProtuStrankaListFormatedWithAdressOIB>
  <DomainObject.Predmet.ProtuStrankaListNazivFormated>
    <izvorni_sadrzaj>
      <item>IMD Impex-dijelovi d.o.o.</item>
    </izvorni_sadrzaj>
    <derivirana_varijabla naziv="DomainObject.Predmet.ProtuStrankaListNazivFormated_1">
      <item>IMD Impex-dijelovi d.o.o.</item>
    </derivirana_varijabla>
  </DomainObject.Predmet.ProtuStrankaListNazivFormated>
  <DomainObject.Predmet.ProtuStrankaListNazivFormatedOIB>
    <izvorni_sadrzaj>
      <item>IMD Impex-dijelovi d.o.o., OIB 64894597682</item>
    </izvorni_sadrzaj>
    <derivirana_varijabla naziv="DomainObject.Predmet.ProtuStrankaListNazivFormatedOIB_1">
      <item>IMD Impex-dijelovi d.o.o., OIB 64894597682</item>
    </derivirana_varijabla>
  </DomainObject.Predmet.ProtuStrankaListNazivFormatedOIB>
  <DomainObject.Predmet.OstaliListFormated>
    <izvorni_sadrzaj>
      <item>Ivan Đogaš</item>
    </izvorni_sadrzaj>
    <derivirana_varijabla naziv="DomainObject.Predmet.OstaliListFormated_1">
      <item>Ivan Đogaš</item>
    </derivirana_varijabla>
  </DomainObject.Predmet.OstaliListFormated>
  <DomainObject.Predmet.OstaliListFormatedOIB>
    <izvorni_sadrzaj>
      <item>Ivan Đogaš, OIB 07019819985</item>
    </izvorni_sadrzaj>
    <derivirana_varijabla naziv="DomainObject.Predmet.OstaliListFormatedOIB_1">
      <item>Ivan Đogaš, OIB 07019819985</item>
    </derivirana_varijabla>
  </DomainObject.Predmet.OstaliListFormatedOIB>
  <DomainObject.Predmet.OstaliListFormatedWithAdress>
    <izvorni_sadrzaj>
      <item>Ivan Đogaš, Ulica Matije Gupca 4 A, 10291 Brdovec</item>
    </izvorni_sadrzaj>
    <derivirana_varijabla naziv="DomainObject.Predmet.OstaliListFormatedWithAdress_1">
      <item>Ivan Đogaš, Ulica Matije Gupca 4 A, 10291 Brdovec</item>
    </derivirana_varijabla>
  </DomainObject.Predmet.OstaliListFormatedWithAdress>
  <DomainObject.Predmet.OstaliListFormatedWithAdressOIB>
    <izvorni_sadrzaj>
      <item>Ivan Đogaš, OIB 07019819985, Ulica Matije Gupca 4 A, 10291 Brdovec</item>
    </izvorni_sadrzaj>
    <derivirana_varijabla naziv="DomainObject.Predmet.OstaliListFormatedWithAdressOIB_1">
      <item>Ivan Đogaš, OIB 07019819985, Ulica Matije Gupca 4 A, 10291 Brdovec</item>
    </derivirana_varijabla>
  </DomainObject.Predmet.OstaliListFormatedWithAdressOIB>
  <DomainObject.Predmet.OstaliListNazivFormated>
    <izvorni_sadrzaj>
      <item>Ivan Đogaš</item>
    </izvorni_sadrzaj>
    <derivirana_varijabla naziv="DomainObject.Predmet.OstaliListNazivFormated_1">
      <item>Ivan Đogaš</item>
    </derivirana_varijabla>
  </DomainObject.Predmet.OstaliListNazivFormated>
  <DomainObject.Predmet.OstaliListNazivFormatedOIB>
    <izvorni_sadrzaj>
      <item>Ivan Đogaš, OIB 07019819985</item>
    </izvorni_sadrzaj>
    <derivirana_varijabla naziv="DomainObject.Predmet.OstaliListNazivFormatedOIB_1">
      <item>Ivan Đogaš, OIB 07019819985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IMD Impex-dijelovi d.o.o.</izvorni_sadrzaj>
    <derivirana_varijabla naziv="DomainObject.Predmet.ProtustrankaIDrugi_1">IMD Impex-dijelovi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IMD Impex-dijelovi d.o.o., OIB 64894597682, Matije Gupca 4/A, 10291 Prigorje Brdovečko</izvorni_sadrzaj>
    <derivirana_varijabla naziv="DomainObject.Predmet.ProtustrankaIDrugiAdressOIB_1">IMD Impex-dijelovi d.o.o., OIB 64894597682, Matije Gupca 4/A,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IMD Impex-dijelovi d.o.o.</item>
      <item>Ivan Đogaš</item>
    </izvorni_sadrzaj>
    <derivirana_varijabla naziv="DomainObject.Predmet.SudioniciListNaziv_1">
      <item>FINA Regionalni centar Zagreb</item>
      <item>IMD Impex-dijelovi d.o.o.</item>
      <item>Ivan Đogaš</item>
    </derivirana_varijabla>
  </DomainObject.Predmet.SudioniciListNaziv>
  <DomainObject.Predmet.SudioniciListAdressOIB>
    <izvorni_sadrzaj>
      <item>FINA Regionalni centar Zagreb, OIB 85821130368, Trg svibanjskih žrtava 1995. 1,10000 Zagreb</item>
      <item>IMD Impex-dijelovi d.o.o., OIB 64894597682, Matije Gupca 4/A,10291 Prigorje Brdovečko</item>
      <item>Ivan Đogaš, OIB 07019819985, Ulica Matije Gupca 4 A,10291 Brdovec</item>
    </izvorni_sadrzaj>
    <derivirana_varijabla naziv="DomainObject.Predmet.SudioniciListAdressOIB_1">
      <item>FINA Regionalni centar Zagreb, OIB 85821130368, Trg svibanjskih žrtava 1995. 1,10000 Zagreb</item>
      <item>IMD Impex-dijelovi d.o.o., OIB 64894597682, Matije Gupca 4/A,10291 Prigorje Brdovečko</item>
      <item>Ivan Đogaš, OIB 07019819985, Ulica Matije Gupca 4 A,10291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64894597682</item>
      <item>, OIB 07019819985</item>
    </izvorni_sadrzaj>
    <derivirana_varijabla naziv="DomainObject.Predmet.SudioniciListNazivOIB_1">
      <item>, OIB 85821130368</item>
      <item>, OIB 64894597682</item>
      <item>, OIB 07019819985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7B1CD-D83A-4066-A2D6-E84FA21F612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611</properties:Words>
  <properties:Characters>3243</properties:Characters>
  <properties:Lines>85</properties:Lines>
  <properties:Paragraphs>29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2019-08-19T05:43:00Z</dcterms:created>
  <dc:creator>Žana Livaja</dc:creator>
  <cp:lastModifiedBy>Renata Klokočki</cp:lastModifiedBy>
  <cp:lastPrinted>2019-08-19T05:21:00Z</cp:lastPrinted>
  <dcterms:modified xmlns:xsi="http://www.w3.org/2001/XMLSchema-instance" xsi:type="dcterms:W3CDTF">2019-08-19T05:56:00Z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SZ---St-1667-19.docx)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