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43ed" w14:paraId="98d43ed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48635B" w:rsidP="0048635B" w:rsidR="0048635B" w:rsidRPr="0048635B">
      <w:pPr>
        <w:pStyle w:val="Obinitekst"/>
        <w:outlineLvl w:val="0"/>
        <w:rPr>
          <w:rFonts w:cs="Times New Roman" w:eastAsia="MS Mincho" w:hAnsi="Times New Roman" w:ascii="Times New Roman"/>
        </w:rPr>
      </w:pPr>
      <w:r>
        <w:rPr>
          <w:rFonts w:cs="Times New Roman" w:hAnsi="Times New Roman" w:ascii="Times New Roman"/>
        </w:rPr>
        <w:t xml:space="preserve">         </w:t>
      </w:r>
      <w:r w:rsidR="005B5068" w:rsidRPr="0048635B">
        <w:rPr>
          <w:rFonts w:cs="Times New Roman" w:hAnsi="Times New Roman" w:ascii="Times New Roman"/>
        </w:rPr>
        <w:t>Rijeka, Zadarska 1-3</w:t>
      </w:r>
      <w:r w:rsidRPr="0048635B">
        <w:rPr>
          <w:rFonts w:cs="Times New Roman" w:eastAsia="MS Mincho" w:hAnsi="Times New Roman" w:ascii="Times New Roman"/>
        </w:rPr>
        <w:t xml:space="preserve"> </w:t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 w:rsidRPr="0048635B">
        <w:rPr>
          <w:rFonts w:cs="Times New Roman" w:eastAsia="MS Mincho" w:hAnsi="Times New Roman" w:ascii="Times New Roman"/>
        </w:rPr>
        <w:t>Poslovni broj 7 St-61/2015-56</w:t>
      </w:r>
    </w:p>
    <w:p w:rsidRDefault="005B5068" w:rsidP="005B5068" w:rsidR="005B5068" w:rsidRPr="00311C8D"/>
    <w:p w:rsidRDefault="005B5068" w:rsidP="005B5068" w:rsidR="00693361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</w:t>
      </w:r>
      <w:r w:rsidR="00444876">
        <w:t xml:space="preserve">kao </w:t>
      </w:r>
      <w:r>
        <w:t>stečajnom sucu u predmetu provođenja stečajnog postupka nad dužnikom</w:t>
      </w:r>
      <w:r w:rsidR="00995F68">
        <w:t xml:space="preserve"> </w:t>
      </w:r>
      <w:r w:rsidR="00872090" w:rsidRPr="00872090">
        <w:t>INTEGRAM INŽENJERING građevinarstvo, inženjering i trgovački poslovi d.o.o. u stečaju Viškovo, Kosi 68 (MBS 040009507 - OIB 41000595253)</w:t>
      </w:r>
      <w:r>
        <w:t xml:space="preserve"> na ročištu za javnu dražbu radi prodaje nekretnin</w:t>
      </w:r>
      <w:r w:rsidR="00444876">
        <w:t>e</w:t>
      </w:r>
      <w:r>
        <w:t xml:space="preserve"> stečajnog dužnika održanom dana </w:t>
      </w:r>
      <w:r w:rsidR="00872090">
        <w:t xml:space="preserve">8. svibnja </w:t>
      </w:r>
      <w:r w:rsidR="00995F68">
        <w:rPr>
          <w:rFonts w:eastAsia="MS Mincho"/>
          <w:szCs w:val="20"/>
        </w:rPr>
        <w:t>2</w:t>
      </w:r>
      <w:r w:rsidR="0004340D">
        <w:rPr>
          <w:rFonts w:eastAsia="MS Mincho"/>
          <w:szCs w:val="20"/>
        </w:rPr>
        <w:t>01</w:t>
      </w:r>
      <w:r w:rsidR="00A3355B">
        <w:rPr>
          <w:rFonts w:eastAsia="MS Mincho"/>
          <w:szCs w:val="20"/>
        </w:rPr>
        <w:t>8</w:t>
      </w:r>
      <w:r>
        <w:t xml:space="preserve">. u prisutnosti stečajnog upravitelja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562B7">
      <w:pPr>
        <w:jc w:val="both"/>
      </w:pPr>
      <w:r>
        <w:t>I</w:t>
      </w:r>
      <w:r>
        <w:tab/>
        <w:t>Kupc</w:t>
      </w:r>
      <w:r w:rsidR="00190699">
        <w:t>u</w:t>
      </w:r>
      <w:r>
        <w:t xml:space="preserve"> </w:t>
      </w:r>
      <w:r w:rsidR="00872090">
        <w:t xml:space="preserve">Barbari Mašić, Pavla Šubića 5, Zagreb, OIB: 12347125853  </w:t>
      </w:r>
      <w:r>
        <w:t xml:space="preserve">d o s u đ u j </w:t>
      </w:r>
      <w:r w:rsidR="001B0581">
        <w:t>e</w:t>
      </w:r>
      <w:r>
        <w:t xml:space="preserve">   s e   nekretnin</w:t>
      </w:r>
      <w:r w:rsidR="001B0581">
        <w:t>a</w:t>
      </w:r>
      <w:r>
        <w:t xml:space="preserve"> upisan</w:t>
      </w:r>
      <w:r w:rsidR="001B0581">
        <w:t>a</w:t>
      </w:r>
      <w:r>
        <w:t xml:space="preserve"> </w:t>
      </w:r>
      <w:r w:rsidR="00872090" w:rsidRPr="00872090">
        <w:t>u zemljišnim knjigama Općinskog suda u Rijeci Zemljišnoknjižni odjel Delnice u z.k.ul. 1329  k.o. Fužine  na k.č. 182  KUĆA I DVORIŠTE U FUŽINAMA površine 29 čhv, 5. Suvlasnički dio: 5022/17501 ETAŽNO VLASNIŠTVO (E-5)  1.  STAN  A5 - u potkrovlju građevine, ukupne neto površine 50,22 m2, sa zajedničkim ulazom i stepeništem, a koji se sastoji od kuhinje sa dnevnim boravkom, sobe i kupaonice</w:t>
      </w:r>
      <w:r w:rsidR="00872090">
        <w:t xml:space="preserve"> </w:t>
      </w:r>
      <w:r w:rsidR="00A3355B">
        <w:rPr>
          <w:bCs/>
          <w:iCs/>
        </w:rPr>
        <w:t xml:space="preserve">po cijeni od </w:t>
      </w:r>
      <w:r w:rsidR="00872090">
        <w:rPr>
          <w:bCs/>
          <w:iCs/>
        </w:rPr>
        <w:t>150</w:t>
      </w:r>
      <w:r w:rsidR="00A3355B">
        <w:rPr>
          <w:bCs/>
          <w:iCs/>
        </w:rPr>
        <w:t>.</w:t>
      </w:r>
      <w:r w:rsidR="00872090">
        <w:rPr>
          <w:bCs/>
          <w:iCs/>
        </w:rPr>
        <w:t>0</w:t>
      </w:r>
      <w:r w:rsidR="00A3355B">
        <w:rPr>
          <w:bCs/>
          <w:iCs/>
        </w:rPr>
        <w:t>00,00 kn</w:t>
      </w:r>
      <w:r w:rsidR="00B562B7">
        <w:t>.</w:t>
      </w:r>
    </w:p>
    <w:p w:rsidRDefault="001052A2" w:rsidP="00693361" w:rsidR="001052A2">
      <w:pPr>
        <w:jc w:val="both"/>
      </w:pPr>
    </w:p>
    <w:p w:rsidRDefault="00693361" w:rsidP="00693361" w:rsidR="00693361">
      <w:pPr>
        <w:jc w:val="both"/>
      </w:pPr>
      <w:r>
        <w:t>II</w:t>
      </w:r>
      <w:r>
        <w:tab/>
        <w:t>Poziva</w:t>
      </w:r>
      <w:r w:rsidR="003B1202">
        <w:t xml:space="preserve"> se kup</w:t>
      </w:r>
      <w:r w:rsidR="00190699">
        <w:t>a</w:t>
      </w:r>
      <w:r w:rsidR="003B1202">
        <w:t xml:space="preserve">c </w:t>
      </w:r>
      <w:r w:rsidR="00872090">
        <w:t>Barbar</w:t>
      </w:r>
      <w:r w:rsidR="00444876">
        <w:t>a</w:t>
      </w:r>
      <w:r w:rsidR="00872090">
        <w:t xml:space="preserve"> Mašić, Pavla Šubića 5, Zagreb, OIB: 12347125853 </w:t>
      </w:r>
      <w:r>
        <w:t>da pod prijetnjom zakonskih posljedica uplat</w:t>
      </w:r>
      <w:r w:rsidR="00190699">
        <w:t>i</w:t>
      </w:r>
      <w:r>
        <w:t xml:space="preserve"> puni iznos kupov</w:t>
      </w:r>
      <w:r w:rsidR="001B0581">
        <w:t xml:space="preserve">ne </w:t>
      </w:r>
      <w:r>
        <w:t>cijen</w:t>
      </w:r>
      <w:r w:rsidR="001B0581">
        <w:t>e</w:t>
      </w:r>
      <w:r>
        <w:t xml:space="preserve">, najkasnije u roku od 30 dana od dana pravomoćnosti ovog rješenja o dosudi, na prolazni depozit ovoga suda otvoren kod Hrvatske poštanske banke d.d. Zagreb broj HR5923900011300002703, poziv na broj </w:t>
      </w:r>
      <w:r w:rsidR="00872090">
        <w:t>61</w:t>
      </w:r>
      <w:r>
        <w:t xml:space="preserve"> </w:t>
      </w:r>
      <w:r w:rsidR="00872090">
        <w:t xml:space="preserve">15 </w:t>
      </w:r>
      <w:r>
        <w:t xml:space="preserve">(bez oznake modela), te da dokaz o uplati </w:t>
      </w:r>
      <w:r w:rsidR="001B0581">
        <w:t>kupovnine</w:t>
      </w:r>
      <w:r>
        <w:t xml:space="preserve"> dostav</w:t>
      </w:r>
      <w:r w:rsidR="00190699">
        <w:t>i</w:t>
      </w:r>
      <w:r>
        <w:t xml:space="preserve"> u spis pod poslovnim brojem 7 St-</w:t>
      </w:r>
      <w:r w:rsidR="00872090">
        <w:t>61</w:t>
      </w:r>
      <w:r>
        <w:t>/</w:t>
      </w:r>
      <w:r w:rsidR="00872090">
        <w:t>2015</w:t>
      </w:r>
      <w:r w:rsidR="001B0581">
        <w:t>.</w:t>
      </w:r>
      <w:r>
        <w:t xml:space="preserve"> Uplaćen</w:t>
      </w:r>
      <w:r w:rsidR="001B0581">
        <w:t>a</w:t>
      </w:r>
      <w:r>
        <w:t xml:space="preserve"> jamčevin</w:t>
      </w:r>
      <w:r w:rsidR="001B0581">
        <w:t>a</w:t>
      </w:r>
      <w:r>
        <w:t xml:space="preserve"> uračunat</w:t>
      </w:r>
      <w:r w:rsidR="003B1202">
        <w:t xml:space="preserve"> će se </w:t>
      </w:r>
      <w:r>
        <w:t>u kupovnu cijenu.</w:t>
      </w:r>
    </w:p>
    <w:p w:rsidRDefault="00693361" w:rsidP="00693361" w:rsidR="00693361">
      <w:pPr>
        <w:jc w:val="both"/>
      </w:pPr>
    </w:p>
    <w:p w:rsidRDefault="003B1202" w:rsidP="00693361" w:rsidR="00693361">
      <w:pPr>
        <w:jc w:val="both"/>
      </w:pPr>
      <w:r w:rsidRPr="003B1202">
        <w:t>III</w:t>
      </w:r>
      <w:r w:rsidR="001052A2">
        <w:t xml:space="preserve"> </w:t>
      </w:r>
      <w:r w:rsidRPr="003B1202">
        <w:tab/>
        <w:t>Ukoliko kup</w:t>
      </w:r>
      <w:r w:rsidR="00190699">
        <w:t>a</w:t>
      </w:r>
      <w:r w:rsidRPr="003B1202">
        <w:t>c iz točke I. izreke ovog rješenja ne uplat</w:t>
      </w:r>
      <w:r w:rsidR="0004340D">
        <w:t>i</w:t>
      </w:r>
      <w:r w:rsidRPr="003B1202">
        <w:t xml:space="preserve"> puni iznos kupovn</w:t>
      </w:r>
      <w:r w:rsidR="00A3355B">
        <w:t>i</w:t>
      </w:r>
      <w:r w:rsidR="001B0581">
        <w:t>ne</w:t>
      </w:r>
      <w:r w:rsidR="00A3355B">
        <w:t xml:space="preserve"> </w:t>
      </w:r>
      <w:r w:rsidRPr="003B1202">
        <w:t>cijen</w:t>
      </w:r>
      <w:r w:rsidR="001B0581">
        <w:t>e</w:t>
      </w:r>
      <w:r w:rsidRPr="003B1202">
        <w:t xml:space="preserve"> sud će oglasiti nevažećom dosudu kupc</w:t>
      </w:r>
      <w:r w:rsidR="0004340D">
        <w:t>u</w:t>
      </w:r>
      <w:r w:rsidRPr="003B1202">
        <w:t xml:space="preserve">, te će se odrediti nova prodaja, uz uvjete određene za prodaju koja je oglašena nevažećom, </w:t>
      </w:r>
      <w:r w:rsidR="0004340D">
        <w:t>a iz položene jamčevine namirit</w:t>
      </w:r>
      <w:r w:rsidRPr="003B1202">
        <w:t xml:space="preserve"> će se </w:t>
      </w:r>
      <w:r w:rsidRPr="003B1202">
        <w:lastRenderedPageBreak/>
        <w:t>troškovi nove prodaje i naknaditi razlika između kupovnine postignute na prijašnjoj i novoj prodaji.</w:t>
      </w:r>
    </w:p>
    <w:p w:rsidRDefault="003B1202" w:rsidP="00693361" w:rsidR="003B1202">
      <w:pPr>
        <w:jc w:val="both"/>
      </w:pPr>
    </w:p>
    <w:p w:rsidRDefault="00693361" w:rsidP="00693361" w:rsidR="003B1202" w:rsidRPr="00444876">
      <w:pPr>
        <w:jc w:val="both"/>
      </w:pPr>
      <w:r>
        <w:t>IV</w:t>
      </w:r>
      <w:r w:rsidR="001052A2">
        <w:t xml:space="preserve"> </w:t>
      </w:r>
      <w:r>
        <w:t xml:space="preserve">     Određuje se da će se po pravomoćnosti ovog rješenja, nakon što kup</w:t>
      </w:r>
      <w:r w:rsidR="0004340D">
        <w:t>a</w:t>
      </w:r>
      <w:r>
        <w:t>c polož</w:t>
      </w:r>
      <w:r w:rsidR="0004340D">
        <w:t>i</w:t>
      </w:r>
      <w:r>
        <w:t xml:space="preserve"> puni iznos kupovn</w:t>
      </w:r>
      <w:r w:rsidR="001B0581">
        <w:t>e</w:t>
      </w:r>
      <w:r w:rsidR="0065263F">
        <w:t xml:space="preserve"> </w:t>
      </w:r>
      <w:r>
        <w:t>cijen</w:t>
      </w:r>
      <w:r w:rsidR="001B0581">
        <w:t>e</w:t>
      </w:r>
      <w:r>
        <w:t>, u zemljišnu knjigu upisati u nj</w:t>
      </w:r>
      <w:r w:rsidR="00A3355B">
        <w:t xml:space="preserve">egovu </w:t>
      </w:r>
      <w:r>
        <w:t>korist pravo vlasništva na dosuđen</w:t>
      </w:r>
      <w:r w:rsidR="001B0581">
        <w:t xml:space="preserve">oj </w:t>
      </w:r>
      <w:r>
        <w:t>nekretnin</w:t>
      </w:r>
      <w:r w:rsidR="001B0581">
        <w:t>i</w:t>
      </w:r>
      <w:r>
        <w:t>, te će se brisati upisan</w:t>
      </w:r>
      <w:r w:rsidR="003B1202">
        <w:t>o</w:t>
      </w:r>
      <w:r>
        <w:t xml:space="preserve"> prav</w:t>
      </w:r>
      <w:r w:rsidR="003B1202">
        <w:t>o</w:t>
      </w:r>
      <w:r>
        <w:t xml:space="preserve"> zaloga za korist</w:t>
      </w:r>
      <w:r w:rsidR="009836F8">
        <w:t xml:space="preserve"> </w:t>
      </w:r>
      <w:r w:rsidR="00444876" w:rsidRPr="00444876">
        <w:rPr>
          <w:bCs/>
          <w:color w:val="000000"/>
        </w:rPr>
        <w:t xml:space="preserve">H - ABDUCO d.o.o., OIB: 13667298928, Zagreb, Slavonska </w:t>
      </w:r>
      <w:r w:rsidR="00444876">
        <w:rPr>
          <w:bCs/>
          <w:color w:val="000000"/>
        </w:rPr>
        <w:t>a</w:t>
      </w:r>
      <w:r w:rsidR="00444876" w:rsidRPr="00444876">
        <w:rPr>
          <w:bCs/>
          <w:color w:val="000000"/>
        </w:rPr>
        <w:t>venija 6 A</w:t>
      </w:r>
      <w:r w:rsidR="009836F8" w:rsidRPr="00444876">
        <w:t>.</w:t>
      </w:r>
    </w:p>
    <w:p w:rsidRDefault="00693361" w:rsidP="00693361" w:rsidR="00693361">
      <w:pPr>
        <w:jc w:val="both"/>
      </w:pPr>
    </w:p>
    <w:p w:rsidRDefault="001B0581" w:rsidP="00693361" w:rsidR="001B058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Ovosudnim zaključkom pod poslovnim brojem </w:t>
      </w:r>
      <w:r w:rsidR="00190699">
        <w:rPr>
          <w:rFonts w:eastAsiaTheme="majorEastAsia"/>
          <w:bCs/>
        </w:rPr>
        <w:t>7 St-</w:t>
      </w:r>
      <w:r w:rsidR="00E74545">
        <w:rPr>
          <w:rFonts w:eastAsiaTheme="majorEastAsia"/>
          <w:bCs/>
        </w:rPr>
        <w:t>61</w:t>
      </w:r>
      <w:r w:rsidR="00190699">
        <w:rPr>
          <w:rFonts w:eastAsiaTheme="majorEastAsia"/>
          <w:bCs/>
        </w:rPr>
        <w:t>/</w:t>
      </w:r>
      <w:r w:rsidR="00E74545">
        <w:rPr>
          <w:rFonts w:eastAsiaTheme="majorEastAsia"/>
          <w:bCs/>
        </w:rPr>
        <w:t>2015</w:t>
      </w:r>
      <w:r w:rsidR="00190699">
        <w:rPr>
          <w:rFonts w:eastAsiaTheme="majorEastAsia"/>
          <w:bCs/>
        </w:rPr>
        <w:t>-</w:t>
      </w:r>
      <w:r w:rsidR="00995F68" w:rsidRPr="00995F68">
        <w:rPr>
          <w:rFonts w:eastAsiaTheme="majorEastAsia"/>
          <w:bCs/>
        </w:rPr>
        <w:t>5</w:t>
      </w:r>
      <w:r w:rsidR="00E74545">
        <w:rPr>
          <w:rFonts w:eastAsiaTheme="majorEastAsia"/>
          <w:bCs/>
        </w:rPr>
        <w:t>2</w:t>
      </w:r>
      <w:r w:rsidR="00995F68" w:rsidRPr="00995F68">
        <w:rPr>
          <w:rFonts w:eastAsiaTheme="majorEastAsia"/>
          <w:bCs/>
        </w:rPr>
        <w:t xml:space="preserve"> od </w:t>
      </w:r>
      <w:r w:rsidR="00E74545">
        <w:rPr>
          <w:rFonts w:eastAsia="MS Mincho"/>
        </w:rPr>
        <w:t>20. ožujka 2018.</w:t>
      </w:r>
      <w:r w:rsidR="00995F68">
        <w:rPr>
          <w:rFonts w:eastAsiaTheme="majorEastAsia"/>
          <w:bCs/>
        </w:rPr>
        <w:t xml:space="preserve">, </w:t>
      </w:r>
      <w:r w:rsidR="00190699">
        <w:rPr>
          <w:rFonts w:eastAsiaTheme="majorEastAsia"/>
          <w:bCs/>
        </w:rPr>
        <w:t>objavljenom na</w:t>
      </w:r>
      <w:r w:rsidR="0004340D">
        <w:rPr>
          <w:rFonts w:eastAsiaTheme="majorEastAsia"/>
          <w:bCs/>
        </w:rPr>
        <w:t xml:space="preserve"> mrežnoj stranici </w:t>
      </w:r>
      <w:r w:rsidR="00190699">
        <w:rPr>
          <w:rFonts w:eastAsiaTheme="majorEastAsia"/>
          <w:bCs/>
        </w:rPr>
        <w:t>e-</w:t>
      </w:r>
      <w:r w:rsidR="0004340D">
        <w:rPr>
          <w:rFonts w:eastAsiaTheme="majorEastAsia"/>
          <w:bCs/>
        </w:rPr>
        <w:t>O</w:t>
      </w:r>
      <w:r w:rsidR="00190699">
        <w:rPr>
          <w:rFonts w:eastAsiaTheme="majorEastAsia"/>
          <w:bCs/>
        </w:rPr>
        <w:t>glasn</w:t>
      </w:r>
      <w:r w:rsidR="0004340D">
        <w:rPr>
          <w:rFonts w:eastAsiaTheme="majorEastAsia"/>
          <w:bCs/>
        </w:rPr>
        <w:t>a</w:t>
      </w:r>
      <w:r w:rsidR="00190699">
        <w:rPr>
          <w:rFonts w:eastAsiaTheme="majorEastAsia"/>
          <w:bCs/>
        </w:rPr>
        <w:t xml:space="preserve"> ploč</w:t>
      </w:r>
      <w:r w:rsidR="0004340D">
        <w:rPr>
          <w:rFonts w:eastAsiaTheme="majorEastAsia"/>
          <w:bCs/>
        </w:rPr>
        <w:t>a</w:t>
      </w:r>
      <w:r w:rsidR="00190699">
        <w:rPr>
          <w:rFonts w:eastAsiaTheme="majorEastAsia"/>
          <w:bCs/>
        </w:rPr>
        <w:t xml:space="preserve"> sud</w:t>
      </w:r>
      <w:r w:rsidR="0004340D">
        <w:rPr>
          <w:rFonts w:eastAsiaTheme="majorEastAsia"/>
          <w:bCs/>
        </w:rPr>
        <w:t>ova</w:t>
      </w:r>
      <w:r w:rsidR="00190699">
        <w:rPr>
          <w:rFonts w:eastAsiaTheme="majorEastAsia"/>
          <w:bCs/>
        </w:rPr>
        <w:t xml:space="preserve"> </w:t>
      </w:r>
      <w:r w:rsidR="00995F68">
        <w:rPr>
          <w:rFonts w:eastAsiaTheme="majorEastAsia"/>
          <w:bCs/>
        </w:rPr>
        <w:t xml:space="preserve">istog dana, </w:t>
      </w:r>
      <w:r w:rsidR="00995F68">
        <w:rPr>
          <w:bCs/>
        </w:rPr>
        <w:t>na web stranicama suda i stranicama HGK,</w:t>
      </w:r>
      <w:r w:rsidR="00190699">
        <w:rPr>
          <w:rFonts w:eastAsiaTheme="majorEastAsia"/>
          <w:bCs/>
        </w:rPr>
        <w:t xml:space="preserve"> </w:t>
      </w:r>
      <w:r>
        <w:t>određen</w:t>
      </w:r>
      <w:r w:rsidR="00E74545">
        <w:t xml:space="preserve">o je ročište za javnu dražbu radi prodaje </w:t>
      </w:r>
      <w:r>
        <w:t xml:space="preserve"> nekretnin</w:t>
      </w:r>
      <w:r w:rsidR="00E74545">
        <w:t>e</w:t>
      </w:r>
      <w:r>
        <w:t xml:space="preserve"> stečajnog dužnika </w:t>
      </w:r>
      <w:r w:rsidR="00995F68">
        <w:t>upisan</w:t>
      </w:r>
      <w:r w:rsidR="00E74545">
        <w:t xml:space="preserve">e </w:t>
      </w:r>
      <w:r w:rsidR="00E74545" w:rsidRPr="00872090">
        <w:t>u zemljišnim knjigama Općinskog suda u Rijeci Zemljišnoknjižni odjel Delnice u z.k.ul. 1329 k.o. Fužine na k.č. 182  KUĆA I DVORIŠTE U FUŽINAMA površine 29 čhv, 5. Suvlasnički dio: 5022/17501 ETAŽNO VLASNIŠTVO (E-5)  1.  STAN  A5 - u potkrovlju građevine, ukupne neto površine 50,22 m2, sa zajedničkim ulazom i stepeništem, a koji se sastoji od kuhinje sa dnevnim boravkom, sobe i kupaonice</w:t>
      </w:r>
      <w:r w:rsidR="00995F68">
        <w:rPr>
          <w:iCs/>
        </w:rPr>
        <w:t xml:space="preserve"> </w:t>
      </w:r>
      <w:r>
        <w:t xml:space="preserve">sukladno odredbi članka 164. stavak 4. i 6. Stečajnog zakona („Narodne novine“ broj 44/96, 29/99, 129/00, 123/03, 82/06,  116/10, 25/12 i 133/12, u daljnjem tekstu SZ).  </w:t>
      </w:r>
    </w:p>
    <w:p w:rsidRDefault="00693361" w:rsidP="00693361" w:rsidR="00693361">
      <w:pPr>
        <w:ind w:firstLine="708"/>
        <w:jc w:val="both"/>
      </w:pPr>
      <w:r>
        <w:t xml:space="preserve">Na ročištu za javnu dražbu održanom dana </w:t>
      </w:r>
      <w:r w:rsidR="00E74545">
        <w:t xml:space="preserve">8. svibnja </w:t>
      </w:r>
      <w:r w:rsidR="00E74545">
        <w:rPr>
          <w:rFonts w:eastAsia="MS Mincho"/>
          <w:szCs w:val="20"/>
        </w:rPr>
        <w:t>2018</w:t>
      </w:r>
      <w:r>
        <w:t xml:space="preserve">. utvrđeno </w:t>
      </w:r>
      <w:r w:rsidR="0048635B">
        <w:t xml:space="preserve">je </w:t>
      </w:r>
      <w:r>
        <w:t>da u javnoj dražbi, kao kupci, mogu sudjelovati samo osobe koje su prethodno dale jamčevinu, da jamčevinu nisu dužni dati nositelji prava upisanih u zemljišnoj knjizi koja prestaju prodajom nekretnine, ako njihove tražbine dostižu iznos jamčevine i ako bi se, s obzirom na njihov prednosni red i utvrđenu vrijednost nekretnin</w:t>
      </w:r>
      <w:r w:rsidR="00B562B7">
        <w:t>e</w:t>
      </w:r>
      <w:r>
        <w:t>, taj iznos mogao namiriti iz kupovnine. Nadalje, da je početna prodajna cijena predmetn</w:t>
      </w:r>
      <w:r w:rsidR="00444876">
        <w:t>e</w:t>
      </w:r>
      <w:r>
        <w:t xml:space="preserve"> nekretnin</w:t>
      </w:r>
      <w:r w:rsidR="00444876">
        <w:t>e</w:t>
      </w:r>
      <w:r>
        <w:t xml:space="preserve"> u visini utvrđen</w:t>
      </w:r>
      <w:r w:rsidR="00444876">
        <w:t>e</w:t>
      </w:r>
      <w:r>
        <w:t xml:space="preserve"> vrijednosti, da se predmetn</w:t>
      </w:r>
      <w:r w:rsidR="00444876">
        <w:t>a</w:t>
      </w:r>
      <w:r>
        <w:t xml:space="preserve"> nekretnin</w:t>
      </w:r>
      <w:r w:rsidR="00444876">
        <w:t>a</w:t>
      </w:r>
      <w:r>
        <w:t xml:space="preserve"> ne mo</w:t>
      </w:r>
      <w:r w:rsidR="00444876">
        <w:t xml:space="preserve">že </w:t>
      </w:r>
      <w:r>
        <w:t>prodati ispod te cijene</w:t>
      </w:r>
      <w:r w:rsidR="003B1202">
        <w:t>,</w:t>
      </w:r>
      <w:r w:rsidR="003B1202" w:rsidRPr="003B1202">
        <w:t xml:space="preserve"> a da će se dražba održati iako za kupnju nekretnine sudjeluje samo jedan ponuditelj.</w:t>
      </w: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 xml:space="preserve">Uvidom u spis utvrđeno je da </w:t>
      </w:r>
      <w:r w:rsidR="0004340D">
        <w:t>je</w:t>
      </w:r>
      <w:r w:rsidR="00444876">
        <w:t xml:space="preserve"> uplaćena jedna </w:t>
      </w:r>
      <w:r w:rsidR="0093703C" w:rsidRPr="0093703C">
        <w:t>jamčevin</w:t>
      </w:r>
      <w:r w:rsidR="00444876">
        <w:t xml:space="preserve">a koju je </w:t>
      </w:r>
      <w:r w:rsidR="0093703C" w:rsidRPr="0093703C">
        <w:t>uplati</w:t>
      </w:r>
      <w:r w:rsidR="00444876">
        <w:t>la</w:t>
      </w:r>
      <w:r w:rsidR="00190699">
        <w:t xml:space="preserve"> </w:t>
      </w:r>
      <w:r w:rsidR="00E74545">
        <w:t>Barbara Mašić</w:t>
      </w:r>
      <w:r>
        <w:rPr>
          <w:bCs/>
        </w:rPr>
        <w:t>.</w:t>
      </w: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  <w:r>
        <w:tab/>
        <w:t>Nakon proteka deset minuta neposredno poslije stavljanja najpovoljnij</w:t>
      </w:r>
      <w:r w:rsidR="00E74545">
        <w:t>e</w:t>
      </w:r>
      <w:r w:rsidR="00A3355B">
        <w:t xml:space="preserve"> </w:t>
      </w:r>
      <w:r>
        <w:t>ponud</w:t>
      </w:r>
      <w:r w:rsidR="00E74545">
        <w:t>e</w:t>
      </w:r>
      <w:r>
        <w:t xml:space="preserve"> dražba je zaključena. </w:t>
      </w:r>
    </w:p>
    <w:p w:rsidRDefault="00693361" w:rsidP="00693361" w:rsidR="00693361">
      <w:pPr>
        <w:jc w:val="both"/>
      </w:pPr>
      <w:r>
        <w:tab/>
        <w:t xml:space="preserve">Budući </w:t>
      </w:r>
      <w:r w:rsidR="0004340D">
        <w:t xml:space="preserve">je </w:t>
      </w:r>
      <w:r>
        <w:t>ponuditelj</w:t>
      </w:r>
      <w:r w:rsidR="00E74545">
        <w:t>ica</w:t>
      </w:r>
      <w:r w:rsidR="0004340D">
        <w:t xml:space="preserve"> </w:t>
      </w:r>
      <w:r w:rsidR="00E74545">
        <w:t xml:space="preserve">Barbara Mašić </w:t>
      </w:r>
      <w:r w:rsidR="00995F68">
        <w:t>za kupnju predmetn</w:t>
      </w:r>
      <w:r w:rsidR="00E74545">
        <w:t>e</w:t>
      </w:r>
      <w:r w:rsidR="00995F68">
        <w:t xml:space="preserve"> nekretnin</w:t>
      </w:r>
      <w:r w:rsidR="00E74545">
        <w:t>e</w:t>
      </w:r>
      <w:r w:rsidR="00995F68">
        <w:t xml:space="preserve"> </w:t>
      </w:r>
      <w:r>
        <w:t>ponudi</w:t>
      </w:r>
      <w:r w:rsidR="00E74545">
        <w:t xml:space="preserve">la </w:t>
      </w:r>
      <w:r>
        <w:t>cijen</w:t>
      </w:r>
      <w:r w:rsidR="00E74545">
        <w:t>u</w:t>
      </w:r>
      <w:r w:rsidR="00995F68">
        <w:t xml:space="preserve"> u visini početn</w:t>
      </w:r>
      <w:r w:rsidR="00E74545">
        <w:t>e</w:t>
      </w:r>
      <w:r w:rsidR="00995F68">
        <w:t xml:space="preserve"> prodajn</w:t>
      </w:r>
      <w:r w:rsidR="00E74545">
        <w:t>e</w:t>
      </w:r>
      <w:r w:rsidR="00995F68">
        <w:t xml:space="preserve"> cijen</w:t>
      </w:r>
      <w:r w:rsidR="00E74545">
        <w:t>e</w:t>
      </w:r>
      <w:r w:rsidR="0048635B">
        <w:t>,</w:t>
      </w:r>
      <w:r w:rsidR="00995F68">
        <w:t xml:space="preserve"> </w:t>
      </w:r>
      <w:r>
        <w:t>ispuni</w:t>
      </w:r>
      <w:r w:rsidR="00E74545">
        <w:t xml:space="preserve">la </w:t>
      </w:r>
      <w:r w:rsidR="00190699">
        <w:t xml:space="preserve">je uvjete da </w:t>
      </w:r>
      <w:r w:rsidR="00E74545">
        <w:t xml:space="preserve">joj </w:t>
      </w:r>
      <w:r w:rsidR="00190699">
        <w:t xml:space="preserve">se </w:t>
      </w:r>
      <w:r>
        <w:t>dosud</w:t>
      </w:r>
      <w:r w:rsidR="00E74545">
        <w:t xml:space="preserve">i </w:t>
      </w:r>
      <w:r>
        <w:t>predmetn</w:t>
      </w:r>
      <w:r w:rsidR="00A3355B">
        <w:t>e</w:t>
      </w:r>
      <w:r w:rsidR="00190699">
        <w:t xml:space="preserve"> </w:t>
      </w:r>
      <w:r>
        <w:t>nekretnin</w:t>
      </w:r>
      <w:r w:rsidR="00E74545">
        <w:t>a</w:t>
      </w:r>
      <w:r>
        <w:t xml:space="preserve">, </w:t>
      </w:r>
      <w:r w:rsidR="00E74545">
        <w:t xml:space="preserve">pa je </w:t>
      </w:r>
      <w:r w:rsidR="00807AA6">
        <w:t xml:space="preserve">stoga </w:t>
      </w:r>
      <w:r>
        <w:t>sukladno odredbi članka 98. stavak 4. Ovršnog zakona (Narodne novine br. 57/96, 29/99, 42/00 - Odluka USRH, 173/03, 194/03 - ispr., 151/04, 88/05, 121/05, 67/08) u vezi članka 369. Ovršnog zakona (Narodne novine br. broj 112/12, 25/13, 93/14) u vezi s člankom 164. stavak 1. SZ valjalo odlučiti kao pod točkom I. izreke ovog rješenja.</w:t>
      </w:r>
    </w:p>
    <w:p w:rsidRDefault="00693361" w:rsidP="00693361" w:rsidR="00693361">
      <w:pPr>
        <w:jc w:val="both"/>
      </w:pPr>
      <w:r>
        <w:tab/>
        <w:t xml:space="preserve">Nadalje </w:t>
      </w:r>
      <w:r w:rsidR="00190699">
        <w:t xml:space="preserve">je </w:t>
      </w:r>
      <w:r>
        <w:t>kup</w:t>
      </w:r>
      <w:r w:rsidR="00190699">
        <w:t>a</w:t>
      </w:r>
      <w:r>
        <w:t>c pozvan da uplat</w:t>
      </w:r>
      <w:r w:rsidR="00190699">
        <w:t>i</w:t>
      </w:r>
      <w:r>
        <w:t xml:space="preserve"> kupovn</w:t>
      </w:r>
      <w:r w:rsidR="00A3355B">
        <w:t>e</w:t>
      </w:r>
      <w:r>
        <w:t xml:space="preserve"> cijen</w:t>
      </w:r>
      <w:r w:rsidR="00A3355B">
        <w:t>e</w:t>
      </w:r>
      <w:r>
        <w:t xml:space="preserve"> najkasnije u roku od 30 dana od dana pravomoćnosti rješenja o dosudi, sukladno objavljenim uvjetima prodaje, na </w:t>
      </w:r>
      <w:r>
        <w:lastRenderedPageBreak/>
        <w:t xml:space="preserve">prolazni depozit ovoga suda, da se </w:t>
      </w:r>
      <w:r w:rsidR="00A35309">
        <w:t xml:space="preserve">uplaćene </w:t>
      </w:r>
      <w:r>
        <w:t>jamčevin</w:t>
      </w:r>
      <w:r w:rsidR="00A35309">
        <w:t>e</w:t>
      </w:r>
      <w:r>
        <w:t xml:space="preserve"> ima</w:t>
      </w:r>
      <w:r w:rsidR="00A35309">
        <w:t xml:space="preserve">ju </w:t>
      </w:r>
      <w:r>
        <w:t xml:space="preserve">uračunati u kupovninu,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04340D" w:rsidP="00A35309" w:rsidR="00693361">
      <w:pPr>
        <w:ind w:firstLine="708"/>
        <w:jc w:val="both"/>
      </w:pPr>
      <w:r>
        <w:t>O</w:t>
      </w:r>
      <w:r w:rsidR="00A35309" w:rsidRPr="00A35309">
        <w:t xml:space="preserve">dređeno </w:t>
      </w:r>
      <w:r>
        <w:t xml:space="preserve">je </w:t>
      </w:r>
      <w:r w:rsidR="00A35309" w:rsidRPr="00A35309">
        <w:t>da će sud, ukoliko kup</w:t>
      </w:r>
      <w:r w:rsidR="00190699">
        <w:t>ac</w:t>
      </w:r>
      <w:r w:rsidR="00A35309" w:rsidRPr="00A35309">
        <w:t xml:space="preserve"> iz točke I. izreke ovog rješenja ne uplat</w:t>
      </w:r>
      <w:r w:rsidR="00190699">
        <w:t>i</w:t>
      </w:r>
      <w:r w:rsidR="00A35309" w:rsidRPr="00A35309">
        <w:t xml:space="preserve"> puni iznos kupovn</w:t>
      </w:r>
      <w:r w:rsidR="00A3355B">
        <w:t xml:space="preserve">ih </w:t>
      </w:r>
      <w:r w:rsidR="00A35309" w:rsidRPr="00A35309">
        <w:t>cijen</w:t>
      </w:r>
      <w:r w:rsidR="00A3355B">
        <w:t>a</w:t>
      </w:r>
      <w:r w:rsidR="00A35309" w:rsidRPr="00A35309">
        <w:t>, oglasiti nevažećom dosudu kupc</w:t>
      </w:r>
      <w:r w:rsidR="00190699">
        <w:t>u</w:t>
      </w:r>
      <w:r w:rsidR="00A35309" w:rsidRPr="00A35309">
        <w:t>, da će se odrediti nova prodaja, uz uvjete određene za prodaju koja je oglašena nevažećom, a iz položene jamčevine će se namiriti troškovi nove prodaje i naknaditi razlika između kupovnine postignute na prijašnjoj i novoj prodaji temeljem odredbe članka 100. stavka 2. i stavka 3. OZ u vezi s člankom 164. stavak 1. SZ kao pod točkom III</w:t>
      </w:r>
      <w:r w:rsidR="00A3355B">
        <w:t xml:space="preserve"> </w:t>
      </w:r>
      <w:r w:rsidR="00A35309" w:rsidRPr="00A35309">
        <w:t xml:space="preserve"> izreke ovog rješenja.</w:t>
      </w:r>
    </w:p>
    <w:p w:rsidRDefault="00693361" w:rsidP="00693361" w:rsidR="00693361">
      <w:pPr>
        <w:ind w:firstLine="708"/>
        <w:jc w:val="both"/>
      </w:pPr>
      <w:r>
        <w:t>Također je odlučeno da će se po pravomoćnos</w:t>
      </w:r>
      <w:r w:rsidR="00A35309">
        <w:t>ti ovog rješenja, nakon što kup</w:t>
      </w:r>
      <w:r w:rsidR="00190699">
        <w:t>a</w:t>
      </w:r>
      <w:r w:rsidR="00A35309">
        <w:t xml:space="preserve">c </w:t>
      </w:r>
      <w:r>
        <w:t xml:space="preserve"> polož</w:t>
      </w:r>
      <w:r w:rsidR="00190699">
        <w:t>i</w:t>
      </w:r>
      <w:r>
        <w:t xml:space="preserve"> puni iznos kupovne cijene, u zemljišnu knjigu upisati u nj</w:t>
      </w:r>
      <w:r w:rsidR="00190699">
        <w:t xml:space="preserve">egovu </w:t>
      </w:r>
      <w:r>
        <w:t>korist pravo vlasništva na nekretnin</w:t>
      </w:r>
      <w:r w:rsidR="004864F2">
        <w:t>i</w:t>
      </w:r>
      <w:r w:rsidR="00A3355B">
        <w:t xml:space="preserve"> </w:t>
      </w:r>
      <w:r w:rsidR="00190699">
        <w:t>o</w:t>
      </w:r>
      <w:r>
        <w:t>pisa</w:t>
      </w:r>
      <w:r w:rsidR="00190699">
        <w:t>n</w:t>
      </w:r>
      <w:r w:rsidR="004864F2">
        <w:t>oj</w:t>
      </w:r>
      <w:r w:rsidR="00A3355B">
        <w:t xml:space="preserve"> </w:t>
      </w:r>
      <w:r w:rsidR="00190699">
        <w:t>p</w:t>
      </w:r>
      <w:r>
        <w:t>od točkom I. izreke ovog rješenja</w:t>
      </w:r>
      <w:r w:rsidR="00A35309">
        <w:t xml:space="preserve"> </w:t>
      </w:r>
      <w:r>
        <w:t xml:space="preserve">te će se brisati upisana prava zaloga i tereti na </w:t>
      </w:r>
      <w:r w:rsidR="004864F2">
        <w:t>toj</w:t>
      </w:r>
      <w:r>
        <w:t xml:space="preserve"> nekretnin</w:t>
      </w:r>
      <w:r w:rsidR="004864F2">
        <w:t>i</w:t>
      </w:r>
      <w:r>
        <w:t xml:space="preserve">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444876">
        <w:t xml:space="preserve">8. svibnja </w:t>
      </w:r>
      <w:r w:rsidR="00444876">
        <w:rPr>
          <w:rFonts w:eastAsia="MS Mincho"/>
          <w:szCs w:val="20"/>
        </w:rPr>
        <w:t>2018</w:t>
      </w:r>
      <w:r w:rsidR="0065263F"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  <w:r w:rsidR="006557C9">
        <w:t>, v.r.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4864F2" w:rsidP="00693361" w:rsidR="004864F2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0347B4" w:rsidR="00693361">
      <w:pPr>
        <w:ind w:firstLine="708"/>
        <w:jc w:val="both"/>
      </w:pPr>
      <w:r>
        <w:t>Rješenje o dosudi će se objaviti na mrežnoj stranici e-</w:t>
      </w:r>
      <w:r w:rsidR="000347B4">
        <w:t>O</w:t>
      </w:r>
      <w:r>
        <w:t>glasn</w:t>
      </w:r>
      <w:r w:rsidR="000347B4">
        <w:t>a</w:t>
      </w:r>
      <w:r>
        <w:t xml:space="preserve"> ploč</w:t>
      </w:r>
      <w:r w:rsidR="000347B4">
        <w:t>a</w:t>
      </w:r>
      <w:r>
        <w:t xml:space="preserve"> sud</w:t>
      </w:r>
      <w:r w:rsidR="000347B4">
        <w:t>ov</w:t>
      </w:r>
      <w:r>
        <w:t>a, te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6557C9" w:rsidP="006557C9" w:rsidR="006557C9" w:rsidRPr="00361B6B">
      <w:pPr>
        <w:ind w:left="4320"/>
        <w:jc w:val="both"/>
      </w:pPr>
      <w:r>
        <w:t xml:space="preserve">       Za točnost otpravka </w:t>
      </w:r>
      <w:r w:rsidRPr="00361B6B">
        <w:t>ovlašteni službenik</w:t>
      </w:r>
      <w:r>
        <w:t>:</w:t>
      </w:r>
    </w:p>
    <w:p w:rsidRDefault="006557C9" w:rsidP="006557C9" w:rsidR="006557C9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6557C9" w:rsidP="006557C9" w:rsidR="006557C9" w:rsidRPr="00A80164"/>
    <w:p w:rsidRDefault="00BA421D" w:rsidP="006314A2" w:rsidR="00BA421D" w:rsidRPr="00BE5058">
      <w:pPr>
        <w:jc w:val="both"/>
        <w:rPr>
          <w:rFonts w:eastAsia="MS Mincho"/>
        </w:rPr>
      </w:pPr>
    </w:p>
    <w:p w:rsidRDefault="000347B4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sectPr w:rsidSect="0048635B"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0DE" w:rsidR="007600DE">
      <w:r>
        <w:separator/>
      </w:r>
    </w:p>
  </w:endnote>
  <w:endnote w:id="0" w:type="continuationSeparator">
    <w:p w:rsidRDefault="007600DE" w:rsidR="00760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271866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0DE" w:rsidR="007600DE">
      <w:r>
        <w:separator/>
      </w:r>
    </w:p>
  </w:footnote>
  <w:footnote w:id="0" w:type="continuationSeparator">
    <w:p w:rsidRDefault="007600DE" w:rsidR="007600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866" w:rsidP="003B3157" w:rsidR="006029A7" w:rsidRPr="00AD01ED">
    <w:pPr>
      <w:jc w:val="right"/>
      <w:rPr>
        <w:rFonts w:eastAsia="MS Mincho"/>
      </w:rPr>
    </w:pPr>
    <w:r w:rsidRPr="0048635B">
      <w:rPr>
        <w:rFonts w:eastAsia="MS Mincho"/>
      </w:rPr>
      <w:t>Poslovni broj 7 St-61/2015-56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1947"/>
    <w:rsid w:val="0002088D"/>
    <w:rsid w:val="00024036"/>
    <w:rsid w:val="00026F6C"/>
    <w:rsid w:val="000347B4"/>
    <w:rsid w:val="00036CCD"/>
    <w:rsid w:val="00041BFB"/>
    <w:rsid w:val="0004340D"/>
    <w:rsid w:val="00044B25"/>
    <w:rsid w:val="0004713B"/>
    <w:rsid w:val="00060A07"/>
    <w:rsid w:val="00090FCD"/>
    <w:rsid w:val="00096CC9"/>
    <w:rsid w:val="000B10BF"/>
    <w:rsid w:val="000B5B7B"/>
    <w:rsid w:val="000E2004"/>
    <w:rsid w:val="000E26CB"/>
    <w:rsid w:val="000E4216"/>
    <w:rsid w:val="000E6256"/>
    <w:rsid w:val="000F5B47"/>
    <w:rsid w:val="00101E6C"/>
    <w:rsid w:val="00101F77"/>
    <w:rsid w:val="001046D7"/>
    <w:rsid w:val="001052A2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0699"/>
    <w:rsid w:val="00191468"/>
    <w:rsid w:val="001B0581"/>
    <w:rsid w:val="001B1382"/>
    <w:rsid w:val="001B3B66"/>
    <w:rsid w:val="001D03B5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1866"/>
    <w:rsid w:val="00277C97"/>
    <w:rsid w:val="00277D54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16C0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4876"/>
    <w:rsid w:val="00446AA5"/>
    <w:rsid w:val="00461D2F"/>
    <w:rsid w:val="0046245E"/>
    <w:rsid w:val="00465154"/>
    <w:rsid w:val="004714B0"/>
    <w:rsid w:val="004772A5"/>
    <w:rsid w:val="0048429E"/>
    <w:rsid w:val="0048635B"/>
    <w:rsid w:val="004864F2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263F"/>
    <w:rsid w:val="006551C7"/>
    <w:rsid w:val="006557C9"/>
    <w:rsid w:val="006579E0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600DE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72090"/>
    <w:rsid w:val="0088250A"/>
    <w:rsid w:val="00892BE0"/>
    <w:rsid w:val="008A3581"/>
    <w:rsid w:val="008A4478"/>
    <w:rsid w:val="008B07C7"/>
    <w:rsid w:val="008B0997"/>
    <w:rsid w:val="008B4CEB"/>
    <w:rsid w:val="008B7C14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98C"/>
    <w:rsid w:val="00977B5E"/>
    <w:rsid w:val="009836F8"/>
    <w:rsid w:val="00986203"/>
    <w:rsid w:val="00992A59"/>
    <w:rsid w:val="00995F68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3355B"/>
    <w:rsid w:val="00A35309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256A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31C"/>
    <w:rsid w:val="00DE7AA5"/>
    <w:rsid w:val="00DE7CDC"/>
    <w:rsid w:val="00DF71DA"/>
    <w:rsid w:val="00E00DED"/>
    <w:rsid w:val="00E121DC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74545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1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86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86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86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86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1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86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86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86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86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  <item>H-ABDUCO društvo s ograničenom odgovornošću za usluge</item>
    </izvorni_sadrzaj>
    <derivirana_varijabla naziv="DomainObject.Predmet.OstaliListFormated_1">
      <item>Ivan Juričić</item>
      <item>Robert Juričić</item>
      <item>H-ABDUCO društvo s ograničenom odgovornošću za usluge</item>
    </derivirana_varijabla>
  </DomainObject.Predmet.OstaliListFormated>
  <DomainObject.Predmet.OstaliList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FormatedOIB_1">
      <item>Ivan Juričić, OIB 88986037467</item>
      <item>Robert Juričić, OIB 35314788559</item>
      <item>H-ABDUCO društvo s ograničenom odgovornošću za usluge, OIB 13667298928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  <item>H-ABDUCO društvo s ograničenom odgovornošću za usluge, Slavonska avenija 6A, 10000 Zagreb</item>
    </izvorni_sadrzaj>
    <derivirana_varijabla naziv="DomainObject.Predmet.OstaliListFormatedWithAdress_1">
      <item>Ivan Juričić, Tina Ujevića 20, 51000 Rijeka</item>
      <item>Robert Juričić, Tina Ujevića 20,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Ivan Juričić</item>
      <item>Robert Juričić</item>
      <item>H-ABDUCO društvo s ograničenom odgovornošću za usluge</item>
    </izvorni_sadrzaj>
    <derivirana_varijabla naziv="DomainObject.Predmet.OstaliListNazivFormated_1">
      <item>Ivan Juričić</item>
      <item>Robert Juričić</item>
      <item>H-ABDUCO društvo s ograničenom odgovornošću za usluge</item>
    </derivirana_varijabla>
  </DomainObject.Predmet.OstaliListNazivFormated>
  <DomainObject.Predmet.OstaliListNaziv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NazivFormatedOIB_1">
      <item>Ivan Juričić, OIB 88986037467</item>
      <item>Robert Juričić, OIB 35314788559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  <item>H-ABDUCO društvo s ograničenom odgovornošću za usluge</item>
    </izvorni_sadrzaj>
    <derivirana_varijabla naziv="DomainObject.Predmet.SudioniciListNaziv_1">
      <item>FINA  Rijeka</item>
      <item>INTEGRAM INŽENJERING d.o.o.  Viškovo</item>
      <item>Ivan Juričić</item>
      <item>Robert Juričić</item>
      <item>H-ABDUCO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  <item>, OIB 13667298928</item>
    </izvorni_sadrzaj>
    <derivirana_varijabla naziv="DomainObject.Predmet.SudioniciListNazivOIB_1">
      <item>, OIB 85821130368</item>
      <item>, OIB 41000595253</item>
      <item>, OIB 88986037467</item>
      <item>, OIB 35314788559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1079</properties:Words>
  <properties:Characters>5561</properties:Characters>
  <properties:Lines>128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2018-05-08T09:45:00Z</dcterms:created>
  <dc:creator>ministarstvo pravosuđa rh</dc:creator>
  <cp:lastModifiedBy>Elizabet Jovanović</cp:lastModifiedBy>
  <cp:lastPrinted>2018-05-08T09:50:00Z</cp:lastPrinted>
  <dcterms:modified xmlns:xsi="http://www.w3.org/2001/XMLSchema-instance" xsi:type="dcterms:W3CDTF">2018-05-08T09:50:00Z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(61  2015 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