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c332" w14:paraId="ae0c332" w:rsidRDefault="00660CF3" w:rsidP="00660CF3" w:rsidR="00660CF3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CF3" w:rsidP="00660CF3" w:rsidR="00660CF3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60CF3" w:rsidP="00660CF3" w:rsidR="00660CF3">
      <w:r>
        <w:t>Trgovački</w:t>
      </w:r>
      <w:r w:rsidRPr="009077C2">
        <w:t xml:space="preserve"> sud u </w:t>
      </w:r>
      <w:r>
        <w:t>Osijeku</w:t>
      </w:r>
    </w:p>
    <w:p w:rsidRDefault="00660CF3" w:rsidP="00660CF3" w:rsidR="00660CF3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St-15</w:t>
      </w:r>
      <w:r w:rsidR="00FE310D">
        <w:t>11</w:t>
      </w:r>
      <w:r>
        <w:t>/</w:t>
      </w:r>
      <w:r w:rsidR="00FE310D">
        <w:t>20</w:t>
      </w:r>
      <w:r>
        <w:t>18-1</w:t>
      </w:r>
      <w:r w:rsidR="00FE310D">
        <w:t>1</w:t>
      </w:r>
    </w:p>
    <w:p w:rsidRDefault="00660CF3" w:rsidP="00660CF3" w:rsidR="00660CF3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60CF3" w:rsidP="00660CF3" w:rsidR="00660CF3">
      <w:pPr>
        <w:ind w:hanging="720" w:left="360"/>
        <w:jc w:val="center"/>
      </w:pPr>
      <w:r>
        <w:t xml:space="preserve">R E P U B L I K A  H R V A T S K A </w:t>
      </w:r>
    </w:p>
    <w:p w:rsidRDefault="00660CF3" w:rsidP="00660CF3" w:rsidR="00660CF3">
      <w:pPr>
        <w:pStyle w:val="Naslov1"/>
        <w:rPr>
          <w:b w:val="false"/>
          <w:bCs w:val="false"/>
        </w:rPr>
      </w:pPr>
    </w:p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660CF3" w:rsidP="00660CF3" w:rsidR="00660CF3">
      <w:pPr>
        <w:jc w:val="both"/>
      </w:pPr>
    </w:p>
    <w:p w:rsidRDefault="00660CF3" w:rsidP="00660CF3" w:rsidR="00660CF3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FE310D" w:rsidRPr="00FE310D">
        <w:t>STRAMPUT j.d.o.o. za prijevoz, Karlovac, Marina Držića 5, MBS 081049058, OIB 16061189323</w:t>
      </w:r>
      <w:r>
        <w:t xml:space="preserve">, </w:t>
      </w:r>
      <w:r w:rsidRPr="0041082E">
        <w:t xml:space="preserve">dana </w:t>
      </w:r>
      <w:r w:rsidR="00FE310D">
        <w:t>10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660CF3" w:rsidP="00660CF3" w:rsidR="00660CF3">
      <w:pPr>
        <w:ind w:firstLine="708"/>
        <w:jc w:val="both"/>
      </w:pPr>
    </w:p>
    <w:p w:rsidRDefault="00660CF3" w:rsidP="00660CF3" w:rsidR="00660CF3" w:rsidRPr="00F15533">
      <w:pPr>
        <w:ind w:firstLine="708"/>
        <w:jc w:val="center"/>
      </w:pPr>
      <w:r w:rsidRPr="00F15533">
        <w:t>r i j e š i o   j e</w:t>
      </w:r>
    </w:p>
    <w:p w:rsidRDefault="00660CF3" w:rsidP="00660CF3" w:rsidR="00660CF3">
      <w:pPr>
        <w:jc w:val="both"/>
      </w:pPr>
    </w:p>
    <w:p w:rsidRDefault="00660CF3" w:rsidP="00FE310D" w:rsidR="00660CF3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FE310D" w:rsidRPr="00FE310D">
        <w:t>STRAMPUT j.d.o.o. za prijevoz, Karlovac, Marina Držića 5, MBS 081049058, OIB 16061189323</w:t>
      </w:r>
      <w:r>
        <w:t>, da u roku od 15 dana uplate na sudski depozit ovoga suda broj HR3123900011300000200 s pozivom na broj HR05 272-1</w:t>
      </w:r>
      <w:r w:rsidR="00037A67">
        <w:t>5</w:t>
      </w:r>
      <w:r w:rsidR="00B41772">
        <w:t>11</w:t>
      </w:r>
      <w:r>
        <w:t xml:space="preserve">-18 kod Hrvatske poštanske banke iznos od </w:t>
      </w:r>
      <w:r w:rsidR="004F64D6" w:rsidRPr="004F64D6">
        <w:rPr>
          <w:color w:val="000000"/>
        </w:rPr>
        <w:t>33.</w:t>
      </w:r>
      <w:r w:rsidR="00FE310D">
        <w:rPr>
          <w:color w:val="000000"/>
        </w:rPr>
        <w:t>377</w:t>
      </w:r>
      <w:r w:rsidR="004F64D6" w:rsidRPr="004F64D6">
        <w:rPr>
          <w:color w:val="000000"/>
        </w:rPr>
        <w:t xml:space="preserve">,00 </w:t>
      </w:r>
      <w:r>
        <w:t>kn na ime predujma za pokriće troškova kako prethodnog, tako i otvorenog stečajnog postupka, te da u istom roku potvrdu o uplati dostave u sudski spis.</w:t>
      </w:r>
    </w:p>
    <w:p w:rsidRDefault="00660CF3" w:rsidP="00660CF3" w:rsidR="00660CF3">
      <w:pPr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660CF3" w:rsidP="00660CF3" w:rsidR="00660CF3"/>
    <w:p w:rsidRDefault="00660CF3" w:rsidP="00660CF3" w:rsidR="00660CF3" w:rsidRPr="00442BB5"/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660CF3" w:rsidP="00660CF3" w:rsidR="00660CF3"/>
    <w:p w:rsidRDefault="00660CF3" w:rsidP="00660CF3" w:rsidR="00660CF3" w:rsidRPr="00E07775"/>
    <w:p w:rsidRDefault="00586F65" w:rsidP="00586F65" w:rsidR="00586F65">
      <w:pPr>
        <w:ind w:firstLine="720"/>
        <w:jc w:val="both"/>
      </w:pPr>
      <w:r>
        <w:t xml:space="preserve">Dana 10.07.2018. zaprimljen je na Trgovačkom sudu u Zagrebu prijedlog FINE Regionalni centar Zagreb, </w:t>
      </w:r>
      <w:r w:rsidR="00064787">
        <w:t xml:space="preserve">Podružnica Karlovac, </w:t>
      </w:r>
      <w:r>
        <w:t xml:space="preserve">Klasa: 110-07/18-01/04 Ur. broj 04-06-18-2910 od 6.07.2018. godine, za otvaranje stečajnog postupka nad dužnikom </w:t>
      </w:r>
      <w:r w:rsidRPr="00505501">
        <w:t>STRAMPUT j.d.o.o. za prijevoz, Karlovac, Marina Držića 5, MBS 081049058, OIB 16061189323</w:t>
      </w:r>
      <w:r>
        <w:t>, temeljem odredbe čl. 110. st. 1. Stečajnog zakona (NN 71/15 i 104/17, dalje: SZ).</w:t>
      </w:r>
    </w:p>
    <w:p w:rsidRDefault="00586F65" w:rsidP="00586F65" w:rsidR="00586F65">
      <w:pPr>
        <w:ind w:firstLine="720"/>
        <w:jc w:val="both"/>
      </w:pPr>
      <w:r>
        <w:lastRenderedPageBreak/>
        <w:t xml:space="preserve">U prijedlogu je navela da na dan 5.07.2018. dužnik u Očevidniku redoslijeda osnova za plaćanje ima evidentirane neizvršene osnove za plaćanje u neprekinutom razdoblju od 120 dana, u ukupnom iznosu od 237.291,15 kn, u koji iznos je uračunata kamata i naknada FINE za provedbe ovrhe na novčanim sredstvima dužnika. Navodi da dužnik ima 1 zaposlenog radnika. </w:t>
      </w:r>
    </w:p>
    <w:p w:rsidRDefault="00586F65" w:rsidP="00586F65" w:rsidR="00586F65">
      <w:pPr>
        <w:ind w:firstLine="720"/>
        <w:jc w:val="both"/>
      </w:pPr>
    </w:p>
    <w:p w:rsidRDefault="00586F65" w:rsidP="00586F65" w:rsidR="00586F65">
      <w:pPr>
        <w:ind w:firstLine="720"/>
        <w:jc w:val="both"/>
      </w:pPr>
      <w:r>
        <w:t>Dostavlja popis računa i oročenih novčanih sredstava dužnika na dan 5.</w:t>
      </w:r>
      <w:r w:rsidRPr="001403F7">
        <w:t>0</w:t>
      </w:r>
      <w:r>
        <w:t>7</w:t>
      </w:r>
      <w:r w:rsidRPr="00C7459C">
        <w:t>.2018</w:t>
      </w:r>
      <w:r>
        <w:t>., te navodi da na temelju čl. 112. st. 5. SZ dužnik na ime predujma za namirenje troškova stečajnog postupka nema zaplijenjena novčana sredstva na dan 5</w:t>
      </w:r>
      <w:r w:rsidRPr="001403F7">
        <w:t>.0</w:t>
      </w:r>
      <w:r>
        <w:t>7</w:t>
      </w:r>
      <w:r w:rsidRPr="00C7459C">
        <w:t>.2018</w:t>
      </w:r>
      <w:r>
        <w:t>.</w:t>
      </w:r>
    </w:p>
    <w:p w:rsidRDefault="004F64D6" w:rsidP="004F64D6" w:rsidR="004F64D6">
      <w:pPr>
        <w:ind w:firstLine="720"/>
        <w:jc w:val="both"/>
      </w:pPr>
    </w:p>
    <w:p w:rsidRDefault="004F64D6" w:rsidP="005A5BF1" w:rsidR="005A5BF1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5A5BF1" w:rsidP="005A5BF1" w:rsidR="005A5BF1">
      <w:pPr>
        <w:ind w:firstLine="720"/>
        <w:jc w:val="both"/>
      </w:pPr>
    </w:p>
    <w:p w:rsidRDefault="00660CF3" w:rsidP="007476F1" w:rsidR="00660CF3" w:rsidRPr="00560244">
      <w:pPr>
        <w:ind w:firstLine="720"/>
        <w:jc w:val="both"/>
      </w:pPr>
      <w:r w:rsidRPr="005A5BF1">
        <w:t xml:space="preserve">Na ročištu radi izjašnjenja o prijedlogu za otvaranje stečajnog postupka i ročišta radi rasprave o uvjetima za otvaranje stečajnog postupka nad dužnikom, održanom </w:t>
      </w:r>
      <w:r w:rsidR="00586F65">
        <w:t>10</w:t>
      </w:r>
      <w:r w:rsidRPr="005A5BF1">
        <w:t xml:space="preserve">.01.2019.  godine, privremena stečajna upraviteljica je izložila svoje pisano izvješće od </w:t>
      </w:r>
      <w:r w:rsidR="008F1E07" w:rsidRPr="005A5BF1">
        <w:t>28</w:t>
      </w:r>
      <w:r w:rsidRPr="005A5BF1">
        <w:t xml:space="preserve">.12.2018. godine koje se nalazi u spisu na listu broj </w:t>
      </w:r>
      <w:r w:rsidR="008F1E07" w:rsidRPr="005A5BF1">
        <w:t>2</w:t>
      </w:r>
      <w:r w:rsidR="00586F65">
        <w:t>2</w:t>
      </w:r>
      <w:r w:rsidR="008F1E07" w:rsidRPr="005A5BF1">
        <w:t>-</w:t>
      </w:r>
      <w:r w:rsidR="00586F65">
        <w:t>2</w:t>
      </w:r>
      <w:r w:rsidR="008F1E07" w:rsidRPr="005A5BF1">
        <w:t>3</w:t>
      </w:r>
      <w:r w:rsidR="00037A67" w:rsidRPr="005A5BF1">
        <w:t xml:space="preserve"> </w:t>
      </w:r>
      <w:r w:rsidRPr="005A5BF1">
        <w:t xml:space="preserve">i izvršen je uvid u dokumentaciju u spisu, te je utvrđeno da kod stečajnog dužnika postoje stečajni razlozi predviđeni člankom 5. SZ-a jer je utvrđeno da je dužnik nelikvidan i nesposoban za plaćanje. </w:t>
      </w:r>
      <w:r w:rsidR="00232EE1">
        <w:t>Prema podacima kojima je privremena stečajna upraviteljica raspolagala na dan pisanja izvješća dužnik nema nikakvu imovinu pa je odlučeno</w:t>
      </w:r>
      <w:r w:rsidRPr="005A5BF1">
        <w:t xml:space="preserve"> kao u izreci temeljem odredbe čl. 132. stav 1. SZ-a, te su pozvane osobe koje imaju pravni interes za provedbom stečajnog postupka da u roku od 15 dana uplate predujam za namirenje troškova u iznosu od </w:t>
      </w:r>
      <w:r w:rsidR="00037A67" w:rsidRPr="005A5BF1">
        <w:t>33.</w:t>
      </w:r>
      <w:r w:rsidR="00686E25">
        <w:t>377</w:t>
      </w:r>
      <w:r w:rsidR="00037A67" w:rsidRPr="005A5BF1">
        <w:t xml:space="preserve">,00 </w:t>
      </w:r>
      <w:r w:rsidRPr="005A5BF1">
        <w:t>kn i to</w:t>
      </w:r>
      <w:r w:rsidRPr="005A5BF1">
        <w:rPr>
          <w:color w:val="000000"/>
        </w:rPr>
        <w:t xml:space="preserve"> </w:t>
      </w:r>
      <w:r w:rsidR="00686E25">
        <w:t>nagradu privremenom stečajnom upravitelju bruto 6.000,00 kn (neto cca 3.000,00 kn), nagradu stečajnom upravitelju bruto 21.000,00 kn (neto cca 10.000,00 kn), materijalni troškovi u vidu:  otvaranje žiro računa 50,00 kna + 12 kn za mjesečni paušal, izrada pečata 183,00 kn, mjesečne cijene za vođenje knjigovodstva za djelatnost kojim se bavi dužnik - 1.000,00 kn (za bar 2 mjeseca). Izrada početne bilance ne bi mogla biti niža od 3.000,00 kn, a izrada završne bilance je u visini mjesečne cijene knjigovodstvenih usluga, a to je 1.000,00 kn</w:t>
      </w:r>
      <w:r>
        <w:rPr>
          <w:color w:val="000000"/>
        </w:rPr>
        <w:t>, u roku od 15 dana</w:t>
      </w:r>
      <w:r w:rsidRPr="005F045D">
        <w:t>.</w:t>
      </w:r>
    </w:p>
    <w:p w:rsidRDefault="00660CF3" w:rsidP="00660CF3" w:rsidR="00660CF3">
      <w:pPr>
        <w:ind w:right="-2"/>
        <w:jc w:val="both"/>
        <w:rPr>
          <w:color w:val="000000"/>
        </w:rPr>
      </w:pPr>
    </w:p>
    <w:p w:rsidRDefault="00660CF3" w:rsidP="00660CF3" w:rsidR="00660CF3" w:rsidRPr="006025D5">
      <w:pPr>
        <w:ind w:right="-2"/>
        <w:jc w:val="both"/>
        <w:rPr>
          <w:color w:val="000000"/>
        </w:rPr>
      </w:pPr>
    </w:p>
    <w:p w:rsidRDefault="00660CF3" w:rsidP="00660CF3" w:rsidR="00660CF3">
      <w:pPr>
        <w:jc w:val="center"/>
      </w:pPr>
      <w:r w:rsidRPr="00F15533">
        <w:t xml:space="preserve">U Osijeku </w:t>
      </w:r>
      <w:r w:rsidR="00686E25">
        <w:t>10</w:t>
      </w:r>
      <w:r w:rsidRPr="006D58C5">
        <w:t>. siječnja 2019</w:t>
      </w:r>
      <w:r w:rsidRPr="00F15533">
        <w:t>.</w:t>
      </w:r>
    </w:p>
    <w:p w:rsidRDefault="00660CF3" w:rsidP="00660CF3" w:rsidR="00660CF3" w:rsidRPr="00F15533">
      <w:pPr>
        <w:jc w:val="center"/>
      </w:pPr>
    </w:p>
    <w:p w:rsidRDefault="00660CF3" w:rsidP="00660CF3" w:rsidR="00660CF3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>
        <w:rPr>
          <w:b w:val="false"/>
          <w:bCs w:val="false"/>
        </w:rPr>
        <w:t xml:space="preserve">      S u d a c </w:t>
      </w:r>
      <w:r w:rsidRPr="00F15533">
        <w:rPr>
          <w:b w:val="false"/>
          <w:bCs w:val="false"/>
        </w:rPr>
        <w:t>:</w:t>
      </w:r>
    </w:p>
    <w:p w:rsidRDefault="00660CF3" w:rsidP="00660CF3" w:rsidR="00660CF3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>
      <w:pPr>
        <w:pStyle w:val="Tijeloteksta"/>
      </w:pPr>
      <w:r>
        <w:t>Uputa o pravnom lijeku:</w:t>
      </w:r>
    </w:p>
    <w:p w:rsidRDefault="00660CF3" w:rsidP="00660CF3" w:rsidR="00660CF3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 w:rsidRPr="006178F4">
      <w:pPr>
        <w:jc w:val="both"/>
      </w:pPr>
      <w:r w:rsidRPr="006178F4">
        <w:t>D N A :</w:t>
      </w:r>
    </w:p>
    <w:p w:rsidRDefault="00660CF3" w:rsidP="00660CF3" w:rsidR="00660CF3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660CF3" w:rsidR="00850B75" w:rsidRPr="00660CF3"/>
    <w:sectPr w:rsidR="00850B75" w:rsidRPr="00660CF3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1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660CF3" w:rsidRPr="00660CF3">
      <w:t>Poslovni broj: 14 St-</w:t>
    </w:r>
    <w:r w:rsidR="00FE310D" w:rsidRPr="00FE310D">
      <w:t>1511/2018-11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9695E7F"/>
    <w:multiLevelType w:val="hybridMultilevel"/>
    <w:tmpl w:val="DB2CB03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37A67"/>
    <w:rsid w:val="00040A89"/>
    <w:rsid w:val="00040CE5"/>
    <w:rsid w:val="00050DB9"/>
    <w:rsid w:val="00053130"/>
    <w:rsid w:val="000553EA"/>
    <w:rsid w:val="00056433"/>
    <w:rsid w:val="000626B8"/>
    <w:rsid w:val="00063AC3"/>
    <w:rsid w:val="00063B22"/>
    <w:rsid w:val="00064787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05272"/>
    <w:rsid w:val="00210E48"/>
    <w:rsid w:val="00220316"/>
    <w:rsid w:val="002214BF"/>
    <w:rsid w:val="0022676C"/>
    <w:rsid w:val="002309B7"/>
    <w:rsid w:val="002316B5"/>
    <w:rsid w:val="002321E0"/>
    <w:rsid w:val="00232922"/>
    <w:rsid w:val="00232EE1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76736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1C8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4D6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6F65"/>
    <w:rsid w:val="00587BD7"/>
    <w:rsid w:val="005902F6"/>
    <w:rsid w:val="00592389"/>
    <w:rsid w:val="0059650C"/>
    <w:rsid w:val="005971F1"/>
    <w:rsid w:val="00597F84"/>
    <w:rsid w:val="005A016A"/>
    <w:rsid w:val="005A5BF1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CF3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86E2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465A"/>
    <w:rsid w:val="00746182"/>
    <w:rsid w:val="007476F1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1E07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1772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26EC6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310D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St-1511/2018</izvorni_sadrzaj>
    <derivirana_varijabla naziv="DomainObject.Predmet.OznakaBroj_1">St-1511/2018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STRAMPUT j.d.o.o.</izvorni_sadrzaj>
    <derivirana_varijabla naziv="DomainObject.Predmet.ProtustrankaFormated_1">  STRAMPUT j.d.o.o.</derivirana_varijabla>
  </DomainObject.Predmet.ProtustrankaFormated>
  <DomainObject.Predmet.ProtustrankaFormatedOIB>
    <izvorni_sadrzaj>  STRAMPUT j.d.o.o., OIB 16061189323</izvorni_sadrzaj>
    <derivirana_varijabla naziv="DomainObject.Predmet.ProtustrankaFormatedOIB_1">  STRAMPUT j.d.o.o., OIB 16061189323</derivirana_varijabla>
  </DomainObject.Predmet.ProtustrankaFormatedOIB>
  <DomainObject.Predmet.ProtustrankaFormatedWithAdress>
    <izvorni_sadrzaj> STRAMPUT j.d.o.o., Marina Držića 5, 47000 Karlovac</izvorni_sadrzaj>
    <derivirana_varijabla naziv="DomainObject.Predmet.ProtustrankaFormatedWithAdress_1"> STRAMPUT j.d.o.o., Marina Držića 5, 47000 Karlovac</derivirana_varijabla>
  </DomainObject.Predmet.ProtustrankaFormatedWithAdress>
  <DomainObject.Predmet.ProtustrankaFormatedWithAdressOIB>
    <izvorni_sadrzaj> STRAMPUT j.d.o.o., OIB 16061189323, Marina Držića 5, 47000 Karlovac</izvorni_sadrzaj>
    <derivirana_varijabla naziv="DomainObject.Predmet.ProtustrankaFormatedWithAdressOIB_1"> STRAMPUT j.d.o.o., OIB 16061189323, Marina Držića 5, 47000 Karlovac</derivirana_varijabla>
  </DomainObject.Predmet.ProtustrankaFormatedWithAdressOIB>
  <DomainObject.Predmet.ProtustrankaWithAdress>
    <izvorni_sadrzaj>STRAMPUT j.d.o.o. Marina Držića 5, 47000 Karlovac</izvorni_sadrzaj>
    <derivirana_varijabla naziv="DomainObject.Predmet.ProtustrankaWithAdress_1">STRAMPUT j.d.o.o. Marina Držića 5, 47000 Karlovac</derivirana_varijabla>
  </DomainObject.Predmet.ProtustrankaWithAdress>
  <DomainObject.Predmet.ProtustrankaWithAdressOIB>
    <izvorni_sadrzaj>STRAMPUT j.d.o.o., OIB 16061189323, Marina Držića 5, 47000 Karlovac</izvorni_sadrzaj>
    <derivirana_varijabla naziv="DomainObject.Predmet.ProtustrankaWithAdressOIB_1">STRAMPUT j.d.o.o., OIB 16061189323, Marina Držića 5, 47000 Karlovac</derivirana_varijabla>
  </DomainObject.Predmet.ProtustrankaWithAdressOIB>
  <DomainObject.Predmet.ProtustrankaNazivFormated>
    <izvorni_sadrzaj>STRAMPUT j.d.o.o.</izvorni_sadrzaj>
    <derivirana_varijabla naziv="DomainObject.Predmet.ProtustrankaNazivFormated_1">STRAMPUT j.d.o.o.</derivirana_varijabla>
  </DomainObject.Predmet.ProtustrankaNazivFormated>
  <DomainObject.Predmet.ProtustrankaNazivFormatedOIB>
    <izvorni_sadrzaj>STRAMPUT j.d.o.o., OIB 16061189323</izvorni_sadrzaj>
    <derivirana_varijabla naziv="DomainObject.Predmet.ProtustrankaNazivFormatedOIB_1">STRAMPUT j.d.o.o., OIB 16061189323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STRAMPUT j.d.o.o.</item>
    </izvorni_sadrzaj>
    <derivirana_varijabla naziv="DomainObject.Predmet.ProtuStrankaListFormated_1">
      <item>STRAMPUT j.d.o.o.</item>
    </derivirana_varijabla>
  </DomainObject.Predmet.ProtuStrankaListFormated>
  <DomainObject.Predmet.ProtuStrankaListFormatedOIB>
    <izvorni_sadrzaj>
      <item>STRAMPUT j.d.o.o., OIB 16061189323</item>
    </izvorni_sadrzaj>
    <derivirana_varijabla naziv="DomainObject.Predmet.ProtuStrankaListFormatedOIB_1">
      <item>STRAMPUT j.d.o.o., OIB 16061189323</item>
    </derivirana_varijabla>
  </DomainObject.Predmet.ProtuStrankaListFormatedOIB>
  <DomainObject.Predmet.ProtuStrankaListFormatedWithAdress>
    <izvorni_sadrzaj>
      <item>STRAMPUT j.d.o.o., Marina Držića 5, 47000 Karlovac</item>
    </izvorni_sadrzaj>
    <derivirana_varijabla naziv="DomainObject.Predmet.ProtuStrankaListFormatedWithAdress_1">
      <item>STRAMPUT j.d.o.o., Marina Držića 5, 47000 Karlovac</item>
    </derivirana_varijabla>
  </DomainObject.Predmet.ProtuStrankaListFormatedWithAdress>
  <DomainObject.Predmet.ProtuStrankaListFormatedWithAdressOIB>
    <izvorni_sadrzaj>
      <item>STRAMPUT j.d.o.o., OIB 16061189323, Marina Držića 5, 47000 Karlovac</item>
    </izvorni_sadrzaj>
    <derivirana_varijabla naziv="DomainObject.Predmet.ProtuStrankaListFormatedWithAdressOIB_1">
      <item>STRAMPUT j.d.o.o., OIB 16061189323, Marina Držića 5, 47000 Karlovac</item>
    </derivirana_varijabla>
  </DomainObject.Predmet.ProtuStrankaListFormatedWithAdressOIB>
  <DomainObject.Predmet.ProtuStrankaListNazivFormated>
    <izvorni_sadrzaj>
      <item>STRAMPUT j.d.o.o.</item>
    </izvorni_sadrzaj>
    <derivirana_varijabla naziv="DomainObject.Predmet.ProtuStrankaListNazivFormated_1">
      <item>STRAMPUT j.d.o.o.</item>
    </derivirana_varijabla>
  </DomainObject.Predmet.ProtuStrankaListNazivFormated>
  <DomainObject.Predmet.ProtuStrankaListNazivFormatedOIB>
    <izvorni_sadrzaj>
      <item>STRAMPUT j.d.o.o., OIB 16061189323</item>
    </izvorni_sadrzaj>
    <derivirana_varijabla naziv="DomainObject.Predmet.ProtuStrankaListNazivFormatedOIB_1">
      <item>STRAMPUT j.d.o.o., OIB 16061189323</item>
    </derivirana_varijabla>
  </DomainObject.Predmet.ProtuStrankaListNazivFormatedOIB>
  <DomainObject.Predmet.OstaliListFormated>
    <izvorni_sadrzaj>
      <item>Davor Augustinović</item>
    </izvorni_sadrzaj>
    <derivirana_varijabla naziv="DomainObject.Predmet.OstaliListFormated_1">
      <item>Davor Augustinović</item>
    </derivirana_varijabla>
  </DomainObject.Predmet.OstaliListFormated>
  <DomainObject.Predmet.OstaliListFormatedOIB>
    <izvorni_sadrzaj>
      <item>Davor Augustinović, OIB 00111734989</item>
    </izvorni_sadrzaj>
    <derivirana_varijabla naziv="DomainObject.Predmet.OstaliListFormatedOIB_1">
      <item>Davor Augustinović, OIB 00111734989</item>
    </derivirana_varijabla>
  </DomainObject.Predmet.OstaliListFormatedOIB>
  <DomainObject.Predmet.OstaliListFormatedWithAdress>
    <izvorni_sadrzaj>
      <item>Davor Augustinović, Vinogradska 11, 10360 Kućanec</item>
    </izvorni_sadrzaj>
    <derivirana_varijabla naziv="DomainObject.Predmet.OstaliListFormatedWithAdress_1">
      <item>Davor Augustinović, Vinogradska 11, 10360 Kućanec</item>
    </derivirana_varijabla>
  </DomainObject.Predmet.OstaliListFormatedWithAdress>
  <DomainObject.Predmet.OstaliListFormatedWithAdressOIB>
    <izvorni_sadrzaj>
      <item>Davor Augustinović, OIB 00111734989, Vinogradska 11, 10360 Kućanec</item>
    </izvorni_sadrzaj>
    <derivirana_varijabla naziv="DomainObject.Predmet.OstaliListFormatedWithAdressOIB_1">
      <item>Davor Augustinović, OIB 00111734989, Vinogradska 11, 10360 Kućanec</item>
    </derivirana_varijabla>
  </DomainObject.Predmet.OstaliListFormatedWithAdressOIB>
  <DomainObject.Predmet.OstaliListNazivFormated>
    <izvorni_sadrzaj>
      <item>Davor Augustinović</item>
    </izvorni_sadrzaj>
    <derivirana_varijabla naziv="DomainObject.Predmet.OstaliListNazivFormated_1">
      <item>Davor Augustinović</item>
    </derivirana_varijabla>
  </DomainObject.Predmet.OstaliListNazivFormated>
  <DomainObject.Predmet.OstaliListNazivFormatedOIB>
    <izvorni_sadrzaj>
      <item>Davor Augustinović, OIB 00111734989</item>
    </izvorni_sadrzaj>
    <derivirana_varijabla naziv="DomainObject.Predmet.OstaliListNazivFormatedOIB_1">
      <item>Davor Augustinović, OIB 00111734989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STRAMPUT j.d.o.o.</izvorni_sadrzaj>
    <derivirana_varijabla naziv="DomainObject.Predmet.ProtustrankaIDrugi_1">STRAMPUT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STRAMPUT j.d.o.o., OIB 16061189323, Marina Držića 5, 47000 Karlovac</izvorni_sadrzaj>
    <derivirana_varijabla naziv="DomainObject.Predmet.ProtustrankaIDrugiAdressOIB_1">STRAMPUT j.d.o.o., OIB 16061189323, Marina Držića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STRAMPUT j.d.o.o.</item>
      <item>FINA regionalni centar Zagreb, podružnica Karlovac</item>
      <item>Davor Augustinović</item>
    </izvorni_sadrzaj>
    <derivirana_varijabla naziv="DomainObject.Predmet.SudioniciListNaziv_1">
      <item>STRAMPUT j.d.o.o.</item>
      <item>FINA regionalni centar Zagreb, podružnica Karlovac</item>
      <item>Davor Augustinović</item>
    </derivirana_varijabla>
  </DomainObject.Predmet.SudioniciListNaziv>
  <DomainObject.Predmet.SudioniciListAdressOIB>
    <izvorni_sadrzaj>
      <item>STRAMPUT j.d.o.o., OIB 16061189323, Marina Držića 5,47000 Karlovac</item>
      <item>FINA regionalni centar Zagreb, podružnica Karlovac, OIB 85821130368, Vitezovićeva 1,47000 Karlovac</item>
      <item>Davor Augustinović, OIB 00111734989, Vinogradska 11,10360 Kućanec</item>
    </izvorni_sadrzaj>
    <derivirana_varijabla naziv="DomainObject.Predmet.SudioniciListAdressOIB_1">
      <item>STRAMPUT j.d.o.o., OIB 16061189323, Marina Držića 5,47000 Karlovac</item>
      <item>FINA regionalni centar Zagreb, podružnica Karlovac, OIB 85821130368, Vitezovićeva 1,47000 Karlovac</item>
      <item>Davor Augustinović, OIB 00111734989, Vinogradska 11,10360 Kućanec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16061189323</item>
      <item>, OIB 85821130368</item>
      <item>, OIB 00111734989</item>
    </izvorni_sadrzaj>
    <derivirana_varijabla naziv="DomainObject.Predmet.SudioniciListNazivOIB_1">
      <item>, OIB 16061189323</item>
      <item>, OIB 85821130368</item>
      <item>, OIB 00111734989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St-1511/2018-5</izvorni_sadrzaj>
    <derivirana_varijabla naziv="DomainObject.PredzadnjaOdlukaIzPredmeta.Oznaka_1">St-1511/2018-5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8BCEB-C648-497C-8009-BE378E538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767</properties:Words>
  <properties:Characters>4082</properties:Characters>
  <properties:Lines>92</properties:Lines>
  <properties:Paragraphs>24</properties:Paragraphs>
  <properties:TotalTime>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2019-01-10T09:09:00Z</cp:lastPrinted>
  <dcterms:modified xmlns:xsi="http://www.w3.org/2001/XMLSchema-instance" xsi:type="dcterms:W3CDTF">2019-01-10T09:37:00Z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33.377,00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