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c9b9" w14:paraId="f44c9b9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E3684">
        <w:t>764/13-</w:t>
      </w:r>
      <w:r w:rsidR="00B44FC7">
        <w:t>147</w:t>
      </w:r>
    </w:p>
    <w:p w:rsidRDefault="00FB7D0A" w:rsidP="00FB7D0A" w:rsidR="00FB7D0A">
      <w:r>
        <w:rPr>
          <w:rStyle w:val="Naglaeno"/>
        </w:rPr>
        <w:t xml:space="preserve">             </w:t>
      </w:r>
      <w:r w:rsidR="0002720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F0108C" w:rsidRPr="00973CC0">
        <w:rPr>
          <w:b/>
        </w:rPr>
        <w:t>SLAVONIJA modna konfekcija dioničko društvo u stečaju, Osijek, Vinkovačka 68, MBS 030055028, OIB: 49713442370</w:t>
      </w:r>
      <w:r w:rsidR="00CF5CF1">
        <w:rPr>
          <w:b/>
          <w:bCs/>
        </w:rPr>
        <w:t>,</w:t>
      </w:r>
      <w:r w:rsidR="00CF5CF1">
        <w:t xml:space="preserve"> dana </w:t>
      </w:r>
      <w:r w:rsidR="00B44FC7">
        <w:t>10. siječnja 2017.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(zastupan po stečajno</w:t>
      </w:r>
      <w:r w:rsidR="009D4238">
        <w:t>j</w:t>
      </w:r>
      <w:r w:rsidR="0084627B">
        <w:t xml:space="preserve"> upravitelj</w:t>
      </w:r>
      <w:r w:rsidR="009D4238">
        <w:t>ici</w:t>
      </w:r>
      <w:r w:rsidR="00CA2D01">
        <w:t xml:space="preserve"> </w:t>
      </w:r>
      <w:r w:rsidR="00F0108C">
        <w:t xml:space="preserve">Blanki </w:t>
      </w:r>
      <w:proofErr w:type="spellStart"/>
      <w:r w:rsidR="00F0108C">
        <w:t>Gambiraži</w:t>
      </w:r>
      <w:proofErr w:type="spellEnd"/>
      <w:r w:rsidR="0084627B">
        <w:t>) kupcu</w:t>
      </w:r>
      <w:r w:rsidR="00E77B94">
        <w:t xml:space="preserve"> </w:t>
      </w:r>
      <w:proofErr w:type="spellStart"/>
      <w:r w:rsidR="00B44FC7">
        <w:t>Horeca</w:t>
      </w:r>
      <w:proofErr w:type="spellEnd"/>
      <w:r w:rsidR="00B44FC7">
        <w:t>-M d.o.o. Osijek, Murska 10, OIB: 13410762604</w:t>
      </w:r>
      <w:r w:rsidR="00B44FC7">
        <w:rPr>
          <w:rFonts w:eastAsia="Calibri"/>
        </w:rPr>
        <w:t xml:space="preserve">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B44FC7">
        <w:rPr>
          <w:rFonts w:eastAsia="Calibri"/>
        </w:rPr>
        <w:t xml:space="preserve">upisanu </w:t>
      </w:r>
      <w:r w:rsidR="00B44FC7">
        <w:t xml:space="preserve">kod Općinskog suda u Osijeku zemljišnoknjižni odjel Osijek u </w:t>
      </w:r>
      <w:proofErr w:type="spellStart"/>
      <w:r w:rsidR="00B44FC7">
        <w:t>zk</w:t>
      </w:r>
      <w:proofErr w:type="spellEnd"/>
      <w:r w:rsidR="00B44FC7">
        <w:t xml:space="preserve">. ul. 18962 k.o. Osijek </w:t>
      </w:r>
      <w:proofErr w:type="spellStart"/>
      <w:r w:rsidR="00B44FC7">
        <w:t>kč</w:t>
      </w:r>
      <w:proofErr w:type="spellEnd"/>
      <w:r w:rsidR="00B44FC7">
        <w:t xml:space="preserve">. br. 9770/147 dvorište površine 237 m2 i </w:t>
      </w:r>
      <w:proofErr w:type="spellStart"/>
      <w:r w:rsidR="00B44FC7">
        <w:t>kč</w:t>
      </w:r>
      <w:proofErr w:type="spellEnd"/>
      <w:r w:rsidR="00B44FC7">
        <w:t>. br. 9770/148 spremište i dvor površine 736 m2</w:t>
      </w:r>
      <w:r w:rsidR="00B44FC7">
        <w:rPr>
          <w:rFonts w:eastAsia="Calibri"/>
        </w:rPr>
        <w:t xml:space="preserve"> </w:t>
      </w:r>
      <w:r w:rsidR="0084627B">
        <w:t>po</w:t>
      </w:r>
      <w:r>
        <w:t xml:space="preserve">stalo pravomoćno dana </w:t>
      </w:r>
      <w:r w:rsidR="00F0108C">
        <w:t>21. rujna 2016. g. te je</w:t>
      </w:r>
      <w:r>
        <w:t xml:space="preserve"> prodan</w:t>
      </w:r>
      <w:r w:rsidR="00F0108C">
        <w:t>a</w:t>
      </w:r>
      <w:r>
        <w:t xml:space="preserve"> za iznos od </w:t>
      </w:r>
      <w:r w:rsidR="00B44FC7">
        <w:rPr>
          <w:b/>
        </w:rPr>
        <w:t>217.372,11</w:t>
      </w:r>
      <w:r w:rsidR="00F0108C" w:rsidRPr="00D90DE6">
        <w:rPr>
          <w:rFonts w:eastAsia="Calibri"/>
          <w:b/>
        </w:rPr>
        <w:t xml:space="preserve"> kn</w:t>
      </w:r>
      <w:r w:rsidR="00F0108C">
        <w:t xml:space="preserve"> </w:t>
      </w:r>
      <w:r w:rsidR="00264D7A">
        <w:t xml:space="preserve">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1502C7">
        <w:t xml:space="preserve">5. </w:t>
      </w:r>
      <w:r w:rsidR="00B44FC7">
        <w:t xml:space="preserve">siječnja 2017. </w:t>
      </w:r>
      <w:r w:rsidR="00493768">
        <w:t>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proofErr w:type="spellStart"/>
      <w:r w:rsidR="00B44FC7">
        <w:t>Horeca</w:t>
      </w:r>
      <w:proofErr w:type="spellEnd"/>
      <w:r w:rsidR="00B44FC7">
        <w:t>-M d.o.o. Osijek, Murska 10, OIB: 13410762604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1502C7">
        <w:t>Osijek</w:t>
      </w:r>
      <w:r w:rsidR="00CA2D01">
        <w:t xml:space="preserve"> </w:t>
      </w:r>
      <w:r>
        <w:t xml:space="preserve">Općinskog suda u </w:t>
      </w:r>
      <w:r w:rsidR="00CA2D01">
        <w:t>Osijeku</w:t>
      </w:r>
      <w:r w:rsidR="009C1D35">
        <w:t xml:space="preserve">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6A01D8" w:rsidP="006A01D8" w:rsidR="006A01D8">
      <w:pPr>
        <w:ind w:left="851"/>
        <w:jc w:val="both"/>
      </w:pPr>
    </w:p>
    <w:p w:rsidRDefault="00493768" w:rsidP="006A01D8" w:rsidR="006A01D8">
      <w:pPr>
        <w:numPr>
          <w:ilvl w:val="0"/>
          <w:numId w:val="20"/>
        </w:numPr>
        <w:jc w:val="both"/>
      </w:pPr>
      <w:r w:rsidRPr="00B44FC7">
        <w:rPr>
          <w:b/>
        </w:rPr>
        <w:t xml:space="preserve"> </w:t>
      </w:r>
      <w:r w:rsidR="001502C7" w:rsidRPr="001502C7">
        <w:t xml:space="preserve">nekretninu upisanu </w:t>
      </w:r>
      <w:proofErr w:type="spellStart"/>
      <w:r w:rsidR="00B44FC7">
        <w:t>zk</w:t>
      </w:r>
      <w:proofErr w:type="spellEnd"/>
      <w:r w:rsidR="00B44FC7">
        <w:t xml:space="preserve">. ul. 18962 k.o. Osijek </w:t>
      </w:r>
      <w:proofErr w:type="spellStart"/>
      <w:r w:rsidR="00B44FC7">
        <w:t>kč</w:t>
      </w:r>
      <w:proofErr w:type="spellEnd"/>
      <w:r w:rsidR="00B44FC7">
        <w:t xml:space="preserve">. br. 9770/147 dvorište površine 237 m2 i </w:t>
      </w:r>
      <w:proofErr w:type="spellStart"/>
      <w:r w:rsidR="00B44FC7">
        <w:t>kč</w:t>
      </w:r>
      <w:proofErr w:type="spellEnd"/>
      <w:r w:rsidR="00B44FC7">
        <w:t>. br. 9770/148 spremište i dvor površine 736 m2</w:t>
      </w:r>
    </w:p>
    <w:p w:rsidRDefault="00B44FC7" w:rsidP="00B44FC7" w:rsidR="00B44FC7">
      <w:pPr>
        <w:jc w:val="both"/>
      </w:pPr>
    </w:p>
    <w:p w:rsidRDefault="00B44FC7" w:rsidP="00B44FC7" w:rsidR="00B44FC7">
      <w:pPr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proofErr w:type="spellStart"/>
      <w:r w:rsidR="00440696">
        <w:t>Vlastovnica</w:t>
      </w:r>
      <w:proofErr w:type="spellEnd"/>
    </w:p>
    <w:p w:rsidRDefault="00B44FC7" w:rsidP="0084627B" w:rsidR="00B44FC7">
      <w:pPr>
        <w:ind w:left="1425"/>
        <w:jc w:val="both"/>
      </w:pPr>
    </w:p>
    <w:p w:rsidRDefault="00B44FC7" w:rsidP="00F7659F" w:rsidR="00B85ADD" w:rsidRPr="00B44FC7">
      <w:pPr>
        <w:rPr>
          <w:color w:val="000000"/>
        </w:rPr>
      </w:pPr>
      <w:r w:rsidRPr="00B44FC7">
        <w:rPr>
          <w:color w:val="000000"/>
        </w:rPr>
        <w:t>2.1 Zaprimljeno 22.03.2013. broj Z-2995/13</w:t>
      </w:r>
      <w:r w:rsidRPr="00B44FC7">
        <w:rPr>
          <w:color w:val="000000"/>
        </w:rPr>
        <w:br/>
        <w:t xml:space="preserve">Temeljem rješenja Financijske agencije, Zagreb, Ilica 307 od 18.03.2013.g. Klasa: UP-I/110/07/12-01/937, </w:t>
      </w:r>
      <w:proofErr w:type="spellStart"/>
      <w:r w:rsidRPr="00B44FC7">
        <w:rPr>
          <w:color w:val="000000"/>
        </w:rPr>
        <w:t>Ur.broj</w:t>
      </w:r>
      <w:proofErr w:type="spellEnd"/>
      <w:r w:rsidRPr="00B44FC7">
        <w:rPr>
          <w:color w:val="000000"/>
        </w:rPr>
        <w:t xml:space="preserve">:04-06-13-937-19 </w:t>
      </w:r>
      <w:proofErr w:type="spellStart"/>
      <w:r w:rsidRPr="00B44FC7">
        <w:rPr>
          <w:color w:val="000000"/>
        </w:rPr>
        <w:t>zabilježuje</w:t>
      </w:r>
      <w:proofErr w:type="spellEnd"/>
      <w:r w:rsidRPr="00B44FC7">
        <w:rPr>
          <w:color w:val="000000"/>
        </w:rPr>
        <w:t xml:space="preserve"> se otvaranje postupka </w:t>
      </w:r>
      <w:proofErr w:type="spellStart"/>
      <w:r w:rsidRPr="00B44FC7">
        <w:rPr>
          <w:color w:val="000000"/>
        </w:rPr>
        <w:t>predstečajne</w:t>
      </w:r>
      <w:proofErr w:type="spellEnd"/>
      <w:r w:rsidRPr="00B44FC7">
        <w:rPr>
          <w:color w:val="000000"/>
        </w:rPr>
        <w:t xml:space="preserve"> nagodbe</w:t>
      </w:r>
    </w:p>
    <w:p w:rsidRDefault="001502C7" w:rsidP="00F7659F" w:rsidR="001502C7" w:rsidRPr="00B44FC7">
      <w:pPr>
        <w:rPr>
          <w:color w:val="000000"/>
        </w:rPr>
      </w:pPr>
    </w:p>
    <w:p w:rsidRDefault="00B44FC7" w:rsidP="00F7659F" w:rsidR="00B44FC7" w:rsidRPr="00B44FC7">
      <w:pPr>
        <w:rPr>
          <w:color w:val="000000"/>
        </w:rPr>
      </w:pPr>
      <w:r w:rsidRPr="00B44FC7">
        <w:rPr>
          <w:color w:val="000000"/>
        </w:rPr>
        <w:t>3.1 Zaprimljeno 21.06.2013. broj Z-6264/13</w:t>
      </w:r>
      <w:r w:rsidRPr="00B44FC7">
        <w:rPr>
          <w:color w:val="000000"/>
        </w:rPr>
        <w:br/>
        <w:t xml:space="preserve">Temeljem Rješenja Trgovačkog suda u Osijeku od 17.06.2013.g., br.5 St-764/13-8, </w:t>
      </w:r>
      <w:proofErr w:type="spellStart"/>
      <w:r w:rsidRPr="00B44FC7">
        <w:rPr>
          <w:color w:val="000000"/>
        </w:rPr>
        <w:t>zabilježuje</w:t>
      </w:r>
      <w:proofErr w:type="spellEnd"/>
      <w:r w:rsidRPr="00B44FC7">
        <w:rPr>
          <w:color w:val="000000"/>
        </w:rPr>
        <w:t xml:space="preserve"> se na nekretninama upisanim u A otvaranje stečajnog postupka Slavonija modna konfekcija d.d., Osijek, Vinkovačka 68.</w:t>
      </w:r>
    </w:p>
    <w:p w:rsidRDefault="00B44FC7" w:rsidP="00F7659F" w:rsidR="00B44FC7" w:rsidRPr="00B44FC7">
      <w:pPr>
        <w:rPr>
          <w:color w:val="000000"/>
        </w:rPr>
      </w:pPr>
    </w:p>
    <w:p w:rsidRDefault="00A37E84" w:rsidP="00A37E84" w:rsidR="00A37E84">
      <w:pPr>
        <w:jc w:val="right"/>
      </w:pPr>
      <w:r>
        <w:lastRenderedPageBreak/>
        <w:t>6 St-764/13-147</w:t>
      </w:r>
    </w:p>
    <w:p w:rsidRDefault="00B44FC7" w:rsidP="00F7659F" w:rsidR="00B44FC7" w:rsidRPr="00B44FC7">
      <w:pPr>
        <w:rPr>
          <w:color w:val="000000"/>
        </w:rPr>
      </w:pPr>
    </w:p>
    <w:tbl>
      <w:tblPr>
        <w:tblW w:type="dxa" w:w="86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986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</w:tblGrid>
      <w:tr w:rsidTr="0098465A" w:rsidR="0098465A" w:rsidRPr="00B44FC7">
        <w:trPr>
          <w:gridAfter w:val="3"/>
          <w:trHeight w:val="570"/>
        </w:trPr>
        <w:tc>
          <w:tcPr>
            <w:tcW w:type="dxa" w:w="7035"/>
            <w:gridSpan w:val="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8465A" w:rsidR="0098465A" w:rsidRPr="00B44FC7">
            <w:pPr>
              <w:rPr>
                <w:color w:val="333333"/>
              </w:rPr>
            </w:pPr>
            <w:r>
              <w:rPr>
                <w:color w:val="000000"/>
              </w:rPr>
              <w:t xml:space="preserve">4. 1 </w:t>
            </w:r>
            <w:r w:rsidRPr="00B44FC7">
              <w:rPr>
                <w:color w:val="000000"/>
              </w:rPr>
              <w:t>Zaprimljeno 28.11.2014. broj Z-9163/14.</w:t>
            </w:r>
            <w:r w:rsidRPr="00B44FC7">
              <w:rPr>
                <w:color w:val="000000"/>
              </w:rPr>
              <w:br/>
              <w:t xml:space="preserve">Temeljem rješenja Trgovačkog suda u Osijeku od 25.11.2014. broj 6 St-764/13-52 </w:t>
            </w:r>
            <w:proofErr w:type="spellStart"/>
            <w:r w:rsidRPr="00B44FC7">
              <w:rPr>
                <w:color w:val="000000"/>
              </w:rPr>
              <w:t>zabilježuje</w:t>
            </w:r>
            <w:proofErr w:type="spellEnd"/>
            <w:r w:rsidRPr="00B44FC7">
              <w:rPr>
                <w:color w:val="000000"/>
              </w:rPr>
              <w:t xml:space="preserve"> se prodaja nekretnina stečajnog dužnika Slavonija modna konfekcija </w:t>
            </w:r>
            <w:proofErr w:type="spellStart"/>
            <w:r w:rsidRPr="00B44FC7">
              <w:rPr>
                <w:color w:val="000000"/>
              </w:rPr>
              <w:t>dd</w:t>
            </w:r>
            <w:proofErr w:type="spellEnd"/>
            <w:r w:rsidRPr="00B44FC7">
              <w:rPr>
                <w:color w:val="000000"/>
              </w:rPr>
              <w:t xml:space="preserve"> Osijek, upisane u A.</w:t>
            </w:r>
          </w:p>
        </w:tc>
      </w:tr>
      <w:tr w:rsidTr="0098465A" w:rsidR="0098465A">
        <w:trPr>
          <w:trHeight w:val="15"/>
        </w:trPr>
        <w:tc>
          <w:tcPr>
            <w:tcW w:type="dxa" w:w="6969"/>
            <w:shd w:fill="auto" w:color="auto" w:val="clear"/>
            <w:hideMark/>
          </w:tcPr>
          <w:p w:rsidRDefault="0098465A" w:rsidR="0098465A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8465A" w:rsidR="0098465A">
            <w:pPr>
              <w:rPr>
                <w:sz w:val="20"/>
                <w:szCs w:val="20"/>
              </w:rPr>
            </w:pPr>
          </w:p>
        </w:tc>
      </w:tr>
    </w:tbl>
    <w:p w:rsidRDefault="001502C7" w:rsidP="00F7659F" w:rsidR="001502C7" w:rsidRPr="001502C7"/>
    <w:p w:rsidRDefault="00D4088D" w:rsidP="00D4088D" w:rsidR="006A0FB7">
      <w:pPr>
        <w:ind w:firstLine="708"/>
        <w:jc w:val="both"/>
      </w:pPr>
      <w:r>
        <w:t xml:space="preserve">            </w:t>
      </w:r>
      <w:r w:rsidR="00493768">
        <w:t xml:space="preserve">C </w:t>
      </w:r>
      <w:r w:rsidR="006A0FB7">
        <w:t xml:space="preserve">Teretovnica </w:t>
      </w:r>
    </w:p>
    <w:p w:rsidRDefault="0098465A" w:rsidP="0098465A" w:rsidR="0098465A" w:rsidRPr="0098465A">
      <w:pPr>
        <w:ind w:left="708"/>
        <w:rPr>
          <w:color w:val="000000"/>
        </w:rPr>
      </w:pPr>
      <w:r>
        <w:rPr>
          <w:color w:val="000000"/>
        </w:rPr>
        <w:t xml:space="preserve">7. 1 </w:t>
      </w:r>
      <w:r w:rsidRPr="0098465A">
        <w:rPr>
          <w:color w:val="000000"/>
        </w:rPr>
        <w:t>Zaprimljeno 09.03.2009. broj Z-2567/09</w:t>
      </w:r>
    </w:p>
    <w:p w:rsidRDefault="0098465A" w:rsidP="0098465A" w:rsidR="000D4348" w:rsidRPr="000D4348">
      <w:pPr>
        <w:ind w:left="708"/>
        <w:rPr>
          <w:color w:val="000000"/>
        </w:rPr>
      </w:pPr>
      <w:r w:rsidRPr="0098465A">
        <w:rPr>
          <w:color w:val="000000"/>
        </w:rPr>
        <w:t xml:space="preserve">Temeljem Ugovora o zajmu sa sporazumom o osiguranju novčane tražbine zasnivanjem založnog prava na nekretninama od 06. 03. 2009. g. br. </w:t>
      </w:r>
      <w:proofErr w:type="spellStart"/>
      <w:r w:rsidRPr="0098465A">
        <w:rPr>
          <w:color w:val="000000"/>
        </w:rPr>
        <w:t>Ov</w:t>
      </w:r>
      <w:proofErr w:type="spellEnd"/>
      <w:r w:rsidRPr="0098465A">
        <w:rPr>
          <w:color w:val="000000"/>
        </w:rPr>
        <w:t xml:space="preserve">- 930/09 uknjižuje se pravo zaloga u iznosu od 600.000,00 HRK sa svim ugovorenim kamatama, naknadama i troškovima, s ugovorenim rokom otplate, te svim ostalim odredbama priloženog Ugovora i Sporazuma, u korist   BOROVO POSLOVNI CENTAR  D.O.O. , VUKOVAR </w:t>
      </w:r>
    </w:p>
    <w:p w:rsidRDefault="000D4348" w:rsidP="00493768" w:rsidR="000D4348" w:rsidRPr="000D4348">
      <w:pPr>
        <w:ind w:firstLine="357" w:left="708"/>
        <w:rPr>
          <w:color w:val="000000"/>
        </w:rPr>
      </w:pPr>
    </w:p>
    <w:p w:rsidRDefault="00F7659F" w:rsidP="000D4348" w:rsidR="00F7659F">
      <w:pPr>
        <w:ind w:firstLine="708"/>
      </w:pPr>
      <w:r>
        <w:t xml:space="preserve">Iznos tereta: </w:t>
      </w:r>
      <w:r w:rsidR="0098465A">
        <w:t>600.000,00 kn</w:t>
      </w:r>
    </w:p>
    <w:p w:rsidRDefault="0098465A" w:rsidP="000D4348" w:rsidR="0098465A">
      <w:pPr>
        <w:ind w:firstLine="708"/>
      </w:pPr>
    </w:p>
    <w:p w:rsidRDefault="0098465A" w:rsidP="000D4348" w:rsidR="0098465A" w:rsidRPr="0098465A">
      <w:pPr>
        <w:ind w:firstLine="708"/>
        <w:rPr>
          <w:color w:val="000000"/>
        </w:rPr>
      </w:pPr>
      <w:r>
        <w:t xml:space="preserve">8.1 </w:t>
      </w:r>
      <w:r w:rsidRPr="0098465A">
        <w:rPr>
          <w:color w:val="000000"/>
        </w:rPr>
        <w:t>Zaprimljeno 13.10.2010. broj Z-9431/10</w:t>
      </w:r>
      <w:r w:rsidRPr="0098465A">
        <w:rPr>
          <w:color w:val="000000"/>
        </w:rPr>
        <w:br/>
        <w:t xml:space="preserve">Na temelju rješenja Općinskog suda u Osijeku, od 12.10.2010. broj 4 OVR-3097/10-2, uknjižuje se pravo zaloga na nekretnine u A, u iznosu od 237.441,31 KN, sa zakonskom zateznom kamatom koja teče od dospijeća svakog </w:t>
      </w:r>
      <w:proofErr w:type="spellStart"/>
      <w:r w:rsidRPr="0098465A">
        <w:rPr>
          <w:color w:val="000000"/>
        </w:rPr>
        <w:t>pojedonog</w:t>
      </w:r>
      <w:proofErr w:type="spellEnd"/>
      <w:r w:rsidRPr="0098465A">
        <w:rPr>
          <w:color w:val="000000"/>
        </w:rPr>
        <w:t xml:space="preserve"> obroka na naplatu do dana plaćanja, za korist:</w:t>
      </w:r>
    </w:p>
    <w:p w:rsidRDefault="0098465A" w:rsidP="000D4348" w:rsidR="0098465A" w:rsidRPr="0098465A">
      <w:pPr>
        <w:ind w:firstLine="708"/>
        <w:rPr>
          <w:b/>
          <w:bCs/>
          <w:color w:val="000000"/>
        </w:rPr>
      </w:pPr>
      <w:r w:rsidRPr="0098465A">
        <w:rPr>
          <w:b/>
          <w:bCs/>
          <w:color w:val="000000"/>
        </w:rPr>
        <w:t>GRAD OSIJEK, UPRAVNI ODJEL ZA KOMUNALNO-STAMBENO GOSPODARSTVO I PROMET, TE ZAŠTITU OKOLIŠA, OSIJEK, KUHAČEVA 9</w:t>
      </w:r>
    </w:p>
    <w:p w:rsidRDefault="0098465A" w:rsidP="000D4348" w:rsidR="0098465A">
      <w:pPr>
        <w:ind w:firstLine="708"/>
        <w:rPr>
          <w:b/>
          <w:bCs/>
          <w:color w:val="000000"/>
        </w:rPr>
      </w:pPr>
      <w:r w:rsidRPr="0098465A">
        <w:rPr>
          <w:b/>
          <w:bCs/>
          <w:color w:val="000000"/>
        </w:rPr>
        <w:t xml:space="preserve">Iznos tereta: </w:t>
      </w:r>
      <w:r>
        <w:rPr>
          <w:b/>
          <w:bCs/>
          <w:color w:val="000000"/>
        </w:rPr>
        <w:t>237.441,31 kn</w:t>
      </w:r>
    </w:p>
    <w:p w:rsidRDefault="0098465A" w:rsidP="000D4348" w:rsidR="0098465A">
      <w:pPr>
        <w:ind w:firstLine="708"/>
        <w:rPr>
          <w:b/>
          <w:bCs/>
          <w:color w:val="000000"/>
        </w:rPr>
      </w:pPr>
    </w:p>
    <w:p w:rsidRDefault="0098465A" w:rsidP="000D4348" w:rsidR="0098465A">
      <w:pPr>
        <w:ind w:firstLine="708"/>
        <w:rPr>
          <w:bCs/>
          <w:color w:val="000000"/>
        </w:rPr>
      </w:pPr>
      <w:r>
        <w:rPr>
          <w:b/>
          <w:bCs/>
          <w:color w:val="000000"/>
        </w:rPr>
        <w:t xml:space="preserve">8.2 </w:t>
      </w:r>
      <w:proofErr w:type="spellStart"/>
      <w:r>
        <w:rPr>
          <w:bCs/>
          <w:color w:val="000000"/>
        </w:rPr>
        <w:t>Zabilježuje</w:t>
      </w:r>
      <w:proofErr w:type="spellEnd"/>
      <w:r>
        <w:rPr>
          <w:bCs/>
          <w:color w:val="000000"/>
        </w:rPr>
        <w:t xml:space="preserve"> se </w:t>
      </w:r>
      <w:proofErr w:type="spellStart"/>
      <w:r>
        <w:rPr>
          <w:bCs/>
          <w:color w:val="000000"/>
        </w:rPr>
        <w:t>ovršivost</w:t>
      </w:r>
      <w:proofErr w:type="spellEnd"/>
      <w:r>
        <w:rPr>
          <w:bCs/>
          <w:color w:val="000000"/>
        </w:rPr>
        <w:t xml:space="preserve"> tražbine</w:t>
      </w:r>
    </w:p>
    <w:p w:rsidRDefault="0098465A" w:rsidP="000D4348" w:rsidR="0098465A">
      <w:pPr>
        <w:ind w:firstLine="708"/>
        <w:rPr>
          <w:bCs/>
          <w:color w:val="000000"/>
        </w:rPr>
      </w:pPr>
    </w:p>
    <w:p w:rsidRDefault="0098465A" w:rsidP="000D4348" w:rsidR="0098465A">
      <w:pPr>
        <w:ind w:firstLine="708"/>
        <w:rPr>
          <w:bCs/>
          <w:color w:val="000000"/>
        </w:rPr>
      </w:pPr>
    </w:p>
    <w:p w:rsidRDefault="0098465A" w:rsidP="000D4348" w:rsidR="0098465A" w:rsidRPr="0098465A">
      <w:pPr>
        <w:ind w:firstLine="708"/>
        <w:rPr>
          <w:color w:val="000000"/>
        </w:rPr>
      </w:pPr>
      <w:r w:rsidRPr="0098465A">
        <w:rPr>
          <w:bCs/>
          <w:color w:val="000000"/>
        </w:rPr>
        <w:t xml:space="preserve">9.1 </w:t>
      </w:r>
      <w:r w:rsidRPr="0098465A">
        <w:rPr>
          <w:color w:val="000000"/>
        </w:rPr>
        <w:t>Zaprimljeno 18.10.2010. broj Z-9587/10</w:t>
      </w:r>
      <w:r w:rsidRPr="0098465A">
        <w:rPr>
          <w:color w:val="000000"/>
        </w:rPr>
        <w:br/>
        <w:t xml:space="preserve">Temeljem Rješenja ovog suda br. 2 </w:t>
      </w:r>
      <w:proofErr w:type="spellStart"/>
      <w:r w:rsidRPr="0098465A">
        <w:rPr>
          <w:color w:val="000000"/>
        </w:rPr>
        <w:t>Ovr</w:t>
      </w:r>
      <w:proofErr w:type="spellEnd"/>
      <w:r w:rsidRPr="0098465A">
        <w:rPr>
          <w:color w:val="000000"/>
        </w:rPr>
        <w:t>-3111/10-2, od 15.10.2010. uknjižuje se založno pravo na nekretnine u A, u iznosu od 88.128,50 kn sa zakonskom zateznom kamatom tekućom od dospijeća pojedinog obroka na naplatu pa do dana plaćanja , za korist:</w:t>
      </w:r>
    </w:p>
    <w:p w:rsidRDefault="0098465A" w:rsidP="000D4348" w:rsidR="0098465A">
      <w:pPr>
        <w:ind w:firstLine="708"/>
        <w:rPr>
          <w:b/>
          <w:bCs/>
          <w:color w:val="000000"/>
        </w:rPr>
      </w:pPr>
      <w:r w:rsidRPr="0098465A">
        <w:rPr>
          <w:b/>
          <w:bCs/>
          <w:color w:val="000000"/>
        </w:rPr>
        <w:t>HRVATSKE VODE, VODNOGOSPODARSKI ODJEL ZA VODNO PODRUČJE SLIVA DRAVE I DUNAVA, OIB: 28921383001, OSIJEK, SPLAVARSKA 2/A</w:t>
      </w:r>
    </w:p>
    <w:p w:rsidRDefault="0098465A" w:rsidP="000D4348" w:rsidR="0098465A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>Iznos tereta: 88.128,50 kn</w:t>
      </w:r>
    </w:p>
    <w:p w:rsidRDefault="0098465A" w:rsidP="0098465A" w:rsidR="0098465A" w:rsidRPr="0098465A"/>
    <w:p w:rsidRDefault="00F7659F" w:rsidP="000D4348" w:rsidR="00F7659F" w:rsidRPr="0098465A"/>
    <w:p w:rsidRDefault="000D4348" w:rsidP="00F7659F" w:rsidR="0098465A" w:rsidRPr="0098465A">
      <w:pPr>
        <w:ind w:firstLine="357" w:left="708"/>
        <w:rPr>
          <w:color w:val="000000"/>
        </w:rPr>
      </w:pPr>
      <w:r w:rsidRPr="0098465A">
        <w:t xml:space="preserve">10.1 </w:t>
      </w:r>
      <w:r w:rsidR="0098465A">
        <w:rPr>
          <w:color w:val="000000"/>
          <w:sz w:val="15"/>
          <w:szCs w:val="15"/>
        </w:rPr>
        <w:t>Zaprimljeno 18.10.2010. broj Z-9587/10</w:t>
      </w:r>
      <w:r w:rsidR="0098465A">
        <w:rPr>
          <w:color w:val="000000"/>
          <w:sz w:val="15"/>
          <w:szCs w:val="15"/>
        </w:rPr>
        <w:br/>
      </w:r>
      <w:proofErr w:type="spellStart"/>
      <w:r w:rsidR="0098465A">
        <w:rPr>
          <w:color w:val="000000"/>
          <w:sz w:val="15"/>
          <w:szCs w:val="15"/>
        </w:rPr>
        <w:t>Zabilježuje</w:t>
      </w:r>
      <w:proofErr w:type="spellEnd"/>
      <w:r w:rsidR="0098465A">
        <w:rPr>
          <w:color w:val="000000"/>
          <w:sz w:val="15"/>
          <w:szCs w:val="15"/>
        </w:rPr>
        <w:t xml:space="preserve"> se </w:t>
      </w:r>
      <w:proofErr w:type="spellStart"/>
      <w:r w:rsidR="0098465A">
        <w:rPr>
          <w:color w:val="000000"/>
          <w:sz w:val="15"/>
          <w:szCs w:val="15"/>
        </w:rPr>
        <w:t>ovršivost</w:t>
      </w:r>
      <w:proofErr w:type="spellEnd"/>
      <w:r w:rsidR="0098465A">
        <w:rPr>
          <w:color w:val="000000"/>
          <w:sz w:val="15"/>
          <w:szCs w:val="15"/>
        </w:rPr>
        <w:t xml:space="preserve"> gornje tražbine.</w:t>
      </w:r>
    </w:p>
    <w:p w:rsidRDefault="000D4348" w:rsidP="0098465A" w:rsidR="000D4348" w:rsidRPr="000D4348">
      <w:pPr>
        <w:tabs>
          <w:tab w:pos="3225" w:val="left"/>
        </w:tabs>
      </w:pPr>
    </w:p>
    <w:p w:rsidRDefault="00F7659F" w:rsidP="00F7659F" w:rsidR="00F7659F">
      <w:pPr>
        <w:ind w:firstLine="357" w:left="708"/>
      </w:pPr>
    </w:p>
    <w:p w:rsidRDefault="000D4348" w:rsidP="000D4348" w:rsidR="000D4348" w:rsidRPr="0098465A">
      <w:pPr>
        <w:ind w:firstLine="357" w:left="708"/>
        <w:rPr>
          <w:color w:val="000000"/>
        </w:rPr>
      </w:pPr>
      <w:r w:rsidRPr="0098465A">
        <w:t xml:space="preserve">11.1 </w:t>
      </w:r>
      <w:r w:rsidR="0098465A" w:rsidRPr="0098465A">
        <w:rPr>
          <w:color w:val="000000"/>
        </w:rPr>
        <w:t>Zaprimljeno 11.01.2012. broj Z-289/12</w:t>
      </w:r>
      <w:r w:rsidR="0098465A" w:rsidRPr="0098465A">
        <w:rPr>
          <w:color w:val="000000"/>
        </w:rPr>
        <w:br/>
        <w:t xml:space="preserve">Temeljem Rješenja ovog suda broj: 6 </w:t>
      </w:r>
      <w:proofErr w:type="spellStart"/>
      <w:r w:rsidR="0098465A" w:rsidRPr="0098465A">
        <w:rPr>
          <w:color w:val="000000"/>
        </w:rPr>
        <w:t>Ovr</w:t>
      </w:r>
      <w:proofErr w:type="spellEnd"/>
      <w:r w:rsidR="0098465A" w:rsidRPr="0098465A">
        <w:rPr>
          <w:color w:val="000000"/>
        </w:rPr>
        <w:t>-27/2012-2 od 10.01.2012.uknjižuje se pravo zaloga na nekretnine u A, u iznosu od 116.064,00 KN sa zakonskom zateznom kamatom koja teče od dospijeća pojedinog obroka na naplatu pa do dana plaćanja, za korist:</w:t>
      </w:r>
    </w:p>
    <w:p w:rsidRDefault="000D4348" w:rsidP="000D4348" w:rsidR="000D4348" w:rsidRPr="0098465A">
      <w:pPr>
        <w:ind w:firstLine="357" w:left="708"/>
        <w:rPr>
          <w:color w:val="000000"/>
        </w:rPr>
      </w:pPr>
    </w:p>
    <w:p w:rsidRDefault="000D4348" w:rsidP="000D4348" w:rsidR="000D4348" w:rsidRPr="0098465A">
      <w:pPr>
        <w:ind w:firstLine="708"/>
      </w:pPr>
      <w:r w:rsidRPr="0098465A">
        <w:t xml:space="preserve">Iznos tereta: </w:t>
      </w:r>
      <w:r w:rsidR="0098465A" w:rsidRPr="0098465A">
        <w:t>116.064,00</w:t>
      </w:r>
      <w:r w:rsidRPr="0098465A">
        <w:t xml:space="preserve"> kn</w:t>
      </w:r>
    </w:p>
    <w:p w:rsidRDefault="000D4348" w:rsidP="000D4348" w:rsidR="000D4348">
      <w:pPr>
        <w:ind w:firstLine="708"/>
      </w:pPr>
    </w:p>
    <w:p w:rsidRDefault="00A37E84" w:rsidP="000D4348" w:rsidR="00A37E84">
      <w:pPr>
        <w:ind w:firstLine="708"/>
      </w:pPr>
    </w:p>
    <w:p w:rsidRDefault="00A37E84" w:rsidP="000D4348" w:rsidR="00A37E84" w:rsidRPr="0098465A">
      <w:pPr>
        <w:ind w:firstLine="708"/>
      </w:pPr>
    </w:p>
    <w:p w:rsidRDefault="00A37E84" w:rsidP="00A37E84" w:rsidR="00A37E84">
      <w:pPr>
        <w:jc w:val="right"/>
      </w:pPr>
      <w:r>
        <w:lastRenderedPageBreak/>
        <w:t>6 St-764/13-147</w:t>
      </w:r>
    </w:p>
    <w:p w:rsidRDefault="0098465A" w:rsidP="000D4348" w:rsidR="0098465A">
      <w:pPr>
        <w:ind w:firstLine="357" w:left="708"/>
        <w:rPr>
          <w:color w:val="000000"/>
        </w:rPr>
      </w:pPr>
    </w:p>
    <w:tbl>
      <w:tblPr>
        <w:tblW w:type="dxa" w:w="8753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3"/>
      </w:tblGrid>
      <w:tr w:rsidTr="0098465A" w:rsidR="0098465A" w:rsidRPr="0098465A">
        <w:tc>
          <w:tcPr>
            <w:tcW w:type="dxa" w:w="875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8465A" w:rsidR="0098465A" w:rsidRPr="0098465A">
            <w:pPr>
              <w:rPr>
                <w:color w:val="333333"/>
              </w:rPr>
            </w:pPr>
            <w:r>
              <w:rPr>
                <w:color w:val="000000"/>
              </w:rPr>
              <w:t xml:space="preserve">12.1 </w:t>
            </w:r>
            <w:r w:rsidRPr="0098465A">
              <w:rPr>
                <w:color w:val="000000"/>
              </w:rPr>
              <w:t>Zaprimljeno 11.01.2012. broj Z-289/12</w:t>
            </w:r>
            <w:r w:rsidRPr="0098465A">
              <w:rPr>
                <w:color w:val="000000"/>
              </w:rPr>
              <w:br/>
            </w:r>
            <w:proofErr w:type="spellStart"/>
            <w:r w:rsidRPr="0098465A">
              <w:rPr>
                <w:color w:val="000000"/>
              </w:rPr>
              <w:t>Zabilježuje</w:t>
            </w:r>
            <w:proofErr w:type="spellEnd"/>
            <w:r w:rsidRPr="0098465A">
              <w:rPr>
                <w:color w:val="000000"/>
              </w:rPr>
              <w:t xml:space="preserve"> se </w:t>
            </w:r>
            <w:proofErr w:type="spellStart"/>
            <w:r w:rsidRPr="0098465A">
              <w:rPr>
                <w:color w:val="000000"/>
              </w:rPr>
              <w:t>ovršivost</w:t>
            </w:r>
            <w:proofErr w:type="spellEnd"/>
            <w:r w:rsidRPr="0098465A">
              <w:rPr>
                <w:color w:val="000000"/>
              </w:rPr>
              <w:t xml:space="preserve"> tražbine</w:t>
            </w:r>
          </w:p>
        </w:tc>
      </w:tr>
    </w:tbl>
    <w:p w:rsidRDefault="000D4348" w:rsidP="000D4348" w:rsidR="000D4348">
      <w:pPr>
        <w:ind w:firstLine="357" w:left="708"/>
        <w:rPr>
          <w:color w:val="000000"/>
        </w:rPr>
      </w:pPr>
    </w:p>
    <w:p w:rsidRDefault="00A37E84" w:rsidP="000D4348" w:rsidR="00A37E84" w:rsidRPr="0098465A">
      <w:pPr>
        <w:ind w:firstLine="357" w:left="708"/>
        <w:rPr>
          <w:color w:val="000000"/>
        </w:rPr>
      </w:pPr>
    </w:p>
    <w:p w:rsidRDefault="000D4348" w:rsidP="000D4348" w:rsidR="000D4348" w:rsidRPr="000D4348">
      <w:pPr>
        <w:ind w:firstLine="357" w:left="708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A37E84" w:rsidP="00F7659F" w:rsidR="00A37E84">
      <w:pPr>
        <w:jc w:val="both"/>
      </w:pPr>
    </w:p>
    <w:p w:rsidRDefault="00A37E84" w:rsidP="00F7659F" w:rsidR="00A37E84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0D4348">
        <w:t xml:space="preserve">764/13 od </w:t>
      </w:r>
      <w:r w:rsidR="0098465A">
        <w:t>2</w:t>
      </w:r>
      <w:r w:rsidR="009E340F">
        <w:t>. rujna</w:t>
      </w:r>
      <w:r w:rsidR="00F7659F">
        <w:t xml:space="preserve"> 2016. g.</w:t>
      </w:r>
      <w:r w:rsidR="00E22E37">
        <w:t xml:space="preserve"> </w:t>
      </w:r>
      <w:r w:rsidR="0084627B">
        <w:t xml:space="preserve">nekretnine stečajnog dužnika </w:t>
      </w:r>
      <w:r w:rsidR="000D4348" w:rsidRPr="00973CC0">
        <w:rPr>
          <w:b/>
        </w:rPr>
        <w:t>SLAVONIJA modna konfekcija dioničko društvo u stečaju, Osijek, Vinkovačka 68, MBS 030055028, OIB: 49713442370</w:t>
      </w:r>
      <w:r w:rsidR="000D4348">
        <w:rPr>
          <w:b/>
        </w:rPr>
        <w:t xml:space="preserve">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>ponuditelju</w:t>
      </w:r>
      <w:r w:rsidR="009E340F">
        <w:t xml:space="preserve"> koji je istako najvišu ponudu </w:t>
      </w:r>
      <w:proofErr w:type="spellStart"/>
      <w:r w:rsidR="0098465A">
        <w:t>Horeca</w:t>
      </w:r>
      <w:proofErr w:type="spellEnd"/>
      <w:r w:rsidR="0098465A">
        <w:t>-M d.o.o. Osijek, Murska 10, OIB: 13410762604</w:t>
      </w:r>
      <w:r w:rsidR="00F7659F">
        <w:rPr>
          <w:rFonts w:eastAsia="Calibri"/>
        </w:rPr>
        <w:t>.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D4348" w:rsidR="006A01D8">
      <w:pPr>
        <w:ind w:firstLine="708"/>
        <w:jc w:val="both"/>
      </w:pPr>
      <w:r>
        <w:t xml:space="preserve">Rješenje o dosudi nekretnine kupcu </w:t>
      </w:r>
      <w:proofErr w:type="spellStart"/>
      <w:r w:rsidR="0098465A">
        <w:t>Horeca</w:t>
      </w:r>
      <w:proofErr w:type="spellEnd"/>
      <w:r w:rsidR="0098465A">
        <w:t>-M d.o.o. Osijek, Murska 10, OIB: 13410762604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98465A">
        <w:t>2</w:t>
      </w:r>
      <w:r w:rsidR="009E340F">
        <w:t>. rujna</w:t>
      </w:r>
      <w:r w:rsidR="000A10DC">
        <w:t xml:space="preserve"> 2016. g.</w:t>
      </w:r>
      <w:r>
        <w:t xml:space="preserve"> postalo je pravomoćno </w:t>
      </w:r>
      <w:r w:rsidR="009E340F">
        <w:t>21. rujna</w:t>
      </w:r>
      <w:r w:rsidR="000A10DC">
        <w:t xml:space="preserve"> 2016.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98465A">
        <w:t>5. siječnja 2017. g.</w:t>
      </w:r>
    </w:p>
    <w:p w:rsidRDefault="006A01D8" w:rsidP="00A33C2B" w:rsidR="006A01D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98465A" w:rsidR="0084627B">
      <w:pPr>
        <w:tabs>
          <w:tab w:pos="5389" w:val="center"/>
          <w:tab w:pos="7350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98465A">
        <w:t>10. siječnja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A37E84" w:rsidR="00E22E37">
      <w:pPr>
        <w:jc w:val="both"/>
      </w:pPr>
      <w:r w:rsidRPr="00EB59E3">
        <w:t>Protiv zaključka nije dopušten pravni lijek (čl. 11. st. 5. Ovršnog zakona).</w:t>
      </w:r>
    </w:p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9E340F">
        <w:t xml:space="preserve">Blanka </w:t>
      </w:r>
      <w:proofErr w:type="spellStart"/>
      <w:r w:rsidR="009E340F">
        <w:t>Gambiraža</w:t>
      </w:r>
      <w:proofErr w:type="spellEnd"/>
    </w:p>
    <w:p w:rsidRDefault="0098465A" w:rsidP="00EA19E1" w:rsidR="0098465A" w:rsidRPr="0098465A">
      <w:pPr>
        <w:pStyle w:val="Tijeloteksta"/>
        <w:numPr>
          <w:ilvl w:val="0"/>
          <w:numId w:val="5"/>
        </w:numPr>
      </w:pPr>
      <w:proofErr w:type="spellStart"/>
      <w:r>
        <w:t>Horeca</w:t>
      </w:r>
      <w:proofErr w:type="spellEnd"/>
      <w:r>
        <w:t>-M d.o.o. Osijek, Murska 10</w:t>
      </w:r>
      <w:r>
        <w:rPr>
          <w:rFonts w:eastAsia="Calibri"/>
        </w:rPr>
        <w:t xml:space="preserve"> 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</w:t>
      </w:r>
      <w:r w:rsidR="009E340F">
        <w:t>Osijek</w:t>
      </w:r>
      <w:r>
        <w:t xml:space="preserve"> </w:t>
      </w:r>
      <w:r w:rsidR="000A10DC">
        <w:t xml:space="preserve">Općinski sud </w:t>
      </w:r>
      <w:r>
        <w:t xml:space="preserve">Osijeku </w:t>
      </w:r>
      <w:r w:rsidR="000A10DC">
        <w:t xml:space="preserve">uz rješenje o dosudi od </w:t>
      </w:r>
      <w:r w:rsidR="0098465A">
        <w:t>2</w:t>
      </w:r>
      <w:r w:rsidR="009E340F">
        <w:t>.9.</w:t>
      </w:r>
      <w:r>
        <w:t xml:space="preserve">2016. </w:t>
      </w:r>
      <w:r w:rsidR="000A10DC">
        <w:t xml:space="preserve"> g. s potvrdom pravomoćnosti</w:t>
      </w:r>
      <w:r>
        <w:t xml:space="preserve"> </w:t>
      </w:r>
      <w:r w:rsidR="0098465A">
        <w:t>i k</w:t>
      </w:r>
      <w:r w:rsidR="00A37E84">
        <w:t>artica predmeta</w:t>
      </w:r>
    </w:p>
    <w:p w:rsidRDefault="00A37E84" w:rsidP="00EA19E1" w:rsidR="00A37E84">
      <w:pPr>
        <w:pStyle w:val="Tijeloteksta"/>
        <w:numPr>
          <w:ilvl w:val="0"/>
          <w:numId w:val="5"/>
        </w:numPr>
      </w:pPr>
      <w:r>
        <w:t>Borovo d.d. Vukovar, Dr. A. Starčevića 2/D</w:t>
      </w:r>
    </w:p>
    <w:p w:rsidRDefault="00A37E84" w:rsidP="00EA19E1" w:rsidR="00A37E84">
      <w:pPr>
        <w:pStyle w:val="Tijeloteksta"/>
        <w:numPr>
          <w:ilvl w:val="0"/>
          <w:numId w:val="5"/>
        </w:numPr>
      </w:pPr>
      <w:r>
        <w:t>Grad Osijek, Kuhačeva 9, Upravni odjel za komunalno-stambeno gospodarstvo i promet, te zaštitu okoliša</w:t>
      </w:r>
    </w:p>
    <w:p w:rsidRDefault="00A37E84" w:rsidP="00EA19E1" w:rsidR="00A37E84">
      <w:pPr>
        <w:pStyle w:val="Tijeloteksta"/>
        <w:numPr>
          <w:ilvl w:val="0"/>
          <w:numId w:val="5"/>
        </w:numPr>
      </w:pPr>
      <w:r>
        <w:t xml:space="preserve">Hrvatske vode </w:t>
      </w:r>
      <w:proofErr w:type="spellStart"/>
      <w:r>
        <w:t>Vodnogospodarski</w:t>
      </w:r>
      <w:proofErr w:type="spellEnd"/>
      <w:r>
        <w:t xml:space="preserve"> odjel za vodno područje sliva Drave i Dunava Osijek, Splavarska 2/A</w:t>
      </w:r>
    </w:p>
    <w:p w:rsidRDefault="00A37E84" w:rsidP="00A37E84" w:rsidR="00A37E84">
      <w:pPr>
        <w:pStyle w:val="Tijeloteksta"/>
        <w:numPr>
          <w:ilvl w:val="0"/>
          <w:numId w:val="5"/>
        </w:numPr>
      </w:pPr>
      <w:r>
        <w:t xml:space="preserve">Hrvatske vode - </w:t>
      </w:r>
      <w:proofErr w:type="spellStart"/>
      <w:r>
        <w:t>Vodnogospodarska</w:t>
      </w:r>
      <w:proofErr w:type="spellEnd"/>
      <w:r>
        <w:t xml:space="preserve"> ispostava za slivno područje „Vuka“ Osijek, Splavarska 2-A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F7659F" w:rsidP="00EA19E1" w:rsidR="00F7659F">
      <w:pPr>
        <w:pStyle w:val="Tijeloteksta"/>
        <w:numPr>
          <w:ilvl w:val="0"/>
          <w:numId w:val="5"/>
        </w:numPr>
      </w:pPr>
      <w:r>
        <w:t>R-</w:t>
      </w:r>
      <w:r w:rsidR="00A37E84">
        <w:t>15.2.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9E340F" w:rsidR="00F7659F">
      <w:pPr>
        <w:pStyle w:val="Tijeloteksta"/>
        <w:ind w:firstLine="708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81A" w:rsidR="0034781A">
      <w:r>
        <w:separator/>
      </w:r>
    </w:p>
  </w:endnote>
  <w:endnote w:id="0" w:type="continuationSeparator">
    <w:p w:rsidRDefault="0034781A" w:rsidR="0034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81A" w:rsidR="0034781A">
      <w:r>
        <w:separator/>
      </w:r>
    </w:p>
  </w:footnote>
  <w:footnote w:id="0" w:type="continuationSeparator">
    <w:p w:rsidRDefault="0034781A" w:rsidR="0034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6893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7209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D4348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1F1"/>
    <w:rsid w:val="001502C7"/>
    <w:rsid w:val="00155C69"/>
    <w:rsid w:val="00165DD6"/>
    <w:rsid w:val="0018745E"/>
    <w:rsid w:val="00193FD2"/>
    <w:rsid w:val="001A7119"/>
    <w:rsid w:val="001B1825"/>
    <w:rsid w:val="001B691C"/>
    <w:rsid w:val="001C7225"/>
    <w:rsid w:val="001E06D7"/>
    <w:rsid w:val="001E18B5"/>
    <w:rsid w:val="002149DA"/>
    <w:rsid w:val="00242171"/>
    <w:rsid w:val="00242F1C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4781A"/>
    <w:rsid w:val="00356785"/>
    <w:rsid w:val="0035718F"/>
    <w:rsid w:val="00357E4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3684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1D8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27DFE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8465A"/>
    <w:rsid w:val="009B72A4"/>
    <w:rsid w:val="009C1D35"/>
    <w:rsid w:val="009D4238"/>
    <w:rsid w:val="009E299F"/>
    <w:rsid w:val="009E340F"/>
    <w:rsid w:val="00A33C2B"/>
    <w:rsid w:val="00A3682D"/>
    <w:rsid w:val="00A37E84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4FC7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0041"/>
    <w:rsid w:val="00D26304"/>
    <w:rsid w:val="00D26893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390"/>
    <w:rsid w:val="00EF2B4D"/>
    <w:rsid w:val="00F0108C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8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6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8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6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34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4893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82827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2125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6406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39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61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815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11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030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7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698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2382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37254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8894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40383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054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50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957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766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9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695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68444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65227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5460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1378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064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497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91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23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39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6285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58759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49806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505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06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463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635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520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998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47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96809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67305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96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1057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73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8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885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957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30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4163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095901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5187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5129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933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742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53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15828-6FF0-46B4-9DF7-D0BFB9550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813</properties:Words>
  <properties:Characters>4607</properties:Characters>
  <properties:Lines>198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2017-01-10T13:11:00Z</dcterms:created>
  <dc:creator>banka</dc:creator>
  <cp:lastModifiedBy>Danijela Sekulić</cp:lastModifiedBy>
  <cp:lastPrinted>2017-01-10T13:11:00Z</cp:lastPrinted>
  <dcterms:modified xmlns:xsi="http://www.w3.org/2001/XMLSchema-instance" xsi:type="dcterms:W3CDTF">2017-01-10T13:12:00Z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