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f1a4" w14:paraId="6e8f1a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197BF4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47AAD">
        <w:t>BOKSAČKI KLUB ˝ZAGORA˝, Bročanac bb, Veliki Bročanac, OIB: 94301544125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47AAD" w:rsidRPr="00847AAD">
        <w:t>BOKSAČKI KLUB ˝ZAGORA˝, Bročanac bb, Veliki Bročanac, OIB: 94301544125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847AAD">
        <w:t>81.192,36</w:t>
      </w:r>
      <w:r w:rsidR="005D59B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197BF4" w:rsidP="00135B11" w:rsidR="00197BF4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97BF4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47AAD">
      <w:t>1417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97BF4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409C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St-1417/2015</izvorni_sadrzaj>
    <derivirana_varijabla naziv="DomainObject.Predmet.OznakaBroj_1">St-1417/2015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ZAGORA</izvorni_sadrzaj>
    <derivirana_varijabla naziv="DomainObject.Predmet.ProtustrankaFormated_1">  BOKSAČKI KLUB ZAGORA</derivirana_varijabla>
  </DomainObject.Predmet.ProtustrankaFormated>
  <DomainObject.Predmet.ProtustrankaFormatedOIB>
    <izvorni_sadrzaj>  BOKSAČKI KLUB ZAGORA, OIB 94301544125</izvorni_sadrzaj>
    <derivirana_varijabla naziv="DomainObject.Predmet.ProtustrankaFormatedOIB_1">  BOKSAČKI KLUB ZAGORA, OIB 94301544125</derivirana_varijabla>
  </DomainObject.Predmet.ProtustrankaFormatedOIB>
  <DomainObject.Predmet.ProtustrankaFormatedWithAdress>
    <izvorni_sadrzaj> BOKSAČKI KLUB ZAGORA, Bročanac 0 bb, 21231 Veliki Bročanac</izvorni_sadrzaj>
    <derivirana_varijabla naziv="DomainObject.Predmet.ProtustrankaFormatedWithAdress_1"> BOKSAČKI KLUB ZAGORA, Bročanac 0 bb, 21231 Veliki Bročanac</derivirana_varijabla>
  </DomainObject.Predmet.ProtustrankaFormatedWithAdress>
  <DomainObject.Predmet.ProtustrankaFormatedWithAdressOIB>
    <izvorni_sadrzaj> BOKSAČKI KLUB ZAGORA, OIB 94301544125, Bročanac 0 bb, 21231 Veliki Bročanac</izvorni_sadrzaj>
    <derivirana_varijabla naziv="DomainObject.Predmet.ProtustrankaFormatedWithAdressOIB_1"> BOKSAČKI KLUB ZAGORA, OIB 94301544125, Bročanac 0 bb, 21231 Veliki Bročanac</derivirana_varijabla>
  </DomainObject.Predmet.ProtustrankaFormatedWithAdressOIB>
  <DomainObject.Predmet.ProtustrankaWithAdress>
    <izvorni_sadrzaj>BOKSAČKI KLUB ZAGORA Bročanac 0 bb, 21231 Veliki Bročanac</izvorni_sadrzaj>
    <derivirana_varijabla naziv="DomainObject.Predmet.ProtustrankaWithAdress_1">BOKSAČKI KLUB ZAGORA Bročanac 0 bb, 21231 Veliki Bročanac</derivirana_varijabla>
  </DomainObject.Predmet.ProtustrankaWithAdress>
  <DomainObject.Predmet.ProtustrankaWithAdressOIB>
    <izvorni_sadrzaj>BOKSAČKI KLUB ZAGORA, OIB 94301544125, Bročanac 0 bb, 21231 Veliki Bročanac</izvorni_sadrzaj>
    <derivirana_varijabla naziv="DomainObject.Predmet.ProtustrankaWithAdressOIB_1">BOKSAČKI KLUB ZAGORA, OIB 94301544125, Bročanac 0 bb, 21231 Veliki Bročanac</derivirana_varijabla>
  </DomainObject.Predmet.ProtustrankaWithAdressOIB>
  <DomainObject.Predmet.ProtustrankaNazivFormated>
    <izvorni_sadrzaj>BOKSAČKI KLUB ZAGORA</izvorni_sadrzaj>
    <derivirana_varijabla naziv="DomainObject.Predmet.ProtustrankaNazivFormated_1">BOKSAČKI KLUB ZAGORA</derivirana_varijabla>
  </DomainObject.Predmet.ProtustrankaNazivFormated>
  <DomainObject.Predmet.ProtustrankaNazivFormatedOIB>
    <izvorni_sadrzaj>BOKSAČKI KLUB ZAGORA, OIB 94301544125</izvorni_sadrzaj>
    <derivirana_varijabla naziv="DomainObject.Predmet.ProtustrankaNazivFormatedOIB_1">BOKSAČKI KLUB ZAGORA, OIB 94301544125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81192.36</izvorni_sadrzaj>
    <derivirana_varijabla naziv="DomainObject.Predmet.TrenutnaVrijednost_1">81192.36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BOKSAČKI KLUB ZAGORA</item>
    </izvorni_sadrzaj>
    <derivirana_varijabla naziv="DomainObject.Predmet.ProtuStrankaListFormated_1">
      <item>BOKSAČKI KLUB ZAGORA</item>
    </derivirana_varijabla>
  </DomainObject.Predmet.ProtuStrankaListFormated>
  <DomainObject.Predmet.ProtuStrankaListFormatedOIB>
    <izvorni_sadrzaj>
      <item>BOKSAČKI KLUB ZAGORA, OIB 94301544125</item>
    </izvorni_sadrzaj>
    <derivirana_varijabla naziv="DomainObject.Predmet.ProtuStrankaListFormatedOIB_1">
      <item>BOKSAČKI KLUB ZAGORA, OIB 94301544125</item>
    </derivirana_varijabla>
  </DomainObject.Predmet.ProtuStrankaListFormatedOIB>
  <DomainObject.Predmet.ProtuStrankaListFormatedWithAdress>
    <izvorni_sadrzaj>
      <item>BOKSAČKI KLUB ZAGORA, Bročanac 0 bb, 21231 Veliki Bročanac</item>
    </izvorni_sadrzaj>
    <derivirana_varijabla naziv="DomainObject.Predmet.ProtuStrankaListFormatedWithAdress_1">
      <item>BOKSAČKI KLUB ZAGORA, Bročanac 0 bb, 21231 Veliki Bročanac</item>
    </derivirana_varijabla>
  </DomainObject.Predmet.ProtuStrankaListFormatedWithAdress>
  <DomainObject.Predmet.ProtuStrankaListFormatedWithAdressOIB>
    <izvorni_sadrzaj>
      <item>BOKSAČKI KLUB ZAGORA, OIB 94301544125, Bročanac 0 bb, 21231 Veliki Bročanac</item>
    </izvorni_sadrzaj>
    <derivirana_varijabla naziv="DomainObject.Predmet.ProtuStrankaListFormatedWithAdressOIB_1">
      <item>BOKSAČKI KLUB ZAGORA, OIB 94301544125, Bročanac 0 bb, 21231 Veliki Bročanac</item>
    </derivirana_varijabla>
  </DomainObject.Predmet.ProtuStrankaListFormatedWithAdressOIB>
  <DomainObject.Predmet.ProtuStrankaListNazivFormated>
    <izvorni_sadrzaj>
      <item>BOKSAČKI KLUB ZAGORA</item>
    </izvorni_sadrzaj>
    <derivirana_varijabla naziv="DomainObject.Predmet.ProtuStrankaListNazivFormated_1">
      <item>BOKSAČKI KLUB ZAGORA</item>
    </derivirana_varijabla>
  </DomainObject.Predmet.ProtuStrankaListNazivFormated>
  <DomainObject.Predmet.ProtuStrankaListNazivFormatedOIB>
    <izvorni_sadrzaj>
      <item>BOKSAČKI KLUB ZAGORA, OIB 94301544125</item>
    </izvorni_sadrzaj>
    <derivirana_varijabla naziv="DomainObject.Predmet.ProtuStrankaListNazivFormatedOIB_1">
      <item>BOKSAČKI KLUB ZAGORA, OIB 94301544125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BOKSAČKI KLUB ZAGORA</izvorni_sadrzaj>
    <derivirana_varijabla naziv="DomainObject.Predmet.ProtustrankaIDrugi_1">BOKSAČKI KLUB ZAGORA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BOKSAČKI KLUB ZAGORA, OIB 94301544125, Bročanac 0 bb, 21231 Veliki Bročanac</izvorni_sadrzaj>
    <derivirana_varijabla naziv="DomainObject.Predmet.ProtustrankaIDrugiAdressOIB_1">BOKSAČKI KLUB ZAGORA, OIB 94301544125, Bročanac 0 bb, 21231 Veliki Bročanac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BOKSAČKI KLUB ZAGORA</item>
      <item>FINANCIJSKA AGENCIJA RC SPLIT</item>
    </izvorni_sadrzaj>
    <derivirana_varijabla naziv="DomainObject.Predmet.SudioniciListNaziv_1">
      <item>BOKSAČKI KLUB ZAGORA</item>
      <item>FINANCIJSKA AGENCIJA RC SPLIT</item>
    </derivirana_varijabla>
  </DomainObject.Predmet.SudioniciListNaziv>
  <DomainObject.Predmet.SudioniciListAdressOIB>
    <izvorni_sadrzaj>
      <item>BOKSAČKI KLUB ZAGORA, OIB 94301544125, Bročanac 0 bb,21231 Veliki Bročanac</item>
      <item>FINANCIJSKA AGENCIJA RC SPLIT, OIB 85821130368, Mažuranićevo šetalište 24b,21000 Split</item>
    </izvorni_sadrzaj>
    <derivirana_varijabla naziv="DomainObject.Predmet.SudioniciListAdressOIB_1">
      <item>BOKSAČKI KLUB ZAGORA, OIB 94301544125, Bročanac 0 bb,21231 Veliki Bročanac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94301544125</item>
      <item>, OIB 85821130368</item>
    </izvorni_sadrzaj>
    <derivirana_varijabla naziv="DomainObject.Predmet.SudioniciListNazivOIB_1">
      <item>, OIB 94301544125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06B23-32FF-4C37-9CAD-7CE79587E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321</properties:Words>
  <properties:Characters>1808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2016-02-10T11:04:00Z</dcterms:created>
  <dc:creator>nmarkovic</dc:creator>
  <cp:lastModifiedBy>Ana Golub Gruić</cp:lastModifiedBy>
  <cp:lastPrinted>2016-02-10T13:53:00Z</cp:lastPrinted>
  <dcterms:modified xmlns:xsi="http://www.w3.org/2001/XMLSchema-instance" xsi:type="dcterms:W3CDTF">2016-02-11T07:44:00Z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