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04c3" w14:paraId="e5c04c3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5A4BCC" w:rsidP="005A4BCC" w:rsidR="007F7223" w:rsidRPr="00E778E8">
      <w:pPr>
        <w:tabs>
          <w:tab w:pos="4536" w:val="center"/>
          <w:tab w:pos="6071" w:val="left"/>
        </w:tabs>
        <w:rPr>
          <w:b/>
          <w:bCs/>
        </w:rPr>
      </w:pPr>
      <w:r>
        <w:rPr>
          <w:b/>
          <w:bCs/>
        </w:rPr>
        <w:tab/>
      </w:r>
      <w:r w:rsidR="007F7223" w:rsidRPr="00E778E8">
        <w:rPr>
          <w:b/>
          <w:bCs/>
        </w:rPr>
        <w:t>R J E Š E N J E</w:t>
      </w:r>
      <w:r>
        <w:rPr>
          <w:b/>
          <w:bCs/>
        </w:rPr>
        <w:tab/>
      </w:r>
    </w:p>
    <w:p w:rsidRDefault="007F7223" w:rsidP="007F7223" w:rsidR="007F7223"/>
    <w:p w:rsidRDefault="007F7223" w:rsidP="00E778E8" w:rsidR="007F7223">
      <w:pPr>
        <w:jc w:val="both"/>
      </w:pPr>
      <w:r>
        <w:tab/>
        <w:t>Trgo</w:t>
      </w:r>
      <w:r w:rsidR="00F319FA">
        <w:t xml:space="preserve">vački sud u Zadru, po </w:t>
      </w:r>
      <w:r>
        <w:t xml:space="preserve">sutkinji </w:t>
      </w:r>
      <w:r w:rsidR="00E778E8">
        <w:t xml:space="preserve">Ani Markač, </w:t>
      </w:r>
      <w:r>
        <w:t xml:space="preserve">povodom prijedloga dužnika </w:t>
      </w:r>
      <w:r w:rsidR="00F319FA">
        <w:t xml:space="preserve">BRANKO GABRE </w:t>
      </w:r>
      <w:proofErr w:type="spellStart"/>
      <w:r w:rsidR="00F319FA">
        <w:t>vl</w:t>
      </w:r>
      <w:proofErr w:type="spellEnd"/>
      <w:r w:rsidR="00F319FA">
        <w:t xml:space="preserve">. INOX AL NAUTIK, Zadar, Grgura </w:t>
      </w:r>
      <w:proofErr w:type="spellStart"/>
      <w:r w:rsidR="00F319FA">
        <w:t>Budislavića</w:t>
      </w:r>
      <w:proofErr w:type="spellEnd"/>
      <w:r w:rsidR="00F319FA">
        <w:t xml:space="preserve"> 127, OIB:99713948915, </w:t>
      </w:r>
      <w:r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F319FA">
        <w:t xml:space="preserve">22. rujna </w:t>
      </w:r>
      <w:r>
        <w:t>201</w:t>
      </w:r>
      <w:r w:rsidR="007C3F73">
        <w:t>6</w:t>
      </w:r>
      <w:r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E778E8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F319FA">
        <w:t xml:space="preserve"> BRANKO GABRE </w:t>
      </w:r>
      <w:proofErr w:type="spellStart"/>
      <w:r w:rsidR="00F319FA">
        <w:t>vl</w:t>
      </w:r>
      <w:proofErr w:type="spellEnd"/>
      <w:r w:rsidR="00F319FA">
        <w:t xml:space="preserve">. INOX AL NAUTIK, Zadar, Grgura </w:t>
      </w:r>
      <w:proofErr w:type="spellStart"/>
      <w:r w:rsidR="00F319FA">
        <w:t>Budislavića</w:t>
      </w:r>
      <w:proofErr w:type="spellEnd"/>
      <w:r w:rsidR="00F319FA">
        <w:t xml:space="preserve"> 127, OIB:99713948915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F319FA" w:rsidP="002142DD" w:rsidR="007F7223" w:rsidRPr="00E778E8">
      <w:pPr>
        <w:jc w:val="center"/>
        <w:rPr>
          <w:b/>
        </w:rPr>
      </w:pPr>
      <w:r>
        <w:rPr>
          <w:b/>
          <w:u w:val="single"/>
        </w:rPr>
        <w:t xml:space="preserve">12. listopada </w:t>
      </w:r>
      <w:r w:rsidR="006F76F2">
        <w:rPr>
          <w:b/>
          <w:u w:val="single"/>
        </w:rPr>
        <w:t>201</w:t>
      </w:r>
      <w:r w:rsidR="007C3F73">
        <w:rPr>
          <w:b/>
          <w:u w:val="single"/>
        </w:rPr>
        <w:t>6</w:t>
      </w:r>
      <w:r w:rsidR="006F76F2">
        <w:rPr>
          <w:b/>
          <w:u w:val="single"/>
        </w:rPr>
        <w:t>.</w:t>
      </w:r>
      <w:r w:rsidR="007F7223" w:rsidRPr="00E778E8">
        <w:rPr>
          <w:b/>
          <w:u w:val="single"/>
        </w:rPr>
        <w:t xml:space="preserve"> u </w:t>
      </w:r>
      <w:r>
        <w:rPr>
          <w:b/>
          <w:u w:val="single"/>
        </w:rPr>
        <w:t>9,00</w:t>
      </w:r>
      <w:r w:rsidR="007F7223" w:rsidRPr="00E778E8">
        <w:rPr>
          <w:b/>
          <w:u w:val="single"/>
        </w:rPr>
        <w:t xml:space="preserve"> sati u prostorijama Trgovačkog suda u Zadru,</w:t>
      </w:r>
      <w:r w:rsidR="00D270F9" w:rsidRPr="00E778E8">
        <w:rPr>
          <w:b/>
          <w:u w:val="single"/>
        </w:rPr>
        <w:t xml:space="preserve"> </w:t>
      </w:r>
      <w:r w:rsidR="007C3F73">
        <w:rPr>
          <w:b/>
          <w:u w:val="single"/>
        </w:rPr>
        <w:t>Dr. Franje Tuđmana 35</w:t>
      </w:r>
      <w:r w:rsidR="007F7223" w:rsidRPr="00E778E8">
        <w:rPr>
          <w:b/>
          <w:u w:val="single"/>
        </w:rPr>
        <w:t xml:space="preserve">, soba broj </w:t>
      </w:r>
      <w:r w:rsidR="007C3F73">
        <w:rPr>
          <w:b/>
          <w:u w:val="single"/>
        </w:rPr>
        <w:t>14/I</w:t>
      </w:r>
      <w:r w:rsidR="007F7223" w:rsidRPr="00E778E8">
        <w:rPr>
          <w:b/>
          <w:u w:val="single"/>
        </w:rPr>
        <w:t>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</w:t>
      </w:r>
      <w:r w:rsidR="00B62227">
        <w:t>biti objavljen isticanjem na e-O</w:t>
      </w:r>
      <w:r>
        <w:t xml:space="preserve">glasnoj ploči ovog suda i objavom na web-stranici Financijske agencije, Regionalni centar Split,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F319FA">
        <w:t xml:space="preserve">22. rujna </w:t>
      </w:r>
      <w:r>
        <w:t>201</w:t>
      </w:r>
      <w:r w:rsidR="007C3F73">
        <w:t>6</w:t>
      </w:r>
      <w:r>
        <w:t>.</w:t>
      </w:r>
    </w:p>
    <w:p w:rsidRDefault="00140FE0" w:rsidP="006F76F2" w:rsidR="00140FE0">
      <w:pPr>
        <w:tabs>
          <w:tab w:pos="9072" w:val="right"/>
        </w:tabs>
      </w:pPr>
    </w:p>
    <w:p w:rsidRDefault="002142DD" w:rsidP="00B62227" w:rsidR="00140FE0">
      <w:pPr>
        <w:tabs>
          <w:tab w:pos="9072" w:val="right"/>
        </w:tabs>
        <w:jc w:val="right"/>
      </w:pPr>
      <w:r>
        <w:tab/>
      </w:r>
      <w:r w:rsidR="00E778E8">
        <w:t xml:space="preserve"> Sutkinja</w:t>
      </w:r>
    </w:p>
    <w:p w:rsidRDefault="002142DD" w:rsidP="00B62227" w:rsidR="007F722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B787B">
        <w:t>Ana Markač</w:t>
      </w:r>
    </w:p>
    <w:p w:rsidRDefault="007F7223" w:rsidP="00B62227" w:rsidR="007F7223">
      <w:pPr>
        <w:tabs>
          <w:tab w:pos="6840" w:val="left"/>
        </w:tabs>
        <w:jc w:val="right"/>
      </w:pPr>
    </w:p>
    <w:p w:rsidRDefault="00B62227" w:rsidP="007F7223" w:rsidR="00B62227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9F622E" w:rsidP="00CF3AB1" w:rsidR="009F622E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</w:t>
      </w:r>
    </w:p>
    <w:p w:rsidRDefault="004D6301" w:rsidP="002142DD" w:rsidR="004D6301">
      <w:pPr>
        <w:jc w:val="both"/>
      </w:pPr>
      <w:r>
        <w:t xml:space="preserve">- FINA-Regionalni centar </w:t>
      </w:r>
      <w:r w:rsidR="002142DD">
        <w:t>Split</w:t>
      </w:r>
      <w:r w:rsidR="007C3F73">
        <w:t>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 xml:space="preserve">- Ministarstvo financija, Porezna uprava </w:t>
      </w:r>
      <w:r w:rsidR="007C3F73">
        <w:t xml:space="preserve">Zadar </w:t>
      </w:r>
    </w:p>
    <w:p w:rsidRDefault="004D6301" w:rsidP="007F7223" w:rsidR="007F7223" w:rsidRPr="005A4BCC">
      <w:pPr>
        <w:jc w:val="both"/>
      </w:pPr>
      <w:r>
        <w:t>- U spis</w:t>
      </w:r>
    </w:p>
    <w:sectPr w:rsidR="007F7223" w:rsidRPr="005A4BC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</w:t>
    </w:r>
    <w:r w:rsidR="005A4BCC">
      <w:t>ovni</w:t>
    </w:r>
    <w:r>
      <w:t xml:space="preserve"> br</w:t>
    </w:r>
    <w:r w:rsidR="005A4BCC">
      <w:t>oj:</w:t>
    </w:r>
    <w:r>
      <w:t xml:space="preserve"> 2</w:t>
    </w:r>
    <w:r w:rsidR="00E778E8">
      <w:t xml:space="preserve"> </w:t>
    </w:r>
    <w:proofErr w:type="spellStart"/>
    <w:r w:rsidR="00E778E8">
      <w:t>Stpn</w:t>
    </w:r>
    <w:proofErr w:type="spellEnd"/>
    <w:r w:rsidR="00E778E8">
      <w:t>-</w:t>
    </w:r>
    <w:r w:rsidR="00EC597C">
      <w:t>6</w:t>
    </w:r>
    <w:r w:rsidR="00E778E8">
      <w:t>/1</w:t>
    </w:r>
    <w:r w:rsidR="00EC597C">
      <w:t>6</w:t>
    </w:r>
    <w:r w:rsidR="00170766">
      <w:t>-</w:t>
    </w:r>
    <w:r w:rsidR="00EC597C">
      <w:t>4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2142DD"/>
    <w:rsid w:val="00234769"/>
    <w:rsid w:val="003F43DB"/>
    <w:rsid w:val="00416B2E"/>
    <w:rsid w:val="004D6301"/>
    <w:rsid w:val="005329A8"/>
    <w:rsid w:val="005A4BCC"/>
    <w:rsid w:val="006F76F2"/>
    <w:rsid w:val="007C3F73"/>
    <w:rsid w:val="007F7223"/>
    <w:rsid w:val="009A6B0A"/>
    <w:rsid w:val="009F622E"/>
    <w:rsid w:val="00B62227"/>
    <w:rsid w:val="00CF3AB1"/>
    <w:rsid w:val="00D270F9"/>
    <w:rsid w:val="00E778E8"/>
    <w:rsid w:val="00EB787B"/>
    <w:rsid w:val="00EC597C"/>
    <w:rsid w:val="00F3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Stpn-6/2016</izvorni_sadrzaj>
    <derivirana_varijabla naziv="DomainObject.Predmet.OznakaBroj_1">Stpn-6/2016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Gabre</izvorni_sadrzaj>
    <derivirana_varijabla naziv="DomainObject.Predmet.StrankaFormated_1">  Branko Gabre</derivirana_varijabla>
  </DomainObject.Predmet.StrankaFormated>
  <DomainObject.Predmet.StrankaFormatedOIB>
    <izvorni_sadrzaj>  Branko Gabre, OIB 99713948915</izvorni_sadrzaj>
    <derivirana_varijabla naziv="DomainObject.Predmet.StrankaFormatedOIB_1">  Branko Gabre, OIB 99713948915</derivirana_varijabla>
  </DomainObject.Predmet.StrankaFormatedOIB>
  <DomainObject.Predmet.StrankaFormatedWithAdress>
    <izvorni_sadrzaj> Branko Gabre, Roberta Frangeša-mihanovića 36, 23000 Zadar</izvorni_sadrzaj>
    <derivirana_varijabla naziv="DomainObject.Predmet.StrankaFormatedWithAdress_1"> Branko Gabre, Roberta Frangeša-mihanovića 36, 23000 Zadar</derivirana_varijabla>
  </DomainObject.Predmet.StrankaFormatedWithAdress>
  <DomainObject.Predmet.StrankaFormatedWithAdressOIB>
    <izvorni_sadrzaj> Branko Gabre, OIB 99713948915, Roberta Frangeša-mihanovića 36, 23000 Zadar</izvorni_sadrzaj>
    <derivirana_varijabla naziv="DomainObject.Predmet.StrankaFormatedWithAdressOIB_1"> Branko Gabre, OIB 99713948915, Roberta Frangeša-mihanovića 36, 23000 Zadar</derivirana_varijabla>
  </DomainObject.Predmet.StrankaFormatedWithAdressOIB>
  <DomainObject.Predmet.StrankaWithAdress>
    <izvorni_sadrzaj>Branko Gabre Roberta Frangeša-mihanovića 36,23000 Zadar</izvorni_sadrzaj>
    <derivirana_varijabla naziv="DomainObject.Predmet.StrankaWithAdress_1">Branko Gabre Roberta Frangeša-mihanovića 36,23000 Zadar</derivirana_varijabla>
  </DomainObject.Predmet.StrankaWithAdress>
  <DomainObject.Predmet.StrankaWithAdressOIB>
    <izvorni_sadrzaj>Branko Gabre, OIB 99713948915, Roberta Frangeša-mihanovića 36,23000 Zadar</izvorni_sadrzaj>
    <derivirana_varijabla naziv="DomainObject.Predmet.StrankaWithAdressOIB_1">Branko Gabre, OIB 99713948915, Roberta Frangeša-mihanovića 36,23000 Zadar</derivirana_varijabla>
  </DomainObject.Predmet.StrankaWithAdressOIB>
  <DomainObject.Predmet.StrankaNazivFormated>
    <izvorni_sadrzaj>Branko Gabre</izvorni_sadrzaj>
    <derivirana_varijabla naziv="DomainObject.Predmet.StrankaNazivFormated_1">Branko Gabre</derivirana_varijabla>
  </DomainObject.Predmet.StrankaNazivFormated>
  <DomainObject.Predmet.StrankaNazivFormatedOIB>
    <izvorni_sadrzaj>Branko Gabre, OIB 99713948915</izvorni_sadrzaj>
    <derivirana_varijabla naziv="DomainObject.Predmet.StrankaNazivFormatedOIB_1">Branko Gabre, OIB 99713948915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Branko Gabre</item>
    </izvorni_sadrzaj>
    <derivirana_varijabla naziv="DomainObject.Predmet.StrankaListFormated_1">
      <item>Branko Gabre</item>
    </derivirana_varijabla>
  </DomainObject.Predmet.StrankaListFormated>
  <DomainObject.Predmet.StrankaListFormatedOIB>
    <izvorni_sadrzaj>
      <item>Branko Gabre, OIB 99713948915</item>
    </izvorni_sadrzaj>
    <derivirana_varijabla naziv="DomainObject.Predmet.StrankaListFormatedOIB_1">
      <item>Branko Gabre, OIB 99713948915</item>
    </derivirana_varijabla>
  </DomainObject.Predmet.StrankaListFormatedOIB>
  <DomainObject.Predmet.StrankaListFormatedWithAdress>
    <izvorni_sadrzaj>
      <item>Branko Gabre, Roberta Frangeša-mihanovića 36, 23000 Zadar</item>
    </izvorni_sadrzaj>
    <derivirana_varijabla naziv="DomainObject.Predmet.StrankaListFormatedWithAdress_1">
      <item>Branko Gabre, Roberta Frangeša-mihanovića 36, 23000 Zadar</item>
    </derivirana_varijabla>
  </DomainObject.Predmet.StrankaListFormatedWithAdress>
  <DomainObject.Predmet.StrankaListFormatedWithAdressOIB>
    <izvorni_sadrzaj>
      <item>Branko Gabre, OIB 99713948915, Roberta Frangeša-mihanovića 36, 23000 Zadar</item>
    </izvorni_sadrzaj>
    <derivirana_varijabla naziv="DomainObject.Predmet.StrankaListFormatedWithAdressOIB_1">
      <item>Branko Gabre, OIB 99713948915, Roberta Frangeša-mihanovića 36, 23000 Zadar</item>
    </derivirana_varijabla>
  </DomainObject.Predmet.StrankaListFormatedWithAdressOIB>
  <DomainObject.Predmet.StrankaListNazivFormated>
    <izvorni_sadrzaj>
      <item>Branko Gabre</item>
    </izvorni_sadrzaj>
    <derivirana_varijabla naziv="DomainObject.Predmet.StrankaListNazivFormated_1">
      <item>Branko Gabre</item>
    </derivirana_varijabla>
  </DomainObject.Predmet.StrankaListNazivFormated>
  <DomainObject.Predmet.StrankaListNazivFormatedOIB>
    <izvorni_sadrzaj>
      <item>Branko Gabre, OIB 99713948915</item>
    </izvorni_sadrzaj>
    <derivirana_varijabla naziv="DomainObject.Predmet.StrankaListNazivFormatedOIB_1">
      <item>Branko Gabre, OIB 99713948915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Gabre</izvorni_sadrzaj>
    <derivirana_varijabla naziv="DomainObject.Predmet.StrankaIDrugi_1">Branko Gabre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Gabre, OIB 99713948915, Roberta Frangeša-mihanovića 36, 23000 Zadar</izvorni_sadrzaj>
    <derivirana_varijabla naziv="DomainObject.Predmet.StrankaIDrugiAdressOIB_1">Branko Gabre, OIB 99713948915, Roberta Frangeša-mihanovića 36,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Gabre</item>
    </izvorni_sadrzaj>
    <derivirana_varijabla naziv="DomainObject.Predmet.SudioniciListNaziv_1">
      <item>Branko Gabre</item>
    </derivirana_varijabla>
  </DomainObject.Predmet.SudioniciListNaziv>
  <DomainObject.Predmet.SudioniciListAdressOIB>
    <izvorni_sadrzaj>
      <item>Branko Gabre, OIB 99713948915, Roberta Frangeša-mihanovića 36,23000 Zadar</item>
    </izvorni_sadrzaj>
    <derivirana_varijabla naziv="DomainObject.Predmet.SudioniciListAdressOIB_1">
      <item>Branko Gabre, OIB 99713948915, Roberta Frangeša-mihanovića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99713948915</item>
    </izvorni_sadrzaj>
    <derivirana_varijabla naziv="DomainObject.Predmet.SudioniciListNazivOIB_1">
      <item>, OIB 99713948915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9191A-78DE-4C93-9036-12CFB72A5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1016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2016-09-22T10:29:00Z</dcterms:created>
  <dc:creator>Tina Grgas</dc:creator>
  <cp:lastModifiedBy>Merlina Klišmanić</cp:lastModifiedBy>
  <cp:lastPrinted>2016-09-22T10:34:00Z</cp:lastPrinted>
  <dcterms:modified xmlns:xsi="http://www.w3.org/2001/XMLSchema-instance" xsi:type="dcterms:W3CDTF">2016-09-22T12:17:00Z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