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7fecc" w14:paraId="367fecc" w:rsidRDefault="007742FF" w:rsidP="00641496" w:rsidR="007742FF" w:rsidRPr="006C4727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6835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>REPUBLIKA HRVATSKA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7742FF" w:rsidP="007742FF" w:rsidR="007742FF" w:rsidRPr="006C4727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 Zagreb, </w:t>
      </w:r>
      <w:proofErr w:type="spellStart"/>
      <w:r w:rsidRPr="006C4727">
        <w:rPr>
          <w:rFonts w:cstheme="majorBidi" w:hAnsiTheme="majorBidi" w:asciiTheme="majorBidi"/>
          <w:szCs w:val="24"/>
          <w:lang w:val="hr-HR"/>
        </w:rPr>
        <w:t>Amruševa</w:t>
      </w:r>
      <w:proofErr w:type="spellEnd"/>
      <w:r w:rsidRPr="006C4727">
        <w:rPr>
          <w:rFonts w:cstheme="majorBidi" w:hAnsiTheme="majorBidi" w:asciiTheme="majorBidi"/>
          <w:szCs w:val="24"/>
          <w:lang w:val="hr-HR"/>
        </w:rPr>
        <w:t xml:space="preserve"> 2/II</w:t>
      </w:r>
    </w:p>
    <w:p w:rsidRDefault="008A18BD" w:rsidP="008A18BD" w:rsidR="008A18BD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B77EEE" w:rsidP="006C4727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>14</w:t>
      </w:r>
      <w:r w:rsidR="007742FF" w:rsidRPr="006C4727">
        <w:rPr>
          <w:rFonts w:cstheme="majorBidi" w:hAnsiTheme="majorBidi" w:asciiTheme="majorBidi"/>
          <w:szCs w:val="24"/>
          <w:lang w:val="hr-HR"/>
        </w:rPr>
        <w:t>. St-</w:t>
      </w:r>
      <w:r w:rsidR="00C80EB1">
        <w:rPr>
          <w:rFonts w:cstheme="majorBidi" w:hAnsiTheme="majorBidi" w:asciiTheme="majorBidi"/>
          <w:szCs w:val="24"/>
          <w:lang w:val="hr-HR"/>
        </w:rPr>
        <w:t>7154</w:t>
      </w:r>
      <w:r w:rsidR="00177844">
        <w:rPr>
          <w:rFonts w:cstheme="majorBidi" w:hAnsiTheme="majorBidi" w:asciiTheme="majorBidi"/>
          <w:szCs w:val="24"/>
          <w:lang w:val="hr-HR"/>
        </w:rPr>
        <w:t>/2016</w:t>
      </w: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U  I M E  R E P U B L I K E   H R V A T S K E</w:t>
      </w: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4946B8" w:rsidP="0090755D" w:rsidR="004946B8">
      <w:pPr>
        <w:rPr>
          <w:rFonts w:cstheme="majorBidi" w:hAnsiTheme="majorBidi" w:asciiTheme="majorBidi"/>
          <w:szCs w:val="24"/>
          <w:lang w:val="hr-HR"/>
        </w:rPr>
      </w:pPr>
    </w:p>
    <w:p w:rsidRDefault="004946B8" w:rsidP="00C80EB1" w:rsidR="00F223A2" w:rsidRPr="00C80EB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946B8">
        <w:rPr>
          <w:rFonts w:cstheme="majorBidi" w:hAnsiTheme="majorBidi" w:asciiTheme="majorBidi"/>
          <w:szCs w:val="24"/>
          <w:lang w:val="hr-HR"/>
        </w:rPr>
        <w:t xml:space="preserve">Trgovački sud u Zagrebu, po sudskom savjetniku tog suda Tei Antolčić, </w:t>
      </w:r>
      <w:r w:rsidR="007742FF" w:rsidRPr="006C4727">
        <w:rPr>
          <w:rFonts w:cstheme="majorBidi" w:hAnsiTheme="majorBidi" w:asciiTheme="majorBidi"/>
          <w:szCs w:val="24"/>
          <w:lang w:val="hr-HR"/>
        </w:rPr>
        <w:t xml:space="preserve">u stečajnom predmetu povodom zahtjeva FINANCIJSKE AGENCIJE, za provedbu skraćenog </w:t>
      </w:r>
      <w:r w:rsidR="005B39E9">
        <w:rPr>
          <w:rFonts w:cstheme="majorBidi" w:hAnsiTheme="majorBidi" w:asciiTheme="majorBidi"/>
          <w:szCs w:val="24"/>
          <w:lang w:val="hr-HR"/>
        </w:rPr>
        <w:t xml:space="preserve">stečajnog postupka nad </w:t>
      </w:r>
      <w:r w:rsidR="005B39E9" w:rsidRPr="00741410">
        <w:rPr>
          <w:rFonts w:hAnsi="Times New Roman" w:ascii="Times New Roman"/>
          <w:szCs w:val="24"/>
          <w:lang w:val="hr-HR"/>
        </w:rPr>
        <w:t>dužnikom</w:t>
      </w:r>
      <w:r w:rsidR="00C80EB1">
        <w:rPr>
          <w:rFonts w:hAnsi="Times New Roman" w:ascii="Times New Roman"/>
          <w:szCs w:val="24"/>
          <w:lang w:val="hr-HR"/>
        </w:rPr>
        <w:t xml:space="preserve"> </w:t>
      </w:r>
      <w:r w:rsidR="00C80EB1" w:rsidRPr="00C80EB1">
        <w:rPr>
          <w:rFonts w:hAnsi="Times New Roman" w:ascii="Times New Roman"/>
          <w:szCs w:val="24"/>
          <w:lang w:val="hr-HR"/>
        </w:rPr>
        <w:t>CVJETNI ATELJE CATTLEYA j.d.o.o.</w:t>
      </w:r>
      <w:r w:rsidR="00C80EB1">
        <w:rPr>
          <w:rFonts w:hAnsi="Times New Roman" w:ascii="Times New Roman"/>
          <w:szCs w:val="24"/>
          <w:lang w:val="hr-HR"/>
        </w:rPr>
        <w:t xml:space="preserve">, Ivanić-Grad, </w:t>
      </w:r>
      <w:r w:rsidR="00C80EB1" w:rsidRPr="00C80EB1">
        <w:rPr>
          <w:rFonts w:hAnsi="Times New Roman" w:ascii="Times New Roman"/>
          <w:szCs w:val="24"/>
          <w:lang w:val="hr-HR"/>
        </w:rPr>
        <w:t>Milke Trnine 8</w:t>
      </w:r>
      <w:r w:rsidR="00C80EB1">
        <w:rPr>
          <w:rFonts w:hAnsi="Times New Roman" w:ascii="Times New Roman"/>
          <w:szCs w:val="24"/>
          <w:lang w:val="hr-HR"/>
        </w:rPr>
        <w:t xml:space="preserve">, </w:t>
      </w:r>
      <w:r w:rsidR="00C80EB1" w:rsidRPr="00C80EB1">
        <w:rPr>
          <w:rFonts w:hAnsi="Times New Roman" w:ascii="Times New Roman"/>
          <w:szCs w:val="24"/>
          <w:lang w:val="hr-HR"/>
        </w:rPr>
        <w:t>MBS</w:t>
      </w:r>
      <w:r w:rsidR="00C80EB1">
        <w:rPr>
          <w:rFonts w:hAnsi="Times New Roman" w:ascii="Times New Roman"/>
          <w:szCs w:val="24"/>
          <w:lang w:val="hr-HR"/>
        </w:rPr>
        <w:t xml:space="preserve">: </w:t>
      </w:r>
      <w:r w:rsidR="00C80EB1" w:rsidRPr="00C80EB1">
        <w:rPr>
          <w:rFonts w:hAnsi="Times New Roman" w:ascii="Times New Roman"/>
          <w:szCs w:val="24"/>
          <w:lang w:val="hr-HR"/>
        </w:rPr>
        <w:t>080926475</w:t>
      </w:r>
      <w:r w:rsidR="00C80EB1">
        <w:rPr>
          <w:rFonts w:hAnsi="Times New Roman" w:ascii="Times New Roman"/>
          <w:szCs w:val="24"/>
          <w:lang w:val="hr-HR"/>
        </w:rPr>
        <w:t xml:space="preserve">, </w:t>
      </w:r>
      <w:r w:rsidR="00C80EB1" w:rsidRPr="00C80EB1">
        <w:rPr>
          <w:rFonts w:hAnsi="Times New Roman" w:ascii="Times New Roman"/>
          <w:szCs w:val="24"/>
          <w:lang w:val="hr-HR"/>
        </w:rPr>
        <w:t>OIB</w:t>
      </w:r>
      <w:r w:rsidR="00C80EB1">
        <w:rPr>
          <w:rFonts w:hAnsi="Times New Roman" w:ascii="Times New Roman"/>
          <w:szCs w:val="24"/>
          <w:lang w:val="hr-HR"/>
        </w:rPr>
        <w:t xml:space="preserve">: </w:t>
      </w:r>
      <w:r w:rsidR="00C80EB1" w:rsidRPr="00C80EB1">
        <w:rPr>
          <w:rFonts w:hAnsi="Times New Roman" w:ascii="Times New Roman"/>
          <w:szCs w:val="24"/>
          <w:lang w:val="hr-HR"/>
        </w:rPr>
        <w:t>46651045411</w:t>
      </w:r>
      <w:r w:rsidR="003C0DA1">
        <w:rPr>
          <w:rFonts w:hAnsi="Times New Roman" w:ascii="Times New Roman"/>
        </w:rPr>
        <w:t xml:space="preserve">, </w:t>
      </w:r>
      <w:r w:rsidR="00F223A2">
        <w:rPr>
          <w:rFonts w:cstheme="majorBidi" w:hAnsiTheme="majorBidi" w:asciiTheme="majorBidi"/>
          <w:szCs w:val="24"/>
          <w:lang w:val="hr-HR"/>
        </w:rPr>
        <w:t xml:space="preserve">dana </w:t>
      </w:r>
      <w:r w:rsidR="00C9473E">
        <w:rPr>
          <w:rFonts w:cstheme="majorBidi" w:hAnsiTheme="majorBidi" w:asciiTheme="majorBidi"/>
          <w:szCs w:val="24"/>
          <w:lang w:val="hr-HR"/>
        </w:rPr>
        <w:t>9. svibnja</w:t>
      </w:r>
      <w:r w:rsidR="00F223A2">
        <w:rPr>
          <w:rFonts w:cstheme="majorBidi" w:hAnsiTheme="majorBidi" w:asciiTheme="majorBidi"/>
          <w:szCs w:val="24"/>
          <w:lang w:val="hr-HR"/>
        </w:rPr>
        <w:t xml:space="preserve"> 2017.</w:t>
      </w:r>
    </w:p>
    <w:p w:rsidRDefault="005B39E9" w:rsidP="007742FF" w:rsidR="005B39E9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  <w:t>r i j e š i o    j e</w:t>
      </w: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7742FF" w:rsidR="007742FF" w:rsidRPr="006C4727">
      <w:pPr>
        <w:tabs>
          <w:tab w:pos="7384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EB5760" w:rsidR="007742FF" w:rsidRPr="006C4727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6C4727">
        <w:rPr>
          <w:rFonts w:cstheme="majorBidi" w:hAnsiTheme="majorBidi" w:asciiTheme="majorBidi"/>
          <w:szCs w:val="24"/>
        </w:rPr>
        <w:t>I.</w:t>
      </w:r>
      <w:r w:rsidRPr="006C4727">
        <w:rPr>
          <w:rFonts w:cstheme="majorBidi" w:hAnsiTheme="majorBidi" w:asciiTheme="majorBidi"/>
          <w:szCs w:val="24"/>
        </w:rPr>
        <w:tab/>
        <w:t>Otvara se stečajni postupak nad dužnikom</w:t>
      </w:r>
      <w:r w:rsidR="00741410">
        <w:rPr>
          <w:rFonts w:cstheme="majorBidi" w:hAnsiTheme="majorBidi" w:asciiTheme="majorBidi"/>
          <w:szCs w:val="24"/>
        </w:rPr>
        <w:t xml:space="preserve"> </w:t>
      </w:r>
      <w:r w:rsidR="00C80EB1" w:rsidRPr="00C80EB1">
        <w:rPr>
          <w:rFonts w:hAnsi="Times New Roman" w:ascii="Times New Roman"/>
          <w:szCs w:val="24"/>
        </w:rPr>
        <w:t>CVJETNI ATELJE CATTLEYA j.d.o.o.</w:t>
      </w:r>
      <w:r w:rsidR="00C80EB1">
        <w:rPr>
          <w:rFonts w:hAnsi="Times New Roman" w:ascii="Times New Roman"/>
          <w:szCs w:val="24"/>
        </w:rPr>
        <w:t xml:space="preserve">, Ivanić-Grad, </w:t>
      </w:r>
      <w:r w:rsidR="00C80EB1" w:rsidRPr="00C80EB1">
        <w:rPr>
          <w:rFonts w:hAnsi="Times New Roman" w:ascii="Times New Roman"/>
          <w:szCs w:val="24"/>
        </w:rPr>
        <w:t>Milke Trnine 8</w:t>
      </w:r>
      <w:r w:rsidR="00C80EB1">
        <w:rPr>
          <w:rFonts w:hAnsi="Times New Roman" w:ascii="Times New Roman"/>
          <w:szCs w:val="24"/>
        </w:rPr>
        <w:t xml:space="preserve">, </w:t>
      </w:r>
      <w:r w:rsidR="00C80EB1" w:rsidRPr="00C80EB1">
        <w:rPr>
          <w:rFonts w:hAnsi="Times New Roman" w:ascii="Times New Roman"/>
          <w:szCs w:val="24"/>
        </w:rPr>
        <w:t>MBS</w:t>
      </w:r>
      <w:r w:rsidR="00C80EB1">
        <w:rPr>
          <w:rFonts w:hAnsi="Times New Roman" w:ascii="Times New Roman"/>
          <w:szCs w:val="24"/>
        </w:rPr>
        <w:t xml:space="preserve">: </w:t>
      </w:r>
      <w:r w:rsidR="00C80EB1" w:rsidRPr="00C80EB1">
        <w:rPr>
          <w:rFonts w:hAnsi="Times New Roman" w:ascii="Times New Roman"/>
          <w:szCs w:val="24"/>
        </w:rPr>
        <w:t>080926475</w:t>
      </w:r>
      <w:r w:rsidR="00C80EB1">
        <w:rPr>
          <w:rFonts w:hAnsi="Times New Roman" w:ascii="Times New Roman"/>
          <w:szCs w:val="24"/>
        </w:rPr>
        <w:t xml:space="preserve">, </w:t>
      </w:r>
      <w:r w:rsidR="00C80EB1" w:rsidRPr="00C80EB1">
        <w:rPr>
          <w:rFonts w:hAnsi="Times New Roman" w:ascii="Times New Roman"/>
          <w:szCs w:val="24"/>
        </w:rPr>
        <w:t>OIB</w:t>
      </w:r>
      <w:r w:rsidR="00C80EB1">
        <w:rPr>
          <w:rFonts w:hAnsi="Times New Roman" w:ascii="Times New Roman"/>
          <w:szCs w:val="24"/>
        </w:rPr>
        <w:t xml:space="preserve">: </w:t>
      </w:r>
      <w:r w:rsidR="00C80EB1" w:rsidRPr="00C80EB1">
        <w:rPr>
          <w:rFonts w:hAnsi="Times New Roman" w:ascii="Times New Roman"/>
          <w:szCs w:val="24"/>
        </w:rPr>
        <w:t>46651045411</w:t>
      </w:r>
      <w:r w:rsidR="00EB5760">
        <w:rPr>
          <w:rFonts w:cstheme="majorBidi" w:hAnsiTheme="majorBidi" w:asciiTheme="majorBidi"/>
          <w:szCs w:val="24"/>
        </w:rPr>
        <w:t xml:space="preserve">. </w:t>
      </w:r>
      <w:r w:rsidRPr="006C4727">
        <w:rPr>
          <w:rFonts w:cstheme="majorBidi" w:hAnsiTheme="majorBidi" w:asciiTheme="majorBidi"/>
          <w:szCs w:val="24"/>
        </w:rPr>
        <w:t xml:space="preserve">Stečajni postupak otvoren je dana </w:t>
      </w:r>
      <w:r w:rsidR="003738DE" w:rsidRPr="003738DE">
        <w:rPr>
          <w:rFonts w:cstheme="majorBidi" w:hAnsiTheme="majorBidi" w:asciiTheme="majorBidi"/>
          <w:szCs w:val="24"/>
        </w:rPr>
        <w:t xml:space="preserve">9. svibnja </w:t>
      </w:r>
      <w:r w:rsidR="00EB5760" w:rsidRPr="00EB5760">
        <w:rPr>
          <w:rFonts w:cstheme="majorBidi" w:hAnsiTheme="majorBidi" w:asciiTheme="majorBidi"/>
          <w:szCs w:val="24"/>
        </w:rPr>
        <w:t>2017.</w:t>
      </w:r>
      <w:r w:rsidR="00EB5760">
        <w:rPr>
          <w:rFonts w:cstheme="majorBidi" w:hAnsiTheme="majorBidi" w:asciiTheme="majorBidi"/>
          <w:szCs w:val="24"/>
        </w:rPr>
        <w:t xml:space="preserve"> </w:t>
      </w:r>
      <w:r w:rsidRPr="006C4727">
        <w:rPr>
          <w:rFonts w:cstheme="majorBidi" w:hAnsiTheme="majorBidi" w:asciiTheme="majorBidi"/>
          <w:szCs w:val="24"/>
        </w:rPr>
        <w:t>u 15:00 sati kada je ovo rješenje objavljeno na mrežnoj stranici e-Oglasna ploča ovog suda.</w:t>
      </w:r>
    </w:p>
    <w:p w:rsidRDefault="007742FF" w:rsidP="007742FF" w:rsidR="007742FF" w:rsidRPr="006C4727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7742FF" w:rsidP="00D11F8D" w:rsidR="00D11F8D">
      <w:pPr>
        <w:pStyle w:val="BodyText21"/>
        <w:rPr>
          <w:rFonts w:hAnsi="Times New Roman" w:ascii="Times New Roman"/>
          <w:szCs w:val="24"/>
        </w:rPr>
      </w:pPr>
      <w:r w:rsidRPr="006C4727">
        <w:rPr>
          <w:rFonts w:cstheme="majorBidi" w:hAnsiTheme="majorBidi" w:asciiTheme="majorBidi"/>
          <w:szCs w:val="24"/>
        </w:rPr>
        <w:t>II.</w:t>
      </w:r>
      <w:r w:rsidRPr="006C4727">
        <w:rPr>
          <w:rFonts w:cstheme="majorBidi" w:hAnsiTheme="majorBidi" w:asciiTheme="majorBidi"/>
          <w:szCs w:val="24"/>
        </w:rPr>
        <w:tab/>
      </w:r>
      <w:r w:rsidR="00E71AE9" w:rsidRPr="00E71AE9">
        <w:rPr>
          <w:rFonts w:hAnsi="Times New Roman" w:ascii="Times New Roman"/>
          <w:szCs w:val="24"/>
        </w:rPr>
        <w:t xml:space="preserve">Za stečajnog upravitelja imenuje se Petra </w:t>
      </w:r>
      <w:proofErr w:type="spellStart"/>
      <w:r w:rsidR="00E71AE9" w:rsidRPr="00E71AE9">
        <w:rPr>
          <w:rFonts w:hAnsi="Times New Roman" w:ascii="Times New Roman"/>
          <w:szCs w:val="24"/>
        </w:rPr>
        <w:t>Gjurašić</w:t>
      </w:r>
      <w:proofErr w:type="spellEnd"/>
      <w:r w:rsidR="00E71AE9" w:rsidRPr="00E71AE9">
        <w:rPr>
          <w:rFonts w:hAnsi="Times New Roman" w:ascii="Times New Roman"/>
          <w:szCs w:val="24"/>
        </w:rPr>
        <w:t>, Petrinjska 28, Zagreb, OIB: 42344632101.</w:t>
      </w:r>
    </w:p>
    <w:p w:rsidRDefault="00E71AE9" w:rsidP="00D11F8D" w:rsidR="00E71AE9" w:rsidRPr="006C4727">
      <w:pPr>
        <w:pStyle w:val="BodyText21"/>
        <w:rPr>
          <w:rFonts w:cstheme="majorBidi" w:hAnsiTheme="majorBidi" w:asciiTheme="majorBidi"/>
          <w:szCs w:val="24"/>
          <w:u w:val="single"/>
        </w:rPr>
      </w:pPr>
    </w:p>
    <w:p w:rsidRDefault="007742FF" w:rsidP="006C4727" w:rsidR="007742FF" w:rsidRPr="006C4727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III.</w:t>
      </w:r>
      <w:r w:rsidRPr="006C4727">
        <w:rPr>
          <w:rFonts w:cstheme="majorBidi" w:hAnsiTheme="majorBidi" w:asciiTheme="majorBidi"/>
          <w:szCs w:val="24"/>
          <w:lang w:val="hr-HR"/>
        </w:rPr>
        <w:tab/>
        <w:t>Zaključuje se</w:t>
      </w:r>
      <w:r w:rsidR="00F56A5A">
        <w:rPr>
          <w:rFonts w:cstheme="majorBidi" w:hAnsiTheme="majorBidi" w:asciiTheme="majorBidi"/>
          <w:szCs w:val="24"/>
          <w:lang w:val="hr-HR"/>
        </w:rPr>
        <w:t xml:space="preserve"> stečajni postupak nad dužnikom </w:t>
      </w:r>
      <w:r w:rsidR="00C80EB1" w:rsidRPr="00C80EB1">
        <w:rPr>
          <w:rFonts w:hAnsi="Times New Roman" w:ascii="Times New Roman"/>
          <w:szCs w:val="24"/>
          <w:lang w:val="hr-HR"/>
        </w:rPr>
        <w:t>CVJETNI ATELJE CATTLEYA j.d.o.o.</w:t>
      </w:r>
      <w:r w:rsidR="00C80EB1">
        <w:rPr>
          <w:rFonts w:hAnsi="Times New Roman" w:ascii="Times New Roman"/>
          <w:szCs w:val="24"/>
          <w:lang w:val="hr-HR"/>
        </w:rPr>
        <w:t xml:space="preserve">, Ivanić-Grad, </w:t>
      </w:r>
      <w:r w:rsidR="00C80EB1" w:rsidRPr="00C80EB1">
        <w:rPr>
          <w:rFonts w:hAnsi="Times New Roman" w:ascii="Times New Roman"/>
          <w:szCs w:val="24"/>
          <w:lang w:val="hr-HR"/>
        </w:rPr>
        <w:t>Milke Trnine 8</w:t>
      </w:r>
      <w:r w:rsidR="00C80EB1">
        <w:rPr>
          <w:rFonts w:hAnsi="Times New Roman" w:ascii="Times New Roman"/>
          <w:szCs w:val="24"/>
          <w:lang w:val="hr-HR"/>
        </w:rPr>
        <w:t xml:space="preserve">, </w:t>
      </w:r>
      <w:r w:rsidR="00C80EB1" w:rsidRPr="00C80EB1">
        <w:rPr>
          <w:rFonts w:hAnsi="Times New Roman" w:ascii="Times New Roman"/>
          <w:szCs w:val="24"/>
          <w:lang w:val="hr-HR"/>
        </w:rPr>
        <w:t>MBS</w:t>
      </w:r>
      <w:r w:rsidR="00C80EB1">
        <w:rPr>
          <w:rFonts w:hAnsi="Times New Roman" w:ascii="Times New Roman"/>
          <w:szCs w:val="24"/>
          <w:lang w:val="hr-HR"/>
        </w:rPr>
        <w:t xml:space="preserve">: </w:t>
      </w:r>
      <w:r w:rsidR="00C80EB1" w:rsidRPr="00C80EB1">
        <w:rPr>
          <w:rFonts w:hAnsi="Times New Roman" w:ascii="Times New Roman"/>
          <w:szCs w:val="24"/>
          <w:lang w:val="hr-HR"/>
        </w:rPr>
        <w:t>080926475</w:t>
      </w:r>
      <w:r w:rsidR="00C80EB1">
        <w:rPr>
          <w:rFonts w:hAnsi="Times New Roman" w:ascii="Times New Roman"/>
          <w:szCs w:val="24"/>
          <w:lang w:val="hr-HR"/>
        </w:rPr>
        <w:t xml:space="preserve">, </w:t>
      </w:r>
      <w:r w:rsidR="00C80EB1" w:rsidRPr="00C80EB1">
        <w:rPr>
          <w:rFonts w:hAnsi="Times New Roman" w:ascii="Times New Roman"/>
          <w:szCs w:val="24"/>
          <w:lang w:val="hr-HR"/>
        </w:rPr>
        <w:t>OIB</w:t>
      </w:r>
      <w:r w:rsidR="00C80EB1">
        <w:rPr>
          <w:rFonts w:hAnsi="Times New Roman" w:ascii="Times New Roman"/>
          <w:szCs w:val="24"/>
          <w:lang w:val="hr-HR"/>
        </w:rPr>
        <w:t xml:space="preserve">: </w:t>
      </w:r>
      <w:r w:rsidR="00C80EB1" w:rsidRPr="00C80EB1">
        <w:rPr>
          <w:rFonts w:hAnsi="Times New Roman" w:ascii="Times New Roman"/>
          <w:szCs w:val="24"/>
          <w:lang w:val="hr-HR"/>
        </w:rPr>
        <w:t>46651045411</w:t>
      </w:r>
      <w:r w:rsidRPr="006C4727"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526DB9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IV.</w:t>
      </w:r>
      <w:r w:rsidRPr="006C4727">
        <w:rPr>
          <w:rFonts w:cstheme="majorBidi" w:hAnsiTheme="majorBidi" w:asciiTheme="majorBidi"/>
          <w:szCs w:val="24"/>
          <w:lang w:val="hr-HR"/>
        </w:rPr>
        <w:tab/>
        <w:t>Nakon pravomoćnos</w:t>
      </w:r>
      <w:r w:rsidR="003E14EF">
        <w:rPr>
          <w:rFonts w:cstheme="majorBidi" w:hAnsiTheme="majorBidi" w:asciiTheme="majorBidi"/>
          <w:szCs w:val="24"/>
          <w:lang w:val="hr-HR"/>
        </w:rPr>
        <w:t xml:space="preserve">ti ovog rješenja, dužnik će se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brisati iz </w:t>
      </w:r>
      <w:r w:rsidRPr="00F87B16">
        <w:rPr>
          <w:rFonts w:cstheme="majorBidi" w:hAnsiTheme="majorBidi" w:asciiTheme="majorBidi"/>
          <w:szCs w:val="24"/>
          <w:lang w:val="hr-HR"/>
        </w:rPr>
        <w:t>sudskog registra.</w:t>
      </w:r>
    </w:p>
    <w:p w:rsidRDefault="007742FF" w:rsidP="007742FF" w:rsidR="007742FF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DE631A" w:rsidP="007742FF" w:rsidR="00DE631A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Obrazloženje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</w:r>
      <w:r w:rsidR="005F6B2F" w:rsidRPr="005F6B2F">
        <w:rPr>
          <w:rFonts w:cstheme="majorBidi" w:hAnsiTheme="majorBidi" w:asciiTheme="majorBidi"/>
          <w:szCs w:val="24"/>
          <w:lang w:val="hr-HR"/>
        </w:rPr>
        <w:t>Zahtjev za provedbu skraćenog stečajnog postupka podnijela je ovome sudu Financijska agencija (dalje: FINA) temeljem odredbe čl. 444 st. 1 Stečajnog zakona ("Narodne novine" broj: 71/15 – dalje: SZ), nakon čega je ovaj sud pokrenuo skraćeni stečajni postupak nad gore navedenim dužnikom budući su ostvareni  uvjeti iz čl. 428 SZ.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ab/>
        <w:t>Ovaj sud je pozvao osobe ovlaštene za zastupanje dužnika po zakonu dostaviti javnobilježnički ovjerovljen popis imovine i obveza dužnika na propisanom obrascu sukladno čl. 430, čl. 17 i čl. 13. SZ. Nakon ovog poziva utvrđeno je da dužnik nema imovinu dostatnu za namirenje troškova postupka.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ab/>
        <w:t>Nadalje je ovaj sud pozvao dužnikove vjerovnike sukladno članku 430 i čl. 431 SZ predložiti otvaranje stečajnog postupka na dužnikom te predujmiti sredstva za namirenje troškova postupka uz upozorenje na pravne posljedice nepodnošenja istog.</w:t>
      </w:r>
    </w:p>
    <w:p w:rsidRDefault="005F6B2F" w:rsidP="00CB5371" w:rsidR="005F6B2F" w:rsidRPr="005F6B2F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 xml:space="preserve">Niti jedan od vjerovnika nije u ostavljenom roku podnio prijedlog za otvaranje redovnog stečajnog postupka. 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lastRenderedPageBreak/>
        <w:tab/>
        <w:t>Temeljem gore navedenog smatra se da je dužnik nesposoban za plaćanje pa je stoga temeljem odredbe čl. 431 SZ odlučeno kao u izreci ovog rješenja.</w:t>
      </w:r>
    </w:p>
    <w:p w:rsidRDefault="005F6B2F" w:rsidP="00B76468" w:rsidR="005F6B2F" w:rsidRPr="005F6B2F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>Izbor stečajnog upravitelja izvršen je primjenom odredbe čl. 432 SZ.</w:t>
      </w:r>
    </w:p>
    <w:p w:rsidRDefault="007742FF" w:rsidP="005F6B2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690390" w:rsidP="00690390" w:rsidR="00690390" w:rsidRPr="00690390">
      <w:pPr>
        <w:jc w:val="center"/>
        <w:rPr>
          <w:rFonts w:hAnsi="Times New Roman" w:ascii="Times New Roman"/>
          <w:szCs w:val="24"/>
          <w:lang w:val="hr-HR"/>
        </w:rPr>
      </w:pPr>
      <w:r w:rsidRPr="00690390">
        <w:rPr>
          <w:rFonts w:hAnsi="Times New Roman" w:ascii="Times New Roman"/>
          <w:szCs w:val="24"/>
          <w:lang w:val="hr-HR"/>
        </w:rPr>
        <w:t xml:space="preserve">U Zagrebu, </w:t>
      </w:r>
      <w:r w:rsidR="00C9473E">
        <w:rPr>
          <w:rFonts w:hAnsi="Times New Roman" w:ascii="Times New Roman"/>
          <w:szCs w:val="24"/>
          <w:lang w:val="hr-HR"/>
        </w:rPr>
        <w:t>9. svibnja</w:t>
      </w:r>
      <w:r w:rsidR="00847A4F" w:rsidRPr="00847A4F">
        <w:rPr>
          <w:rFonts w:hAnsi="Times New Roman" w:ascii="Times New Roman"/>
          <w:szCs w:val="24"/>
          <w:lang w:val="hr-HR"/>
        </w:rPr>
        <w:t xml:space="preserve"> 2017.</w:t>
      </w:r>
    </w:p>
    <w:p w:rsidRDefault="00690390" w:rsidP="00690390" w:rsidR="00690390" w:rsidRPr="00690390">
      <w:pPr>
        <w:jc w:val="center"/>
        <w:rPr>
          <w:rFonts w:hAnsi="Times New Roman" w:ascii="Times New Roman"/>
          <w:szCs w:val="24"/>
          <w:lang w:val="hr-HR"/>
        </w:rPr>
      </w:pPr>
    </w:p>
    <w:p w:rsidRDefault="004946B8" w:rsidP="004946B8" w:rsidR="004946B8" w:rsidRPr="004946B8">
      <w:pPr>
        <w:jc w:val="right"/>
        <w:rPr>
          <w:rFonts w:hAnsi="Times New Roman" w:ascii="Times New Roman"/>
          <w:szCs w:val="24"/>
          <w:lang w:val="hr-HR"/>
        </w:rPr>
      </w:pPr>
      <w:r w:rsidRPr="004946B8">
        <w:rPr>
          <w:rFonts w:hAnsi="Times New Roman" w:ascii="Times New Roman"/>
          <w:szCs w:val="24"/>
          <w:lang w:val="hr-HR"/>
        </w:rPr>
        <w:t>Sudski savjetnik</w:t>
      </w:r>
    </w:p>
    <w:p w:rsidRDefault="004946B8" w:rsidP="004946B8" w:rsidR="007742FF">
      <w:pPr>
        <w:jc w:val="right"/>
        <w:rPr>
          <w:rFonts w:hAnsi="Times New Roman" w:ascii="Times New Roman"/>
          <w:szCs w:val="24"/>
          <w:lang w:val="hr-HR"/>
        </w:rPr>
      </w:pP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  <w:t xml:space="preserve">  </w:t>
      </w:r>
      <w:r>
        <w:rPr>
          <w:rFonts w:hAnsi="Times New Roman" w:ascii="Times New Roman"/>
          <w:szCs w:val="24"/>
          <w:lang w:val="hr-HR"/>
        </w:rPr>
        <w:t xml:space="preserve">                              </w:t>
      </w:r>
      <w:r w:rsidRPr="004946B8">
        <w:rPr>
          <w:rFonts w:hAnsi="Times New Roman" w:ascii="Times New Roman"/>
          <w:szCs w:val="24"/>
          <w:lang w:val="hr-HR"/>
        </w:rPr>
        <w:t xml:space="preserve">  Tea Antolčić</w:t>
      </w:r>
    </w:p>
    <w:p w:rsidRDefault="004946B8" w:rsidP="004946B8" w:rsidR="004946B8">
      <w:pPr>
        <w:jc w:val="right"/>
        <w:rPr>
          <w:rFonts w:hAnsi="Times New Roman" w:ascii="Times New Roman"/>
          <w:szCs w:val="24"/>
          <w:lang w:val="hr-HR"/>
        </w:rPr>
      </w:pPr>
    </w:p>
    <w:p w:rsidRDefault="00A366C6" w:rsidP="004946B8" w:rsidR="00A366C6">
      <w:pPr>
        <w:jc w:val="right"/>
        <w:rPr>
          <w:rFonts w:hAnsi="Times New Roman" w:ascii="Times New Roman"/>
          <w:szCs w:val="24"/>
          <w:lang w:val="hr-HR"/>
        </w:rPr>
      </w:pPr>
    </w:p>
    <w:p w:rsidRDefault="004946B8" w:rsidP="004946B8" w:rsidR="004946B8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847A4F" w:rsidP="00847A4F" w:rsidR="00847A4F" w:rsidRPr="00847A4F">
      <w:pPr>
        <w:jc w:val="both"/>
        <w:rPr>
          <w:rFonts w:cstheme="majorBidi" w:hAnsiTheme="majorBidi" w:asciiTheme="majorBidi"/>
          <w:szCs w:val="24"/>
          <w:lang w:val="hr-HR"/>
        </w:rPr>
      </w:pPr>
      <w:r w:rsidRPr="00847A4F">
        <w:rPr>
          <w:rFonts w:cstheme="majorBidi" w:hAnsiTheme="majorBidi" w:asciiTheme="majorBidi"/>
          <w:szCs w:val="24"/>
          <w:lang w:val="hr-HR"/>
        </w:rPr>
        <w:t>POUKA O PRAVNOM LIJEKU:</w:t>
      </w:r>
    </w:p>
    <w:p w:rsidRDefault="00847A4F" w:rsidP="00847A4F" w:rsidR="00847A4F" w:rsidRPr="00847A4F">
      <w:pPr>
        <w:jc w:val="both"/>
        <w:rPr>
          <w:rFonts w:cstheme="majorBidi" w:hAnsiTheme="majorBidi" w:asciiTheme="majorBidi"/>
          <w:szCs w:val="24"/>
          <w:lang w:val="hr-HR"/>
        </w:rPr>
      </w:pPr>
      <w:r w:rsidRPr="00847A4F">
        <w:rPr>
          <w:rFonts w:cstheme="majorBidi" w:hAnsiTheme="majorBidi" w:asciiTheme="majorBidi"/>
          <w:szCs w:val="24"/>
          <w:lang w:val="hr-HR"/>
        </w:rPr>
        <w:t xml:space="preserve">Protiv ovog rješenja sudskog savjetnika </w:t>
      </w:r>
      <w:r w:rsidR="0090174E">
        <w:rPr>
          <w:rFonts w:cstheme="majorBidi" w:hAnsiTheme="majorBidi" w:asciiTheme="majorBidi"/>
          <w:szCs w:val="24"/>
          <w:lang w:val="hr-HR"/>
        </w:rPr>
        <w:t xml:space="preserve">može se podnijeti žalba </w:t>
      </w:r>
      <w:r w:rsidRPr="00847A4F">
        <w:rPr>
          <w:rFonts w:cstheme="majorBidi" w:hAnsiTheme="majorBidi" w:asciiTheme="majorBidi"/>
          <w:szCs w:val="24"/>
          <w:lang w:val="hr-HR"/>
        </w:rPr>
        <w:t>ovom sudu u roku od 8 dana od dana primitka rješenja</w:t>
      </w:r>
      <w:r w:rsidR="0090174E" w:rsidRPr="0090174E">
        <w:t xml:space="preserve"> </w:t>
      </w:r>
      <w:r w:rsidR="0090174E" w:rsidRPr="0090174E">
        <w:rPr>
          <w:rFonts w:cstheme="majorBidi" w:hAnsiTheme="majorBidi" w:asciiTheme="majorBidi"/>
          <w:szCs w:val="24"/>
          <w:lang w:val="hr-HR"/>
        </w:rPr>
        <w:t>u 2 (dva) primjerka</w:t>
      </w:r>
      <w:r w:rsidRPr="00847A4F">
        <w:rPr>
          <w:rFonts w:cstheme="majorBidi" w:hAnsiTheme="majorBidi" w:asciiTheme="majorBidi"/>
          <w:szCs w:val="24"/>
          <w:lang w:val="hr-HR"/>
        </w:rPr>
        <w:t>. O žalbi sudskog savjetnika odlučuje suda</w:t>
      </w:r>
      <w:r w:rsidR="00177844">
        <w:rPr>
          <w:rFonts w:cstheme="majorBidi" w:hAnsiTheme="majorBidi" w:asciiTheme="majorBidi"/>
          <w:szCs w:val="24"/>
          <w:lang w:val="hr-HR"/>
        </w:rPr>
        <w:t>c pojedinac ovog suda</w:t>
      </w:r>
      <w:r>
        <w:rPr>
          <w:rFonts w:cstheme="majorBidi" w:hAnsiTheme="majorBidi" w:asciiTheme="majorBidi"/>
          <w:szCs w:val="24"/>
          <w:lang w:val="hr-HR"/>
        </w:rPr>
        <w:t xml:space="preserve"> (čl. 436 st. 1 i </w:t>
      </w:r>
      <w:r w:rsidR="0038174F">
        <w:rPr>
          <w:rFonts w:cstheme="majorBidi" w:hAnsiTheme="majorBidi" w:asciiTheme="majorBidi"/>
          <w:szCs w:val="24"/>
          <w:lang w:val="hr-HR"/>
        </w:rPr>
        <w:t>2</w:t>
      </w:r>
      <w:r>
        <w:rPr>
          <w:rFonts w:cstheme="majorBidi" w:hAnsiTheme="majorBidi" w:asciiTheme="majorBidi"/>
          <w:szCs w:val="24"/>
          <w:lang w:val="hr-HR"/>
        </w:rPr>
        <w:t xml:space="preserve"> SZ</w:t>
      </w:r>
      <w:r w:rsidRPr="00847A4F">
        <w:rPr>
          <w:rFonts w:cstheme="majorBidi" w:hAnsiTheme="majorBidi" w:asciiTheme="majorBidi"/>
          <w:szCs w:val="24"/>
          <w:lang w:val="hr-HR"/>
        </w:rPr>
        <w:t>)</w:t>
      </w:r>
      <w:r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4946B8" w:rsidP="007742FF" w:rsidR="004946B8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DNA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1.) Podnositelju zahtjeva: FINA 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2.) Dužnik i zakonski zastupnik dužnika- preporučeno poštom</w:t>
      </w:r>
    </w:p>
    <w:p w:rsidRDefault="008A18BD" w:rsidP="008A18BD" w:rsidR="00904336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3.) Ministarstvo pravosuđa po ŽDO Zagreb</w:t>
      </w:r>
    </w:p>
    <w:p w:rsidRDefault="00690390" w:rsidP="008A18BD" w:rsidR="00F87B16">
      <w:pPr>
        <w:jc w:val="both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 xml:space="preserve">4.) </w:t>
      </w:r>
      <w:r w:rsidR="008A18BD" w:rsidRPr="006C4727">
        <w:rPr>
          <w:rFonts w:cstheme="majorBidi" w:hAnsiTheme="majorBidi" w:asciiTheme="majorBidi"/>
          <w:szCs w:val="24"/>
          <w:lang w:val="hr-HR"/>
        </w:rPr>
        <w:t>Sudski registar – elektronski, a</w:t>
      </w:r>
      <w:r w:rsidR="008A18BD" w:rsidRPr="006C4727">
        <w:rPr>
          <w:rFonts w:cstheme="majorBidi" w:hAnsiTheme="majorBidi" w:asciiTheme="majorBidi"/>
          <w:szCs w:val="24"/>
          <w:u w:val="single"/>
          <w:lang w:val="hr-HR"/>
        </w:rPr>
        <w:t xml:space="preserve"> neposredno</w:t>
      </w:r>
      <w:r w:rsidR="008A18BD" w:rsidRPr="006C4727">
        <w:rPr>
          <w:rFonts w:cstheme="majorBidi" w:hAnsiTheme="majorBidi" w:asciiTheme="majorBidi"/>
          <w:szCs w:val="24"/>
          <w:lang w:val="hr-HR"/>
        </w:rPr>
        <w:t xml:space="preserve"> </w:t>
      </w:r>
      <w:r w:rsidR="008A18BD" w:rsidRPr="006C4727">
        <w:rPr>
          <w:rFonts w:cstheme="majorBidi" w:hAnsiTheme="majorBidi" w:asciiTheme="majorBidi"/>
          <w:szCs w:val="24"/>
          <w:u w:val="single"/>
          <w:lang w:val="hr-HR"/>
        </w:rPr>
        <w:t>po pravomoćnosti</w:t>
      </w:r>
      <w:r w:rsidR="00904336">
        <w:rPr>
          <w:rFonts w:cstheme="majorBidi" w:hAnsiTheme="majorBidi" w:asciiTheme="majorBidi"/>
          <w:szCs w:val="24"/>
          <w:u w:val="single"/>
          <w:lang w:val="hr-HR"/>
        </w:rPr>
        <w:t xml:space="preserve"> 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5.) Mrežna stranica e-Oglasne ploče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6.) Porezna uprava</w:t>
      </w:r>
    </w:p>
    <w:p w:rsidRDefault="008A18BD" w:rsidP="008A18BD" w:rsidR="008A18BD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7.) Stečajnom upravitelju</w:t>
      </w:r>
    </w:p>
    <w:p w:rsidRDefault="00177844" w:rsidP="008A18BD" w:rsidR="00177844">
      <w:pPr>
        <w:jc w:val="both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 xml:space="preserve">8.) </w:t>
      </w:r>
      <w:proofErr w:type="spellStart"/>
      <w:r w:rsidR="00C80EB1">
        <w:rPr>
          <w:rFonts w:cstheme="majorBidi" w:hAnsiTheme="majorBidi" w:asciiTheme="majorBidi"/>
          <w:szCs w:val="24"/>
          <w:lang w:val="hr-HR"/>
        </w:rPr>
        <w:t>Raiffeisenbank</w:t>
      </w:r>
      <w:proofErr w:type="spellEnd"/>
      <w:r w:rsidR="00C80EB1">
        <w:rPr>
          <w:rFonts w:cstheme="majorBidi" w:hAnsiTheme="majorBidi" w:asciiTheme="majorBidi"/>
          <w:szCs w:val="24"/>
          <w:lang w:val="hr-HR"/>
        </w:rPr>
        <w:t xml:space="preserve"> </w:t>
      </w:r>
      <w:proofErr w:type="spellStart"/>
      <w:r w:rsidR="00C80EB1">
        <w:rPr>
          <w:rFonts w:cstheme="majorBidi" w:hAnsiTheme="majorBidi" w:asciiTheme="majorBidi"/>
          <w:szCs w:val="24"/>
          <w:lang w:val="hr-HR"/>
        </w:rPr>
        <w:t>Austria</w:t>
      </w:r>
      <w:proofErr w:type="spellEnd"/>
      <w:r w:rsidR="003738DE">
        <w:rPr>
          <w:rFonts w:cstheme="majorBidi" w:hAnsiTheme="majorBidi" w:asciiTheme="majorBidi"/>
          <w:szCs w:val="24"/>
          <w:lang w:val="hr-HR"/>
        </w:rPr>
        <w:t xml:space="preserve"> d.d.</w:t>
      </w:r>
    </w:p>
    <w:p w:rsidRDefault="008A18BD" w:rsidP="002A7190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F000B2" w:rsidP="007742FF" w:rsidR="00F000B2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F608ED" w:rsidR="00F608ED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1E2A68" w:rsidR="001E2A68" w:rsidRPr="006C4727">
      <w:pPr>
        <w:rPr>
          <w:rFonts w:cstheme="majorBidi" w:hAnsiTheme="majorBidi" w:asciiTheme="majorBidi"/>
          <w:szCs w:val="24"/>
          <w:lang w:val="hr-HR"/>
        </w:rPr>
      </w:pPr>
    </w:p>
    <w:sectPr w:rsidSect="00F86F83" w:rsidR="001E2A68" w:rsidRPr="006C4727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766125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2</w:t>
        </w:r>
      </w:p>
      <w:p w:rsidRDefault="00766125" w:rsidP="006C4727" w:rsidR="00F86F83" w:rsidRPr="00E03AFE">
        <w:pPr>
          <w:pStyle w:val="Zaglavlje"/>
          <w:jc w:val="right"/>
          <w:rPr>
            <w:rFonts w:hAnsi="Times New Roman" w:ascii="Times New Roman"/>
          </w:rPr>
        </w:pPr>
        <w:r>
          <w:rPr>
            <w:rFonts w:hAnsi="Times New Roman" w:ascii="Times New Roman"/>
          </w:rPr>
          <w:t>14</w:t>
        </w:r>
        <w:r w:rsidR="00E03AFE" w:rsidRPr="00E03AFE">
          <w:rPr>
            <w:rFonts w:hAnsi="Times New Roman" w:ascii="Times New Roman"/>
          </w:rPr>
          <w:t>. St-</w:t>
        </w:r>
        <w:r w:rsidR="00C80EB1">
          <w:rPr>
            <w:rFonts w:hAnsi="Times New Roman" w:ascii="Times New Roman"/>
          </w:rPr>
          <w:t>7154</w:t>
        </w:r>
        <w:r w:rsidR="00F1743B">
          <w:rPr>
            <w:rFonts w:hAnsi="Times New Roman" w:ascii="Times New Roman"/>
          </w:rPr>
          <w:t>/</w:t>
        </w:r>
        <w:r w:rsidR="00CB54ED">
          <w:rPr>
            <w:rFonts w:hAnsi="Times New Roman" w:ascii="Times New Roman"/>
          </w:rPr>
          <w:t>2016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11C50"/>
    <w:rsid w:val="00032C05"/>
    <w:rsid w:val="00035830"/>
    <w:rsid w:val="00052D93"/>
    <w:rsid w:val="00060EBE"/>
    <w:rsid w:val="0006381E"/>
    <w:rsid w:val="000676A4"/>
    <w:rsid w:val="00077201"/>
    <w:rsid w:val="00083AAA"/>
    <w:rsid w:val="0009026B"/>
    <w:rsid w:val="000962E6"/>
    <w:rsid w:val="000B609B"/>
    <w:rsid w:val="000C47B3"/>
    <w:rsid w:val="000D51C2"/>
    <w:rsid w:val="000E6629"/>
    <w:rsid w:val="000F23D9"/>
    <w:rsid w:val="0010153D"/>
    <w:rsid w:val="00102EF2"/>
    <w:rsid w:val="0010556D"/>
    <w:rsid w:val="00110F1B"/>
    <w:rsid w:val="00112B50"/>
    <w:rsid w:val="00112D9A"/>
    <w:rsid w:val="0012189B"/>
    <w:rsid w:val="00130E15"/>
    <w:rsid w:val="00132B87"/>
    <w:rsid w:val="0013355C"/>
    <w:rsid w:val="00146043"/>
    <w:rsid w:val="00160C5A"/>
    <w:rsid w:val="00166F55"/>
    <w:rsid w:val="001764E7"/>
    <w:rsid w:val="00177844"/>
    <w:rsid w:val="00182088"/>
    <w:rsid w:val="0018480B"/>
    <w:rsid w:val="00190B31"/>
    <w:rsid w:val="00192F79"/>
    <w:rsid w:val="001963C9"/>
    <w:rsid w:val="001B58EA"/>
    <w:rsid w:val="001C0EA2"/>
    <w:rsid w:val="001C360D"/>
    <w:rsid w:val="001C4ACE"/>
    <w:rsid w:val="001E2A68"/>
    <w:rsid w:val="001F3A43"/>
    <w:rsid w:val="00203A97"/>
    <w:rsid w:val="00204524"/>
    <w:rsid w:val="002116D3"/>
    <w:rsid w:val="002138EE"/>
    <w:rsid w:val="002220C9"/>
    <w:rsid w:val="00223CC7"/>
    <w:rsid w:val="0023009D"/>
    <w:rsid w:val="00250B6E"/>
    <w:rsid w:val="002517D8"/>
    <w:rsid w:val="00256DFD"/>
    <w:rsid w:val="002777F6"/>
    <w:rsid w:val="002914C8"/>
    <w:rsid w:val="002A0CFB"/>
    <w:rsid w:val="002A7190"/>
    <w:rsid w:val="002B435F"/>
    <w:rsid w:val="002C2769"/>
    <w:rsid w:val="002E1551"/>
    <w:rsid w:val="002F4C1C"/>
    <w:rsid w:val="00343AEE"/>
    <w:rsid w:val="003448F6"/>
    <w:rsid w:val="00353964"/>
    <w:rsid w:val="00354277"/>
    <w:rsid w:val="00366BFF"/>
    <w:rsid w:val="0037266D"/>
    <w:rsid w:val="003738DE"/>
    <w:rsid w:val="0038174F"/>
    <w:rsid w:val="00385410"/>
    <w:rsid w:val="0038576B"/>
    <w:rsid w:val="00395AD6"/>
    <w:rsid w:val="003A104D"/>
    <w:rsid w:val="003A1381"/>
    <w:rsid w:val="003B79BE"/>
    <w:rsid w:val="003C0DA1"/>
    <w:rsid w:val="003E14EF"/>
    <w:rsid w:val="003E3A62"/>
    <w:rsid w:val="003E41A8"/>
    <w:rsid w:val="003F2621"/>
    <w:rsid w:val="004017E6"/>
    <w:rsid w:val="0042162E"/>
    <w:rsid w:val="004323FA"/>
    <w:rsid w:val="0043325E"/>
    <w:rsid w:val="004368F9"/>
    <w:rsid w:val="0044662D"/>
    <w:rsid w:val="004544C1"/>
    <w:rsid w:val="00475A33"/>
    <w:rsid w:val="00475C41"/>
    <w:rsid w:val="004946B8"/>
    <w:rsid w:val="00495874"/>
    <w:rsid w:val="004A727D"/>
    <w:rsid w:val="004B7DF9"/>
    <w:rsid w:val="004C3A8E"/>
    <w:rsid w:val="004C44E7"/>
    <w:rsid w:val="004C69B9"/>
    <w:rsid w:val="004D2C42"/>
    <w:rsid w:val="004D6371"/>
    <w:rsid w:val="0050121B"/>
    <w:rsid w:val="00506C88"/>
    <w:rsid w:val="00526DB9"/>
    <w:rsid w:val="0052754B"/>
    <w:rsid w:val="00532B71"/>
    <w:rsid w:val="00556763"/>
    <w:rsid w:val="00562AD0"/>
    <w:rsid w:val="005940E9"/>
    <w:rsid w:val="005A7380"/>
    <w:rsid w:val="005B16A7"/>
    <w:rsid w:val="005B39E9"/>
    <w:rsid w:val="005B7067"/>
    <w:rsid w:val="005D55AF"/>
    <w:rsid w:val="005F6B2F"/>
    <w:rsid w:val="006223F5"/>
    <w:rsid w:val="00622893"/>
    <w:rsid w:val="006356C5"/>
    <w:rsid w:val="00637512"/>
    <w:rsid w:val="00640152"/>
    <w:rsid w:val="00640692"/>
    <w:rsid w:val="00640F49"/>
    <w:rsid w:val="00641496"/>
    <w:rsid w:val="00647B73"/>
    <w:rsid w:val="00652D44"/>
    <w:rsid w:val="00653478"/>
    <w:rsid w:val="00663B0A"/>
    <w:rsid w:val="00685E1A"/>
    <w:rsid w:val="006866A9"/>
    <w:rsid w:val="00690390"/>
    <w:rsid w:val="006A7345"/>
    <w:rsid w:val="006C4727"/>
    <w:rsid w:val="006C625C"/>
    <w:rsid w:val="006D13C5"/>
    <w:rsid w:val="006D3A6D"/>
    <w:rsid w:val="006D4241"/>
    <w:rsid w:val="006F03C5"/>
    <w:rsid w:val="006F3197"/>
    <w:rsid w:val="0071050D"/>
    <w:rsid w:val="00730EAB"/>
    <w:rsid w:val="0073720A"/>
    <w:rsid w:val="00740666"/>
    <w:rsid w:val="00741410"/>
    <w:rsid w:val="007432A0"/>
    <w:rsid w:val="00754D3B"/>
    <w:rsid w:val="00754ECB"/>
    <w:rsid w:val="00756A53"/>
    <w:rsid w:val="00766125"/>
    <w:rsid w:val="007742FF"/>
    <w:rsid w:val="00776DBE"/>
    <w:rsid w:val="007834CB"/>
    <w:rsid w:val="00794B4B"/>
    <w:rsid w:val="007A29F9"/>
    <w:rsid w:val="007A37AE"/>
    <w:rsid w:val="007A52C5"/>
    <w:rsid w:val="007B31E5"/>
    <w:rsid w:val="007E1CF6"/>
    <w:rsid w:val="007E7F58"/>
    <w:rsid w:val="007F2C53"/>
    <w:rsid w:val="007F5775"/>
    <w:rsid w:val="008031D5"/>
    <w:rsid w:val="00813326"/>
    <w:rsid w:val="00813770"/>
    <w:rsid w:val="00814A75"/>
    <w:rsid w:val="0081718B"/>
    <w:rsid w:val="00826187"/>
    <w:rsid w:val="00840E3D"/>
    <w:rsid w:val="00847A4F"/>
    <w:rsid w:val="0085524F"/>
    <w:rsid w:val="00867F16"/>
    <w:rsid w:val="0088293F"/>
    <w:rsid w:val="00890179"/>
    <w:rsid w:val="00894F52"/>
    <w:rsid w:val="008A18BD"/>
    <w:rsid w:val="008F7D32"/>
    <w:rsid w:val="0090174E"/>
    <w:rsid w:val="00904336"/>
    <w:rsid w:val="0090755D"/>
    <w:rsid w:val="009414D6"/>
    <w:rsid w:val="00956B1E"/>
    <w:rsid w:val="00961D9E"/>
    <w:rsid w:val="009634E3"/>
    <w:rsid w:val="009642F0"/>
    <w:rsid w:val="00990135"/>
    <w:rsid w:val="0099740D"/>
    <w:rsid w:val="009979B0"/>
    <w:rsid w:val="00997BA9"/>
    <w:rsid w:val="009B6D76"/>
    <w:rsid w:val="009C6AAA"/>
    <w:rsid w:val="009C6C32"/>
    <w:rsid w:val="009D557F"/>
    <w:rsid w:val="009F5765"/>
    <w:rsid w:val="009F610D"/>
    <w:rsid w:val="00A04B6E"/>
    <w:rsid w:val="00A06394"/>
    <w:rsid w:val="00A366C6"/>
    <w:rsid w:val="00A40131"/>
    <w:rsid w:val="00A47301"/>
    <w:rsid w:val="00A476A2"/>
    <w:rsid w:val="00A57763"/>
    <w:rsid w:val="00A6647D"/>
    <w:rsid w:val="00A67C9A"/>
    <w:rsid w:val="00A95334"/>
    <w:rsid w:val="00AA51BC"/>
    <w:rsid w:val="00AA754A"/>
    <w:rsid w:val="00AB1856"/>
    <w:rsid w:val="00AB1C6E"/>
    <w:rsid w:val="00AB6C5F"/>
    <w:rsid w:val="00AB7883"/>
    <w:rsid w:val="00AC4699"/>
    <w:rsid w:val="00AD5498"/>
    <w:rsid w:val="00AE673F"/>
    <w:rsid w:val="00AF1213"/>
    <w:rsid w:val="00AF40B4"/>
    <w:rsid w:val="00B026C1"/>
    <w:rsid w:val="00B03169"/>
    <w:rsid w:val="00B0381B"/>
    <w:rsid w:val="00B17263"/>
    <w:rsid w:val="00B2463B"/>
    <w:rsid w:val="00B33625"/>
    <w:rsid w:val="00B36ABC"/>
    <w:rsid w:val="00B76468"/>
    <w:rsid w:val="00B77EEE"/>
    <w:rsid w:val="00B8494A"/>
    <w:rsid w:val="00BA6AD3"/>
    <w:rsid w:val="00BE194E"/>
    <w:rsid w:val="00BE20D2"/>
    <w:rsid w:val="00C05D15"/>
    <w:rsid w:val="00C105EB"/>
    <w:rsid w:val="00C17143"/>
    <w:rsid w:val="00C23038"/>
    <w:rsid w:val="00C33511"/>
    <w:rsid w:val="00C3758E"/>
    <w:rsid w:val="00C47DBC"/>
    <w:rsid w:val="00C51F6D"/>
    <w:rsid w:val="00C531C8"/>
    <w:rsid w:val="00C57378"/>
    <w:rsid w:val="00C57CAF"/>
    <w:rsid w:val="00C758B4"/>
    <w:rsid w:val="00C80EB1"/>
    <w:rsid w:val="00C9473E"/>
    <w:rsid w:val="00CA2B28"/>
    <w:rsid w:val="00CB5371"/>
    <w:rsid w:val="00CB54ED"/>
    <w:rsid w:val="00CE73F7"/>
    <w:rsid w:val="00CF2939"/>
    <w:rsid w:val="00CF6DC8"/>
    <w:rsid w:val="00D0555B"/>
    <w:rsid w:val="00D07C2D"/>
    <w:rsid w:val="00D11F8D"/>
    <w:rsid w:val="00D12FA8"/>
    <w:rsid w:val="00D13F45"/>
    <w:rsid w:val="00D142D1"/>
    <w:rsid w:val="00D156DB"/>
    <w:rsid w:val="00D17C82"/>
    <w:rsid w:val="00D33462"/>
    <w:rsid w:val="00D33DC3"/>
    <w:rsid w:val="00D36B5F"/>
    <w:rsid w:val="00D44D4F"/>
    <w:rsid w:val="00D46892"/>
    <w:rsid w:val="00D706C6"/>
    <w:rsid w:val="00D73B80"/>
    <w:rsid w:val="00D80F4D"/>
    <w:rsid w:val="00D955F3"/>
    <w:rsid w:val="00DA2AB9"/>
    <w:rsid w:val="00DB29D2"/>
    <w:rsid w:val="00DB4528"/>
    <w:rsid w:val="00DB552B"/>
    <w:rsid w:val="00DB6A80"/>
    <w:rsid w:val="00DB7204"/>
    <w:rsid w:val="00DB79FA"/>
    <w:rsid w:val="00DC1F67"/>
    <w:rsid w:val="00DC347F"/>
    <w:rsid w:val="00DC34DC"/>
    <w:rsid w:val="00DC6B57"/>
    <w:rsid w:val="00DD195A"/>
    <w:rsid w:val="00DD5B8E"/>
    <w:rsid w:val="00DE631A"/>
    <w:rsid w:val="00DF49E3"/>
    <w:rsid w:val="00DF4B45"/>
    <w:rsid w:val="00DF5BE0"/>
    <w:rsid w:val="00E03AFE"/>
    <w:rsid w:val="00E05B9D"/>
    <w:rsid w:val="00E4076C"/>
    <w:rsid w:val="00E65D7F"/>
    <w:rsid w:val="00E71AE9"/>
    <w:rsid w:val="00E72F6B"/>
    <w:rsid w:val="00E82FA9"/>
    <w:rsid w:val="00E85195"/>
    <w:rsid w:val="00E958D9"/>
    <w:rsid w:val="00EB5760"/>
    <w:rsid w:val="00EC3898"/>
    <w:rsid w:val="00EC4D50"/>
    <w:rsid w:val="00EC79BC"/>
    <w:rsid w:val="00EE0C6F"/>
    <w:rsid w:val="00EE5750"/>
    <w:rsid w:val="00EE69E5"/>
    <w:rsid w:val="00EF0421"/>
    <w:rsid w:val="00EF1F05"/>
    <w:rsid w:val="00EF68FC"/>
    <w:rsid w:val="00F000B2"/>
    <w:rsid w:val="00F01CD6"/>
    <w:rsid w:val="00F13199"/>
    <w:rsid w:val="00F1743B"/>
    <w:rsid w:val="00F174ED"/>
    <w:rsid w:val="00F223A2"/>
    <w:rsid w:val="00F335AA"/>
    <w:rsid w:val="00F556F6"/>
    <w:rsid w:val="00F56A5A"/>
    <w:rsid w:val="00F608ED"/>
    <w:rsid w:val="00F62A72"/>
    <w:rsid w:val="00F667BC"/>
    <w:rsid w:val="00F77311"/>
    <w:rsid w:val="00F81EB7"/>
    <w:rsid w:val="00F83759"/>
    <w:rsid w:val="00F86F83"/>
    <w:rsid w:val="00F87B16"/>
    <w:rsid w:val="00FA369B"/>
    <w:rsid w:val="00FA4B95"/>
    <w:rsid w:val="00FB2638"/>
    <w:rsid w:val="00FD18FB"/>
    <w:rsid w:val="00FE63C3"/>
    <w:rsid w:val="00FE7CDD"/>
    <w:rsid w:val="00FF556F"/>
    <w:rsid w:val="00FF7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43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5457463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5707491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49456526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2050003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7683049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817452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059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28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2017.</izvorni_sadrzaj>
    <derivirana_varijabla naziv="DomainObject.DatumDonosenjaOdluke_1">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Tea</izvorni_sadrzaj>
    <derivirana_varijabla naziv="DomainObject.DonositeljOdluke.Ime_1">Tea</derivirana_varijabla>
  </DomainObject.DonositeljOdluke.Ime>
  <DomainObject.DonositeljOdluke.Prezime>
    <izvorni_sadrzaj>Antolčić</izvorni_sadrzaj>
    <derivirana_varijabla naziv="DomainObject.DonositeljOdluke.Prezime_1">Antolčić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7154</izvorni_sadrzaj>
    <derivirana_varijabla naziv="DomainObject.Predmet.Broj_1">7154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2016.</izvorni_sadrzaj>
    <derivirana_varijabla naziv="DomainObject.Predmet.DatumOsnivanja_1">30.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St-7154/2016</izvorni_sadrzaj>
    <derivirana_varijabla naziv="DomainObject.Predmet.OznakaBroj_1">St-7154/2016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CVJETNI ATELJE CATTLEYA jednostavno društvo s ograničenom odgovornošću za usluge i trgovinu</izvorni_sadrzaj>
    <derivirana_varijabla naziv="DomainObject.Predmet.ProtustrankaFormated_1">  CVJETNI ATELJE CATTLEYA jednostavno društvo s ograničenom odgovornošću za usluge i trgovinu</derivirana_varijabla>
  </DomainObject.Predmet.ProtustrankaFormated>
  <DomainObject.Predmet.ProtustrankaFormatedOIB>
    <izvorni_sadrzaj>  CVJETNI ATELJE CATTLEYA jednostavno društvo s ograničenom odgovornošću za usluge i trgovinu, OIB 46651045411</izvorni_sadrzaj>
    <derivirana_varijabla naziv="DomainObject.Predmet.ProtustrankaFormatedOIB_1">  CVJETNI ATELJE CATTLEYA jednostavno društvo s ograničenom odgovornošću za usluge i trgovinu, OIB 46651045411</derivirana_varijabla>
  </DomainObject.Predmet.ProtustrankaFormatedOIB>
  <DomainObject.Predmet.ProtustrankaFormatedWithAdress>
    <izvorni_sadrzaj> CVJETNI ATELJE CATTLEYA jednostavno društvo s ograničenom odgovornošću za usluge i trgovinu, Milke Trnine 8, 10310 Ivanić-Grad</izvorni_sadrzaj>
    <derivirana_varijabla naziv="DomainObject.Predmet.ProtustrankaFormatedWithAdress_1"> CVJETNI ATELJE CATTLEYA jednostavno društvo s ograničenom odgovornošću za usluge i trgovinu, Milke Trnine 8, 10310 Ivanić-Grad</derivirana_varijabla>
  </DomainObject.Predmet.ProtustrankaFormatedWithAdress>
  <DomainObject.Predmet.ProtustrankaFormatedWithAdressOIB>
    <izvorni_sadrzaj> CVJETNI ATELJE CATTLEYA jednostavno društvo s ograničenom odgovornošću za usluge i trgovinu, OIB 46651045411, Milke Trnine 8, 10310 Ivanić-Grad</izvorni_sadrzaj>
    <derivirana_varijabla naziv="DomainObject.Predmet.ProtustrankaFormatedWithAdressOIB_1"> CVJETNI ATELJE CATTLEYA jednostavno društvo s ograničenom odgovornošću za usluge i trgovinu, OIB 46651045411, Milke Trnine 8, 10310 Ivanić-Grad</derivirana_varijabla>
  </DomainObject.Predmet.ProtustrankaFormatedWithAdressOIB>
  <DomainObject.Predmet.ProtustrankaWithAdress>
    <izvorni_sadrzaj>CVJETNI ATELJE CATTLEYA jednostavno društvo s ograničenom odgovornošću za usluge i trgovinu Milke Trnine 8, 10310 Ivanić-Grad</izvorni_sadrzaj>
    <derivirana_varijabla naziv="DomainObject.Predmet.ProtustrankaWithAdress_1">CVJETNI ATELJE CATTLEYA jednostavno društvo s ograničenom odgovornošću za usluge i trgovinu Milke Trnine 8, 10310 Ivanić-Grad</derivirana_varijabla>
  </DomainObject.Predmet.ProtustrankaWithAdress>
  <DomainObject.Predmet.ProtustrankaWithAdressOIB>
    <izvorni_sadrzaj>CVJETNI ATELJE CATTLEYA jednostavno društvo s ograničenom odgovornošću za usluge i trgovinu, OIB 46651045411, Milke Trnine 8, 10310 Ivanić-Grad</izvorni_sadrzaj>
    <derivirana_varijabla naziv="DomainObject.Predmet.ProtustrankaWithAdressOIB_1">CVJETNI ATELJE CATTLEYA jednostavno društvo s ograničenom odgovornošću za usluge i trgovinu, OIB 46651045411, Milke Trnine 8, 10310 Ivanić-Grad</derivirana_varijabla>
  </DomainObject.Predmet.ProtustrankaWithAdressOIB>
  <DomainObject.Predmet.ProtustrankaNazivFormated>
    <izvorni_sadrzaj>CVJETNI ATELJE CATTLEYA jednostavno društvo s ograničenom odgovornošću za usluge i trgovinu</izvorni_sadrzaj>
    <derivirana_varijabla naziv="DomainObject.Predmet.ProtustrankaNazivFormated_1">CVJETNI ATELJE CATTLEYA jednostavno društvo s ograničenom odgovornošću za usluge i trgovinu</derivirana_varijabla>
  </DomainObject.Predmet.ProtustrankaNazivFormated>
  <DomainObject.Predmet.ProtustrankaNazivFormatedOIB>
    <izvorni_sadrzaj>CVJETNI ATELJE CATTLEYA jednostavno društvo s ograničenom odgovornošću za usluge i trgovinu, OIB 46651045411</izvorni_sadrzaj>
    <derivirana_varijabla naziv="DomainObject.Predmet.ProtustrankaNazivFormatedOIB_1">CVJETNI ATELJE CATTLEYA jednostavno društvo s ograničenom odgovornošću za usluge i trgovinu, OIB 46651045411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14.St-T. Antolčić</izvorni_sadrzaj>
    <derivirana_varijabla naziv="DomainObject.Predmet.Referada.Naziv_1">14.St-T. Antolčić</derivirana_varijabla>
  </DomainObject.Predmet.Referada.Naziv>
  <DomainObject.Predmet.Referada.Oznaka>
    <izvorni_sadrzaj>14.St</izvorni_sadrzaj>
    <derivirana_varijabla naziv="DomainObject.Predmet.Referada.Oznaka_1">14.St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Tea Antolčić</izvorni_sadrzaj>
    <derivirana_varijabla naziv="DomainObject.Predmet.Referada.Sudac_1">Tea Antolčić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14.St-T. Antolčić</izvorni_sadrzaj>
    <derivirana_varijabla naziv="DomainObject.Predmet.TrenutnaLokacijaSpisa.Naziv_1">14.St-T. Antolčić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CVJETNI ATELJE CATTLEYA jednostavno društvo s ograničenom odgovornošću za usluge i trgovinu</item>
    </izvorni_sadrzaj>
    <derivirana_varijabla naziv="DomainObject.Predmet.ProtuStrankaListFormated_1">
      <item>CVJETNI ATELJE CATTLEYA jednostavno društvo s ograničenom odgovornošću za usluge i trgovinu</item>
    </derivirana_varijabla>
  </DomainObject.Predmet.ProtuStrankaListFormated>
  <DomainObject.Predmet.ProtuStrankaListFormatedOIB>
    <izvorni_sadrzaj>
      <item>CVJETNI ATELJE CATTLEYA jednostavno društvo s ograničenom odgovornošću za usluge i trgovinu, OIB 46651045411</item>
    </izvorni_sadrzaj>
    <derivirana_varijabla naziv="DomainObject.Predmet.ProtuStrankaListFormatedOIB_1">
      <item>CVJETNI ATELJE CATTLEYA jednostavno društvo s ograničenom odgovornošću za usluge i trgovinu, OIB 46651045411</item>
    </derivirana_varijabla>
  </DomainObject.Predmet.ProtuStrankaListFormatedOIB>
  <DomainObject.Predmet.ProtuStrankaListFormatedWithAdress>
    <izvorni_sadrzaj>
      <item>CVJETNI ATELJE CATTLEYA jednostavno društvo s ograničenom odgovornošću za usluge i trgovinu, Milke Trnine 8, 10310 Ivanić-Grad</item>
    </izvorni_sadrzaj>
    <derivirana_varijabla naziv="DomainObject.Predmet.ProtuStrankaListFormatedWithAdress_1">
      <item>CVJETNI ATELJE CATTLEYA jednostavno društvo s ograničenom odgovornošću za usluge i trgovinu, Milke Trnine 8, 10310 Ivanić-Grad</item>
    </derivirana_varijabla>
  </DomainObject.Predmet.ProtuStrankaListFormatedWithAdress>
  <DomainObject.Predmet.ProtuStrankaListFormatedWithAdressOIB>
    <izvorni_sadrzaj>
      <item>CVJETNI ATELJE CATTLEYA jednostavno društvo s ograničenom odgovornošću za usluge i trgovinu, OIB 46651045411, Milke Trnine 8, 10310 Ivanić-Grad</item>
    </izvorni_sadrzaj>
    <derivirana_varijabla naziv="DomainObject.Predmet.ProtuStrankaListFormatedWithAdressOIB_1">
      <item>CVJETNI ATELJE CATTLEYA jednostavno društvo s ograničenom odgovornošću za usluge i trgovinu, OIB 46651045411, Milke Trnine 8, 10310 Ivanić-Grad</item>
    </derivirana_varijabla>
  </DomainObject.Predmet.ProtuStrankaListFormatedWithAdressOIB>
  <DomainObject.Predmet.ProtuStrankaListNazivFormated>
    <izvorni_sadrzaj>
      <item>CVJETNI ATELJE CATTLEYA jednostavno društvo s ograničenom odgovornošću za usluge i trgovinu</item>
    </izvorni_sadrzaj>
    <derivirana_varijabla naziv="DomainObject.Predmet.ProtuStrankaListNazivFormated_1">
      <item>CVJETNI ATELJE CATTLEYA jednostavno društvo s ograničenom odgovornošću za usluge i trgovinu</item>
    </derivirana_varijabla>
  </DomainObject.Predmet.ProtuStrankaListNazivFormated>
  <DomainObject.Predmet.ProtuStrankaListNazivFormatedOIB>
    <izvorni_sadrzaj>
      <item>CVJETNI ATELJE CATTLEYA jednostavno društvo s ograničenom odgovornošću za usluge i trgovinu, OIB 46651045411</item>
    </izvorni_sadrzaj>
    <derivirana_varijabla naziv="DomainObject.Predmet.ProtuStrankaListNazivFormatedOIB_1">
      <item>CVJETNI ATELJE CATTLEYA jednostavno društvo s ograničenom odgovornošću za usluge i trgovinu, OIB 46651045411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2017.</izvorni_sadrzaj>
    <derivirana_varijabla naziv="DomainObject.Datum_1">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CVJETNI ATELJE CATTLEYA jednostavno društvo s ograničenom odgovornošću za usluge i trgovinu</izvorni_sadrzaj>
    <derivirana_varijabla naziv="DomainObject.Predmet.ProtustrankaIDrugi_1">CVJETNI ATELJE CATTLEYA jednostavno društvo s ograničenom odgovornošću za usluge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CVJETNI ATELJE CATTLEYA jednostavno društvo s ograničenom odgovornošću za usluge i trgovinu, OIB 46651045411, Milke Trnine 8, 10310 Ivanić-Grad</izvorni_sadrzaj>
    <derivirana_varijabla naziv="DomainObject.Predmet.ProtustrankaIDrugiAdressOIB_1">CVJETNI ATELJE CATTLEYA jednostavno društvo s ograničenom odgovornošću za usluge i trgovinu, OIB 46651045411, Milke Trnine 8,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CVJETNI ATELJE CATTLEYA jednostavno društvo s ograničenom odgovornošću za usluge i trgovinu</item>
    </izvorni_sadrzaj>
    <derivirana_varijabla naziv="DomainObject.Predmet.SudioniciListNaziv_1">
      <item>FINA Regionalni centar Zagreb</item>
      <item>CVJETNI ATELJE CATTLEYA jednostavno društvo s ograničenom odgovornošću za usluge i trgovinu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CVJETNI ATELJE CATTLEYA jednostavno društvo s ograničenom odgovornošću za usluge i trgovinu, OIB 46651045411, Milke Trnine 8,10310 Ivanić-Grad</item>
    </izvorni_sadrzaj>
    <derivirana_varijabla naziv="DomainObject.Predmet.SudioniciListAdressOIB_1">
      <item>FINA Regionalni centar Zagreb, OIB 85821130368, Trg svibanjskih žrtava 1995. br. 1,10000 Zagreb</item>
      <item>CVJETNI ATELJE CATTLEYA jednostavno društvo s ograničenom odgovornošću za usluge i trgovinu, OIB 46651045411, Milke Trnine 8,10310 Ivanić-Grad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46651045411</item>
    </izvorni_sadrzaj>
    <derivirana_varijabla naziv="DomainObject.Predmet.SudioniciListNazivOIB_1">
      <item>, OIB 85821130368</item>
      <item>, OIB 46651045411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5DD729-DD92-414B-B959-BC5949F71D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450</properties:Words>
  <properties:Characters>2439</properties:Characters>
  <properties:Lines>79</properties:Lines>
  <properties:Paragraphs>33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2017-05-09T07:18:00Z</dcterms:created>
  <dc:creator>Sudsko vijeæe</dc:creator>
  <cp:lastModifiedBy>Tea Antolčić</cp:lastModifiedBy>
  <cp:lastPrinted>2017-05-09T07:07:00Z</cp:lastPrinted>
  <dcterms:modified xmlns:xsi="http://www.w3.org/2001/XMLSchema-instance" xsi:type="dcterms:W3CDTF">2017-05-09T07:25:00Z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