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43f9" w14:paraId="28343f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9B3906">
        <w:t>4</w:t>
      </w:r>
      <w:r w:rsidR="00897B49">
        <w:t>723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9B3906">
        <w:t>4</w:t>
      </w:r>
      <w:r w:rsidR="00897B49">
        <w:t>723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9B3906" w:rsidR="009B3906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897B49">
        <w:t>INTERINFO d.o.o.</w:t>
      </w:r>
      <w:r w:rsidR="00897B49" w:rsidRPr="00EF6988">
        <w:t>, OIB:</w:t>
      </w:r>
      <w:r w:rsidR="00897B49">
        <w:t xml:space="preserve"> 54889689191, Zagreb, Vladimira Varićaka.</w:t>
      </w:r>
    </w:p>
    <w:p w:rsidRDefault="00897B49" w:rsidP="00897B49" w:rsidR="00897B49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897B49">
        <w:t xml:space="preserve">504.954,30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736" w:rsidR="00E52736">
      <w:r>
        <w:separator/>
      </w:r>
    </w:p>
  </w:endnote>
  <w:endnote w:id="0" w:type="continuationSeparator">
    <w:p w:rsidRDefault="00E52736" w:rsidR="00E52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736" w:rsidR="00E52736">
      <w:r>
        <w:separator/>
      </w:r>
    </w:p>
  </w:footnote>
  <w:footnote w:id="0" w:type="continuationSeparator">
    <w:p w:rsidRDefault="00E52736" w:rsidR="00E52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6777A2"/>
    <w:rsid w:val="00701B7A"/>
    <w:rsid w:val="0077391F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71F01"/>
    <w:rsid w:val="00897B49"/>
    <w:rsid w:val="008C7703"/>
    <w:rsid w:val="00920CA0"/>
    <w:rsid w:val="009419D8"/>
    <w:rsid w:val="00990534"/>
    <w:rsid w:val="00992675"/>
    <w:rsid w:val="009B3906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52736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4723</izvorni_sadrzaj>
    <derivirana_varijabla naziv="DomainObject.Predmet.Broj_1">4723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St-4723/2015</izvorni_sadrzaj>
    <derivirana_varijabla naziv="DomainObject.Predmet.OznakaBroj_1">St-4723/2015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INTERINFO d.o.o. zastupanog po punomoćniku Ante Krznarić</izvorni_sadrzaj>
    <derivirana_varijabla naziv="DomainObject.Predmet.ProtustrankaFormated_1">  INTERINFO d.o.o. zastupanog po punomoćniku Ante Krznarić</derivirana_varijabla>
  </DomainObject.Predmet.ProtustrankaFormated>
  <DomainObject.Predmet.ProtustrankaFormatedOIB>
    <izvorni_sadrzaj>  INTERINFO d.o.o., OIB 54889689191 zastupanog po punomoćniku Ante Krznarić</izvorni_sadrzaj>
    <derivirana_varijabla naziv="DomainObject.Predmet.ProtustrankaFormatedOIB_1">  INTERINFO d.o.o., OIB 54889689191 zastupanog po punomoćniku Ante Krznarić</derivirana_varijabla>
  </DomainObject.Predmet.ProtustrankaFormatedOIB>
  <DomainObject.Predmet.ProtustrankaFormatedWithAdress>
    <izvorni_sadrzaj> INTERINFO d.o.o., Vladimira Varićaka 4, 10000 Zagreb zastupanog po punomoćniku Ante Krznarić</izvorni_sadrzaj>
    <derivirana_varijabla naziv="DomainObject.Predmet.ProtustrankaFormatedWithAdress_1"> INTERINFO d.o.o., Vladimira Varićaka 4, 10000 Zagreb zastupanog po punomoćniku Ante Krznarić</derivirana_varijabla>
  </DomainObject.Predmet.ProtustrankaFormatedWithAdress>
  <DomainObject.Predmet.ProtustrankaFormatedWithAdressOIB>
    <izvorni_sadrzaj> INTERINFO d.o.o., OIB 54889689191, Vladimira Varićaka 4, 10000 Zagreb zastupanog po punomoćniku Ante Krznarić</izvorni_sadrzaj>
    <derivirana_varijabla naziv="DomainObject.Predmet.ProtustrankaFormatedWithAdressOIB_1"> INTERINFO d.o.o., OIB 54889689191, Vladimira Varićaka 4, 10000 Zagreb zastupanog po punomoćniku Ante Krznarić</derivirana_varijabla>
  </DomainObject.Predmet.ProtustrankaFormatedWithAdressOIB>
  <DomainObject.Predmet.ProtustrankaWithAdress>
    <izvorni_sadrzaj>INTERINFO d.o.o. Vladimira Varićaka 4, 10000 Zagreb</izvorni_sadrzaj>
    <derivirana_varijabla naziv="DomainObject.Predmet.ProtustrankaWithAdress_1">INTERINFO d.o.o. Vladimira Varićaka 4, 10000 Zagreb</derivirana_varijabla>
  </DomainObject.Predmet.ProtustrankaWithAdress>
  <DomainObject.Predmet.ProtustrankaWithAdressOIB>
    <izvorni_sadrzaj>INTERINFO d.o.o., OIB 54889689191, Vladimira Varićaka 4, 10000 Zagreb</izvorni_sadrzaj>
    <derivirana_varijabla naziv="DomainObject.Predmet.ProtustrankaWithAdressOIB_1">INTERINFO d.o.o., OIB 54889689191, Vladimira Varićaka 4, 10000 Zagreb</derivirana_varijabla>
  </DomainObject.Predmet.ProtustrankaWithAdressOIB>
  <DomainObject.Predmet.ProtustrankaNazivFormated>
    <izvorni_sadrzaj>INTERINFO d.o.o.</izvorni_sadrzaj>
    <derivirana_varijabla naziv="DomainObject.Predmet.ProtustrankaNazivFormated_1">INTERINFO d.o.o.</derivirana_varijabla>
  </DomainObject.Predmet.ProtustrankaNazivFormated>
  <DomainObject.Predmet.ProtustrankaNazivFormatedOIB>
    <izvorni_sadrzaj>INTERINFO d.o.o., OIB 54889689191</izvorni_sadrzaj>
    <derivirana_varijabla naziv="DomainObject.Predmet.ProtustrankaNazivFormatedOIB_1">INTERINFO d.o.o., OIB 54889689191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INTERINFO d.o.o. zastupanog po punomoćniku Ante Krznarić</item>
    </izvorni_sadrzaj>
    <derivirana_varijabla naziv="DomainObject.Predmet.ProtuStrankaListFormated_1">
      <item>INTERINFO d.o.o. zastupanog po punomoćniku Ante Krznarić</item>
    </derivirana_varijabla>
  </DomainObject.Predmet.ProtuStrankaListFormated>
  <DomainObject.Predmet.ProtuStrankaListFormatedOIB>
    <izvorni_sadrzaj>
      <item>INTERINFO d.o.o., OIB 54889689191 zastupanog po punomoćniku Ante Krznarić</item>
    </izvorni_sadrzaj>
    <derivirana_varijabla naziv="DomainObject.Predmet.ProtuStrankaListFormatedOIB_1">
      <item>INTERINFO d.o.o., OIB 54889689191 zastupanog po punomoćniku Ante Krznarić</item>
    </derivirana_varijabla>
  </DomainObject.Predmet.ProtuStrankaListFormatedOIB>
  <DomainObject.Predmet.ProtuStrankaListFormatedWithAdress>
    <izvorni_sadrzaj>
      <item>INTERINFO d.o.o., Vladimira Varićaka 4, 10000 Zagreb zastupanog po punomoćniku Ante Krznarić</item>
    </izvorni_sadrzaj>
    <derivirana_varijabla naziv="DomainObject.Predmet.ProtuStrankaListFormatedWithAdress_1">
      <item>INTERINFO d.o.o., Vladimira Varićaka 4, 10000 Zagreb zastupanog po punomoćniku Ante Krznarić</item>
    </derivirana_varijabla>
  </DomainObject.Predmet.ProtuStrankaListFormatedWithAdress>
  <DomainObject.Predmet.ProtuStrankaListFormatedWithAdressOIB>
    <izvorni_sadrzaj>
      <item>INTERINFO d.o.o., OIB 54889689191, Vladimira Varićaka 4, 10000 Zagreb zastupanog po punomoćniku Ante Krznarić</item>
    </izvorni_sadrzaj>
    <derivirana_varijabla naziv="DomainObject.Predmet.ProtuStrankaListFormatedWithAdressOIB_1">
      <item>INTERINFO d.o.o., OIB 54889689191, Vladimira Varićaka 4, 10000 Zagreb zastupanog po punomoćniku Ante Krznarić</item>
    </derivirana_varijabla>
  </DomainObject.Predmet.ProtuStrankaListFormatedWithAdressOIB>
  <DomainObject.Predmet.ProtuStrankaListNazivFormated>
    <izvorni_sadrzaj>
      <item>INTERINFO d.o.o.</item>
    </izvorni_sadrzaj>
    <derivirana_varijabla naziv="DomainObject.Predmet.ProtuStrankaListNazivFormated_1">
      <item>INTERINFO d.o.o.</item>
    </derivirana_varijabla>
  </DomainObject.Predmet.ProtuStrankaListNazivFormated>
  <DomainObject.Predmet.ProtuStrankaListNazivFormatedOIB>
    <izvorni_sadrzaj>
      <item>INTERINFO d.o.o., OIB 54889689191</item>
    </izvorni_sadrzaj>
    <derivirana_varijabla naziv="DomainObject.Predmet.ProtuStrankaListNazivFormatedOIB_1">
      <item>INTERINFO d.o.o., OIB 54889689191</item>
    </derivirana_varijabla>
  </DomainObject.Predmet.ProtuStrankaListNazivFormatedOIB>
  <DomainObject.Predmet.OstaliListFormated>
    <izvorni_sadrzaj>
      <item>Ante Krznarić punomoćnik sudionika u postupku INTERINFO d.o.o.</item>
    </izvorni_sadrzaj>
    <derivirana_varijabla naziv="DomainObject.Predmet.OstaliListFormated_1">
      <item>Ante Krznarić punomoćnik sudionika u postupku INTERINFO d.o.o.</item>
    </derivirana_varijabla>
  </DomainObject.Predmet.OstaliListFormated>
  <DomainObject.Predmet.OstaliListFormatedOIB>
    <izvorni_sadrzaj>
      <item>Ante Krznarić punomoćnik sudionika u postupku INTERINFO d.o.o.</item>
    </izvorni_sadrzaj>
    <derivirana_varijabla naziv="DomainObject.Predmet.OstaliListFormatedOIB_1">
      <item>Ante Krznarić punomoćnik sudionika u postupku INTERINFO d.o.o.</item>
    </derivirana_varijabla>
  </DomainObject.Predmet.OstaliListFormatedOIB>
  <DomainObject.Predmet.OstaliListFormatedWithAdress>
    <izvorni_sadrzaj>
      <item>Ante Krznarić, Vladimira Varićaka 4, 10000 Zagreb punomoćnik sudionika u postupku INTERINFO d.o.o.</item>
    </izvorni_sadrzaj>
    <derivirana_varijabla naziv="DomainObject.Predmet.OstaliListFormatedWithAdress_1">
      <item>Ante Krznarić, Vladimira Varićaka 4, 10000 Zagreb punomoćnik sudionika u postupku INTERINFO d.o.o.</item>
    </derivirana_varijabla>
  </DomainObject.Predmet.OstaliListFormatedWithAdress>
  <DomainObject.Predmet.OstaliListFormatedWithAdressOIB>
    <izvorni_sadrzaj>
      <item>Ante Krznarić, Vladimira Varićaka 4, 10000 Zagreb punomoćnik sudionika u postupku INTERINFO d.o.o.</item>
    </izvorni_sadrzaj>
    <derivirana_varijabla naziv="DomainObject.Predmet.OstaliListFormatedWithAdressOIB_1">
      <item>Ante Krznarić, Vladimira Varićaka 4, 10000 Zagreb punomoćnik sudionika u postupku INTERINFO d.o.o.</item>
    </derivirana_varijabla>
  </DomainObject.Predmet.OstaliListFormatedWithAdressOIB>
  <DomainObject.Predmet.OstaliListNazivFormated>
    <izvorni_sadrzaj>
      <item>Ante Krznarić</item>
    </izvorni_sadrzaj>
    <derivirana_varijabla naziv="DomainObject.Predmet.OstaliListNazivFormated_1">
      <item>Ante Krznarić</item>
    </derivirana_varijabla>
  </DomainObject.Predmet.OstaliListNazivFormated>
  <DomainObject.Predmet.OstaliListNazivFormatedOIB>
    <izvorni_sadrzaj>
      <item>Ante Krznarić</item>
    </izvorni_sadrzaj>
    <derivirana_varijabla naziv="DomainObject.Predmet.OstaliListNazivFormatedOIB_1">
      <item>Ante Krznarić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INTERINFO d.o.o.</izvorni_sadrzaj>
    <derivirana_varijabla naziv="DomainObject.Predmet.ProtustrankaIDrugi_1">INTERINFO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INTERINFO d.o.o., OIB 54889689191, Vladimira Varićaka 4, 10000 Zagreb</izvorni_sadrzaj>
    <derivirana_varijabla naziv="DomainObject.Predmet.ProtustrankaIDrugiAdressOIB_1">INTERINFO d.o.o., OIB 54889689191, Vladimira Varićaka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INTERINFO d.o.o.</item>
      <item>Ante Krznarić</item>
    </izvorni_sadrzaj>
    <derivirana_varijabla naziv="DomainObject.Predmet.SudioniciListNaziv_1">
      <item>FINA Regionalni centar Zagreb</item>
      <item>INTERINFO d.o.o.</item>
      <item>Ante Krznarić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INTERINFO d.o.o., OIB 54889689191, Vladimira Varićaka 4,10000 Zagreb</item>
      <item>Ante Krznarić, Vladimira Varićaka 4,10000 Zagreb</item>
    </izvorni_sadrzaj>
    <derivirana_varijabla naziv="DomainObject.Predmet.SudioniciListAdressOIB_1">
      <item>FINA Regionalni centar Zagreb, OIB 85821130368, Trg svibanjskih žrtava 1995. 1,10000 Zagreb</item>
      <item>INTERINFO d.o.o., OIB 54889689191, Vladimira Varićaka 4,10000 Zagreb</item>
      <item>Ante Krznarić,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54889689191</item>
      <item>, OIB null</item>
    </izvorni_sadrzaj>
    <derivirana_varijabla naziv="DomainObject.Predmet.SudioniciListNazivOIB_1">
      <item>, OIB 85821130368</item>
      <item>, OIB 54889689191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1282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2016-01-18T13:27:00Z</dcterms:created>
  <dc:creator>ilukac</dc:creator>
  <cp:lastModifiedBy>dvorana100</cp:lastModifiedBy>
  <cp:lastPrinted>2016-01-11T14:16:00Z</cp:lastPrinted>
  <dcterms:modified xmlns:xsi="http://www.w3.org/2001/XMLSchema-instance" xsi:type="dcterms:W3CDTF">2016-02-09T12:26:00Z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