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3f0f" w14:paraId="d8e3f0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22D2" w:rsidP="007B22D2" w:rsidR="007B22D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     7 St-49/2016-2.</w:t>
      </w:r>
    </w:p>
    <w:p w:rsidRDefault="007B22D2" w:rsidP="007B22D2" w:rsidR="007B22D2">
      <w:pPr>
        <w:rPr>
          <w:rFonts w:hAnsi="Arial" w:ascii="Arial"/>
        </w:rPr>
      </w:pPr>
    </w:p>
    <w:p w:rsidRDefault="007B22D2" w:rsidP="007B22D2" w:rsidR="007B22D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7B22D2" w:rsidP="007B22D2" w:rsidR="007B22D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7B22D2" w:rsidP="007B22D2" w:rsidR="007B22D2">
      <w:pPr>
        <w:rPr>
          <w:rFonts w:hAnsi="Arial" w:ascii="Arial"/>
        </w:rPr>
      </w:pPr>
    </w:p>
    <w:p w:rsidRDefault="007B22D2" w:rsidP="007B22D2" w:rsidR="007B22D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</w:t>
      </w:r>
      <w:proofErr w:type="spellStart"/>
      <w:r>
        <w:rPr>
          <w:rFonts w:hAnsi="Arial" w:ascii="Arial"/>
        </w:rPr>
        <w:t>Iličić</w:t>
      </w:r>
      <w:proofErr w:type="spellEnd"/>
      <w:r>
        <w:rPr>
          <w:rFonts w:hAnsi="Arial" w:ascii="Arial"/>
        </w:rPr>
        <w:t xml:space="preserve"> Ilije iz Kapela Dvor 30, Lukač, OIB 40020338504, za otvaranje stečajnog postupka nad dužnikom LAS VEGAS j.d.o.o. iz Virovitice, Ferde Rusana 9, OIB 69165529523, dana 08. veljače 2017. godine</w:t>
      </w:r>
    </w:p>
    <w:p w:rsidRDefault="007B22D2" w:rsidP="007B22D2" w:rsidR="007B22D2">
      <w:pPr>
        <w:rPr>
          <w:rFonts w:hAnsi="Arial" w:ascii="Arial"/>
        </w:rPr>
      </w:pPr>
    </w:p>
    <w:p w:rsidRDefault="007B22D2" w:rsidP="007B22D2" w:rsidR="007B22D2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7B22D2" w:rsidP="007B22D2" w:rsidR="007B22D2">
      <w:pPr>
        <w:rPr>
          <w:rFonts w:hAnsi="Arial" w:ascii="Arial"/>
        </w:rPr>
      </w:pPr>
    </w:p>
    <w:p w:rsidRDefault="007B22D2" w:rsidP="007B22D2" w:rsidR="007B22D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</w:t>
      </w:r>
      <w:r>
        <w:rPr>
          <w:rFonts w:hAnsi="Arial" w:ascii="Arial"/>
        </w:rPr>
        <w:t>LAS VEGAS j.d.o.o. iz Virovitice, Ferde Rusana 9, OIB 69165529523</w:t>
      </w:r>
      <w:r>
        <w:rPr>
          <w:rFonts w:cs="Arial" w:hAnsi="Arial" w:ascii="Arial"/>
        </w:rPr>
        <w:t>.</w:t>
      </w:r>
    </w:p>
    <w:p w:rsidRDefault="007B22D2" w:rsidP="007B22D2" w:rsidR="007B22D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7B22D2" w:rsidP="007B22D2" w:rsidR="007B22D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ožujka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b/>
          <w:noProof/>
        </w:rPr>
        <w:t>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B22D2" w:rsidP="007B22D2" w:rsidR="007B22D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-predlagatelj Ilija Iličić</w:t>
      </w:r>
    </w:p>
    <w:p w:rsidRDefault="007B22D2" w:rsidP="007B22D2" w:rsidR="007B22D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Jozo Iličić</w:t>
      </w:r>
    </w:p>
    <w:p w:rsidRDefault="007B22D2" w:rsidP="007B22D2" w:rsidR="007B22D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Jozi Iličiću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B22D2" w:rsidP="007B22D2" w:rsidR="007B22D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B22D2" w:rsidP="007B22D2" w:rsidR="007B22D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B22D2" w:rsidP="007B22D2" w:rsidR="007B22D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Ilija Iličić podnio je ovom sudu prijedlog za pokretanje stečajnog postupka nad dužnikom LAS VEGAS j.d.o.o. iz Virovitice. </w:t>
      </w:r>
      <w:r>
        <w:rPr>
          <w:rFonts w:cs="Arial" w:hAnsi="Arial" w:ascii="Arial"/>
        </w:rPr>
        <w:t xml:space="preserve">U prijedlogu navodi da mu ova tvrtka duguje na ime neisplaćenih plaća kao zaposleniku te tvrtke iznos od </w:t>
      </w:r>
      <w:r>
        <w:rPr>
          <w:rFonts w:cs="Arial" w:hAnsi="Arial" w:ascii="Arial"/>
        </w:rPr>
        <w:lastRenderedPageBreak/>
        <w:t xml:space="preserve">18.578,91 kuna, a kao dokaz za ovo potraživanje dostavio je sudu obrasce o obračunu plaće i Potvrdu FINE od 15.01.2016. godine za tvrtku dužnika da je u neprekidnoj blokadi duže od 60 dana.            </w:t>
      </w:r>
    </w:p>
    <w:p w:rsidRDefault="007B22D2" w:rsidP="007B22D2" w:rsidR="007B22D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Kako iz prijedloga i priložene dokumentacije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B22D2" w:rsidP="007B22D2" w:rsidR="007B22D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i zakonski zastupnik dužnika.   </w:t>
      </w:r>
    </w:p>
    <w:p w:rsidRDefault="007B22D2" w:rsidP="007B22D2" w:rsidR="007B22D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B22D2" w:rsidP="007B22D2" w:rsidR="007B22D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2017. godine </w:t>
      </w:r>
    </w:p>
    <w:p w:rsidRDefault="007B22D2" w:rsidP="007B22D2" w:rsidR="007B22D2">
      <w:pPr>
        <w:jc w:val="both"/>
        <w:rPr>
          <w:rFonts w:cs="Arial" w:hAnsi="Arial" w:ascii="Arial"/>
          <w:noProof/>
        </w:rPr>
      </w:pPr>
    </w:p>
    <w:p w:rsidRDefault="007B22D2" w:rsidP="007B22D2" w:rsidR="007B22D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SUDAC</w:t>
      </w:r>
    </w:p>
    <w:p w:rsidRDefault="007B22D2" w:rsidP="007B22D2" w:rsidR="007B22D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7B22D2" w:rsidP="007B22D2" w:rsidR="007B22D2">
      <w:pPr>
        <w:jc w:val="both"/>
        <w:rPr>
          <w:rFonts w:cs="Arial" w:hAnsi="Arial" w:ascii="Arial"/>
          <w:noProof/>
        </w:rPr>
      </w:pPr>
    </w:p>
    <w:p w:rsidRDefault="007B22D2" w:rsidP="007B22D2" w:rsidR="007B22D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7B22D2" w:rsidP="007B22D2" w:rsidR="007B22D2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7B22D2" w:rsidP="007B22D2" w:rsidR="007B22D2">
      <w:pPr>
        <w:jc w:val="both"/>
        <w:rPr>
          <w:rFonts w:cs="Arial" w:hAnsi="Arial" w:ascii="Arial"/>
          <w:noProof/>
        </w:rPr>
      </w:pPr>
    </w:p>
    <w:p w:rsidRDefault="007B22D2" w:rsidP="007B22D2" w:rsidR="007B22D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B22D2" w:rsidP="007B22D2" w:rsidR="007B22D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7B22D2" w:rsidP="007B22D2" w:rsidR="007B22D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-predlagatelju putem e-oglasne ploče i poštom </w:t>
      </w:r>
    </w:p>
    <w:p w:rsidRDefault="007B22D2" w:rsidP="007B22D2" w:rsidR="007B22D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putem e-oglasne ploče</w:t>
      </w:r>
    </w:p>
    <w:p w:rsidRDefault="007B22D2" w:rsidP="007B22D2" w:rsidR="007B22D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7B22D2" w:rsidP="007B22D2" w:rsidR="007B22D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7B22D2" w:rsidP="007B22D2" w:rsidR="007B22D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Bj.08.02.2017.g.</w:t>
      </w:r>
    </w:p>
    <w:p w:rsidRDefault="007B22D2" w:rsidP="007B22D2" w:rsidR="007B22D2">
      <w:pPr>
        <w:rPr>
          <w:rFonts w:cs="Arial" w:hAnsi="Arial" w:ascii="Arial"/>
        </w:rPr>
      </w:pPr>
    </w:p>
    <w:p w:rsidRDefault="007B22D2" w:rsidP="007B22D2" w:rsidR="007B22D2">
      <w:pPr>
        <w:jc w:val="both"/>
        <w:rPr>
          <w:rFonts w:cs="Arial" w:hAnsi="Arial" w:ascii="Arial"/>
        </w:rPr>
      </w:pPr>
    </w:p>
    <w:p w:rsidRDefault="007B22D2" w:rsidP="007B22D2" w:rsidR="007B22D2">
      <w:pPr>
        <w:jc w:val="both"/>
        <w:rPr>
          <w:rFonts w:cs="Times New Roman" w:hAnsi="Arial" w:ascii="Arial"/>
          <w:szCs w:val="20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2D2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46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St-49/2016-2</izvorni_sadrzaj>
    <derivirana_varijabla naziv="DomainObject.Oznaka_1">St-49/2016-2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 VEGAS jednostavno društvo s ograničenom odgovornošću za trgovinu i usluge, Virovitica</izvorni_sadrzaj>
    <derivirana_varijabla naziv="DomainObject.Predmet.ProtustrankaFormated_1">  LAS VEGAS jednostavno društvo s ograničenom odgovornošću za trgovinu i usluge, Virovitica</derivirana_varijabla>
  </DomainObject.Predmet.ProtustrankaFormated>
  <DomainObject.Predmet.ProtustrankaFormatedOIB>
    <izvorni_sadrzaj>  LAS VEGAS jednostavno društvo s ograničenom odgovornošću za trgovinu i usluge, Virovitica, OIB 69165529523</izvorni_sadrzaj>
    <derivirana_varijabla naziv="DomainObject.Predmet.ProtustrankaFormatedOIB_1">  LAS VEGAS jednostavno društvo s ograničenom odgovornošću za trgovinu i usluge, Virovitica, OIB 69165529523</derivirana_varijabla>
  </DomainObject.Predmet.ProtustrankaFormatedOIB>
  <DomainObject.Predmet.ProtustrankaFormatedWithAdress>
    <izvorni_sadrzaj> LAS VEGAS jednostavno društvo s ograničenom odgovornošću za trgovinu i usluge, Virovitica, Ferde Rusana 9, 33000 Virovitica</izvorni_sadrzaj>
    <derivirana_varijabla naziv="DomainObject.Predmet.ProtustrankaFormatedWithAdress_1"> LAS VEGAS jednostavno društvo s ograničenom odgovornošću za trgovinu i usluge, Virovitica, Ferde Rusana 9, 33000 Virovitica</derivirana_varijabla>
  </DomainObject.Predmet.ProtustrankaFormatedWithAdress>
  <DomainObject.Predmet.ProtustrankaFormatedWithAdressOIB>
    <izvorni_sadrzaj> LAS VEGAS jednostavno društvo s ograničenom odgovornošću za trgovinu i usluge, Virovitica, OIB 69165529523, Ferde Rusana 9, 33000 Virovitica</izvorni_sadrzaj>
    <derivirana_varijabla naziv="DomainObject.Predmet.ProtustrankaFormatedWithAdressOIB_1"> LAS VEGAS jednostavno društvo s ograničenom odgovornošću za trgovinu i usluge, Virovitica, OIB 69165529523, Ferde Rusana 9, 33000 Virovitica</derivirana_varijabla>
  </DomainObject.Predmet.ProtustrankaFormatedWithAdressOIB>
  <DomainObject.Predmet.ProtustrankaWithAdress>
    <izvorni_sadrzaj>LAS VEGAS jednostavno društvo s ograničenom odgovornošću za trgovinu i usluge, Virovitica Ferde Rusana 9, 33000 Virovitica</izvorni_sadrzaj>
    <derivirana_varijabla naziv="DomainObject.Predmet.ProtustrankaWithAdress_1">LAS VEGAS jednostavno društvo s ograničenom odgovornošću za trgovinu i usluge, Virovitica Ferde Rusana 9, 33000 Virovitica</derivirana_varijabla>
  </DomainObject.Predmet.ProtustrankaWithAdress>
  <DomainObject.Predmet.ProtustrankaWithAdressOIB>
    <izvorni_sadrzaj>LAS VEGAS jednostavno društvo s ograničenom odgovornošću za trgovinu i usluge, Virovitica, OIB 69165529523, Ferde Rusana 9, 33000 Virovitica</izvorni_sadrzaj>
    <derivirana_varijabla naziv="DomainObject.Predmet.ProtustrankaWithAdressOIB_1">LAS VEGAS jednostavno društvo s ograničenom odgovornošću za trgovinu i usluge, Virovitica, OIB 69165529523, Ferde Rusana 9, 33000 Virovitica</derivirana_varijabla>
  </DomainObject.Predmet.ProtustrankaWithAdressOIB>
  <DomainObject.Predmet.ProtustrankaNazivFormated>
    <izvorni_sadrzaj>LAS VEGAS jednostavno društvo s ograničenom odgovornošću za trgovinu i usluge, Virovitica</izvorni_sadrzaj>
    <derivirana_varijabla naziv="DomainObject.Predmet.ProtustrankaNazivFormated_1">LAS VEGAS jednostavno društvo s ograničenom odgovornošću za trgovinu i usluge, Virovitica</derivirana_varijabla>
  </DomainObject.Predmet.ProtustrankaNazivFormated>
  <DomainObject.Predmet.ProtustrankaNazivFormatedOIB>
    <izvorni_sadrzaj>LAS VEGAS jednostavno društvo s ograničenom odgovornošću za trgovinu i usluge, Virovitica, OIB 69165529523</izvorni_sadrzaj>
    <derivirana_varijabla naziv="DomainObject.Predmet.ProtustrankaNazivFormatedOIB_1">LAS VEGAS jednostavno društvo s ograničenom odgovornošću za trgovinu i usluge, Virovitica, OIB 69165529523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Iličić</izvorni_sadrzaj>
    <derivirana_varijabla naziv="DomainObject.Predmet.StrankaFormated_1">  Ilija Iličić</derivirana_varijabla>
  </DomainObject.Predmet.StrankaFormated>
  <DomainObject.Predmet.StrankaFormatedOIB>
    <izvorni_sadrzaj>  Ilija Iličić, OIB 40020338504</izvorni_sadrzaj>
    <derivirana_varijabla naziv="DomainObject.Predmet.StrankaFormatedOIB_1">  Ilija Iličić, OIB 40020338504</derivirana_varijabla>
  </DomainObject.Predmet.StrankaFormatedOIB>
  <DomainObject.Predmet.StrankaFormatedWithAdress>
    <izvorni_sadrzaj> Ilija Iličić, Kapela Dvor 30, 33406 Kapela Dvor</izvorni_sadrzaj>
    <derivirana_varijabla naziv="DomainObject.Predmet.StrankaFormatedWithAdress_1"> Ilija Iličić, Kapela Dvor 30, 33406 Kapela Dvor</derivirana_varijabla>
  </DomainObject.Predmet.StrankaFormatedWithAdress>
  <DomainObject.Predmet.StrankaFormatedWithAdressOIB>
    <izvorni_sadrzaj> Ilija Iličić, OIB 40020338504, Kapela Dvor 30, 33406 Kapela Dvor</izvorni_sadrzaj>
    <derivirana_varijabla naziv="DomainObject.Predmet.StrankaFormatedWithAdressOIB_1"> Ilija Iličić, OIB 40020338504, Kapela Dvor 30, 33406 Kapela Dvor</derivirana_varijabla>
  </DomainObject.Predmet.StrankaFormatedWithAdressOIB>
  <DomainObject.Predmet.StrankaWithAdress>
    <izvorni_sadrzaj>Ilija Iličić Kapela Dvor 30,33406 Kapela Dvor</izvorni_sadrzaj>
    <derivirana_varijabla naziv="DomainObject.Predmet.StrankaWithAdress_1">Ilija Iličić Kapela Dvor 30,33406 Kapela Dvor</derivirana_varijabla>
  </DomainObject.Predmet.StrankaWithAdress>
  <DomainObject.Predmet.StrankaWithAdressOIB>
    <izvorni_sadrzaj>Ilija Iličić, OIB 40020338504, Kapela Dvor 30,33406 Kapela Dvor</izvorni_sadrzaj>
    <derivirana_varijabla naziv="DomainObject.Predmet.StrankaWithAdressOIB_1">Ilija Iličić, OIB 40020338504, Kapela Dvor 30,33406 Kapela Dvor</derivirana_varijabla>
  </DomainObject.Predmet.StrankaWithAdressOIB>
  <DomainObject.Predmet.StrankaNazivFormated>
    <izvorni_sadrzaj>Ilija Iličić</izvorni_sadrzaj>
    <derivirana_varijabla naziv="DomainObject.Predmet.StrankaNazivFormated_1">Ilija Iličić</derivirana_varijabla>
  </DomainObject.Predmet.StrankaNazivFormated>
  <DomainObject.Predmet.StrankaNazivFormatedOIB>
    <izvorni_sadrzaj>Ilija Iličić, OIB 40020338504</izvorni_sadrzaj>
    <derivirana_varijabla naziv="DomainObject.Predmet.StrankaNazivFormatedOIB_1">Ilija Iličić, OIB 40020338504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Ilija Iličić</item>
    </izvorni_sadrzaj>
    <derivirana_varijabla naziv="DomainObject.Predmet.StrankaListFormated_1">
      <item>Ilija Iličić</item>
    </derivirana_varijabla>
  </DomainObject.Predmet.StrankaListFormated>
  <DomainObject.Predmet.StrankaListFormatedOIB>
    <izvorni_sadrzaj>
      <item>Ilija Iličić, OIB 40020338504</item>
    </izvorni_sadrzaj>
    <derivirana_varijabla naziv="DomainObject.Predmet.StrankaListFormatedOIB_1">
      <item>Ilija Iličić, OIB 40020338504</item>
    </derivirana_varijabla>
  </DomainObject.Predmet.StrankaListFormatedOIB>
  <DomainObject.Predmet.StrankaListFormatedWithAdress>
    <izvorni_sadrzaj>
      <item>Ilija Iličić, Kapela Dvor 30, 33406 Kapela Dvor</item>
    </izvorni_sadrzaj>
    <derivirana_varijabla naziv="DomainObject.Predmet.StrankaListFormatedWithAdress_1">
      <item>Ilija Iličić, Kapela Dvor 30, 33406 Kapela Dvor</item>
    </derivirana_varijabla>
  </DomainObject.Predmet.StrankaListFormatedWithAdress>
  <DomainObject.Predmet.StrankaListFormatedWithAdressOIB>
    <izvorni_sadrzaj>
      <item>Ilija Iličić, OIB 40020338504, Kapela Dvor 30, 33406 Kapela Dvor</item>
    </izvorni_sadrzaj>
    <derivirana_varijabla naziv="DomainObject.Predmet.StrankaListFormatedWithAdressOIB_1">
      <item>Ilija Iličić, OIB 40020338504, Kapela Dvor 30, 33406 Kapela Dvor</item>
    </derivirana_varijabla>
  </DomainObject.Predmet.StrankaListFormatedWithAdressOIB>
  <DomainObject.Predmet.StrankaListNazivFormated>
    <izvorni_sadrzaj>
      <item>Ilija Iličić</item>
    </izvorni_sadrzaj>
    <derivirana_varijabla naziv="DomainObject.Predmet.StrankaListNazivFormated_1">
      <item>Ilija Iličić</item>
    </derivirana_varijabla>
  </DomainObject.Predmet.StrankaListNazivFormated>
  <DomainObject.Predmet.StrankaListNazivFormatedOIB>
    <izvorni_sadrzaj>
      <item>Ilija Iličić, OIB 40020338504</item>
    </izvorni_sadrzaj>
    <derivirana_varijabla naziv="DomainObject.Predmet.StrankaListNazivFormatedOIB_1">
      <item>Ilija Iličić, OIB 40020338504</item>
    </derivirana_varijabla>
  </DomainObject.Predmet.StrankaListNazivFormatedOIB>
  <DomainObject.Predmet.ProtuStrankaListFormated>
    <izvorni_sadrzaj>
      <item>LAS VEGAS jednostavno društvo s ograničenom odgovornošću za trgovinu i usluge, Virovitica</item>
    </izvorni_sadrzaj>
    <derivirana_varijabla naziv="DomainObject.Predmet.ProtuStrankaListFormated_1">
      <item>LAS VEGAS jednostavno društvo s ograničenom odgovornošću za trgovinu i usluge, Virovitica</item>
    </derivirana_varijabla>
  </DomainObject.Predmet.ProtuStrankaListFormated>
  <DomainObject.Predmet.ProtuStrankaListFormatedOIB>
    <izvorni_sadrzaj>
      <item>LAS VEGAS jednostavno društvo s ograničenom odgovornošću za trgovinu i usluge, Virovitica, OIB 69165529523</item>
    </izvorni_sadrzaj>
    <derivirana_varijabla naziv="DomainObject.Predmet.ProtuStrankaListFormatedOIB_1">
      <item>LAS VEGAS jednostavno društvo s ograničenom odgovornošću za trgovinu i usluge, Virovitica, OIB 69165529523</item>
    </derivirana_varijabla>
  </DomainObject.Predmet.ProtuStrankaListFormatedOIB>
  <DomainObject.Predmet.ProtuStrankaListFormatedWithAdress>
    <izvorni_sadrzaj>
      <item>LAS VEGAS jednostavno društvo s ograničenom odgovornošću za trgovinu i usluge, Virovitica, Ferde Rusana 9, 33000 Virovitica</item>
    </izvorni_sadrzaj>
    <derivirana_varijabla naziv="DomainObject.Predmet.ProtuStrankaListFormatedWithAdress_1">
      <item>LAS VEGAS jednostavno društvo s ograničenom odgovornošću za trgovinu i usluge, Virovitica, Ferde Rusana 9, 33000 Virovitica</item>
    </derivirana_varijabla>
  </DomainObject.Predmet.ProtuStrankaListFormatedWithAdress>
  <DomainObject.Predmet.ProtuStrankaListFormatedWithAdressOIB>
    <izvorni_sadrzaj>
      <item>LAS VEGAS jednostavno društvo s ograničenom odgovornošću za trgovinu i usluge, Virovitica, OIB 69165529523, Ferde Rusana 9, 33000 Virovitica</item>
    </izvorni_sadrzaj>
    <derivirana_varijabla naziv="DomainObject.Predmet.ProtuStrankaListFormatedWithAdressOIB_1">
      <item>LAS VEGAS jednostavno društvo s ograničenom odgovornošću za trgovinu i usluge, Virovitica, OIB 69165529523, Ferde Rusana 9, 33000 Virovitica</item>
    </derivirana_varijabla>
  </DomainObject.Predmet.ProtuStrankaListFormatedWithAdressOIB>
  <DomainObject.Predmet.ProtuStrankaListNazivFormated>
    <izvorni_sadrzaj>
      <item>LAS VEGAS jednostavno društvo s ograničenom odgovornošću za trgovinu i usluge, Virovitica</item>
    </izvorni_sadrzaj>
    <derivirana_varijabla naziv="DomainObject.Predmet.ProtuStrankaListNazivFormated_1">
      <item>LAS VEGAS jednostavno društvo s ograničenom odgovornošću za trgovinu i usluge, Virovitica</item>
    </derivirana_varijabla>
  </DomainObject.Predmet.ProtuStrankaListNazivFormated>
  <DomainObject.Predmet.ProtuStrankaListNazivFormatedOIB>
    <izvorni_sadrzaj>
      <item>LAS VEGAS jednostavno društvo s ograničenom odgovornošću za trgovinu i usluge, Virovitica, OIB 69165529523</item>
    </izvorni_sadrzaj>
    <derivirana_varijabla naziv="DomainObject.Predmet.ProtuStrankaListNazivFormatedOIB_1">
      <item>LAS VEGAS jednostavno društvo s ograničenom odgovornošću za trgovinu i usluge, Virovitica, OIB 69165529523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St-49/2016-2</izvorni_sadrzaj>
    <derivirana_varijabla naziv="DomainObject.PoslovniBrojDokumenta_1">St-49/2016-2</derivirana_varijabla>
  </DomainObject.PoslovniBrojDokumenta>
  <DomainObject.Predmet.StrankaIDrugi>
    <izvorni_sadrzaj>Ilija Iličić</izvorni_sadrzaj>
    <derivirana_varijabla naziv="DomainObject.Predmet.StrankaIDrugi_1">Ilija Iličić</derivirana_varijabla>
  </DomainObject.Predmet.StrankaIDrugi>
  <DomainObject.Predmet.ProtustrankaIDrugi>
    <izvorni_sadrzaj>LAS VEGAS jednostavno društvo s ograničenom odgovornošću za trgovinu i usluge, Virovitica</izvorni_sadrzaj>
    <derivirana_varijabla naziv="DomainObject.Predmet.ProtustrankaIDrugi_1">LAS VEGAS jednostavno društvo s ograničenom odgovornošću za trgovinu i usluge, Virovitica</derivirana_varijabla>
  </DomainObject.Predmet.ProtustrankaIDrugi>
  <DomainObject.Predmet.StrankaIDrugiAdressOIB>
    <izvorni_sadrzaj>Ilija Iličić, OIB 40020338504, Kapela Dvor 30, 33406 Kapela Dvor</izvorni_sadrzaj>
    <derivirana_varijabla naziv="DomainObject.Predmet.StrankaIDrugiAdressOIB_1">Ilija Iličić, OIB 40020338504, Kapela Dvor 30, 33406 Kapela Dvor</derivirana_varijabla>
  </DomainObject.Predmet.StrankaIDrugiAdressOIB>
  <DomainObject.Predmet.ProtustrankaIDrugiAdressOIB>
    <izvorni_sadrzaj>LAS VEGAS jednostavno društvo s ograničenom odgovornošću za trgovinu i usluge, Virovitica, OIB 69165529523, Ferde Rusana 9, 33000 Virovitica</izvorni_sadrzaj>
    <derivirana_varijabla naziv="DomainObject.Predmet.ProtustrankaIDrugiAdressOIB_1">LAS VEGAS jednostavno društvo s ograničenom odgovornošću za trgovinu i usluge, Virovitica, OIB 69165529523, Ferde Rusana 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Iličić</item>
      <item>LAS VEGAS jednostavno društvo s ograničenom odgovornošću za trgovinu i usluge, Virovitica</item>
    </izvorni_sadrzaj>
    <derivirana_varijabla naziv="DomainObject.Predmet.SudioniciListNaziv_1">
      <item>Ilija Iličić</item>
      <item>LAS VEGAS jednostavno društvo s ograničenom odgovornošću za trgovinu i usluge, Virovitica</item>
    </derivirana_varijabla>
  </DomainObject.Predmet.SudioniciListNaziv>
  <DomainObject.Predmet.SudioniciListAdressOIB>
    <izvorni_sadrzaj>
      <item>Ilija Iličić, OIB 40020338504, Kapela Dvor 30,33406 Kapela Dvor</item>
      <item>LAS VEGAS jednostavno društvo s ograničenom odgovornošću za trgovinu i usluge, Virovitica, OIB 69165529523, Ferde Rusana 9,33000 Virovitica</item>
    </izvorni_sadrzaj>
    <derivirana_varijabla naziv="DomainObject.Predmet.SudioniciListAdressOIB_1">
      <item>Ilija Iličić, OIB 40020338504, Kapela Dvor 30,33406 Kapela Dvor</item>
      <item>LAS VEGAS jednostavno društvo s ograničenom odgovornošću za trgovinu i usluge, Virovitica, OIB 69165529523, Ferde Rusana 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A5AD4-A59B-4B4B-844E-D19951DA3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2532</properties:Characters>
  <properties:Lines>73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