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fedac" w14:paraId="90fedac" w:rsidRDefault="00AE4875" w:rsidP="00AE4875" w:rsidR="00AE487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77B4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ED7079">
        <w:t>2</w:t>
      </w:r>
      <w:r w:rsidR="00E372D9">
        <w:t>0</w:t>
      </w:r>
      <w:r w:rsidR="00ED7079">
        <w:t>48</w:t>
      </w:r>
      <w:r>
        <w:t>/1</w:t>
      </w:r>
      <w:r w:rsidR="00E372D9">
        <w:t>6</w:t>
      </w:r>
      <w:r>
        <w:t>-</w:t>
      </w:r>
      <w:r w:rsidR="00ED7079">
        <w:t>19</w:t>
      </w:r>
    </w:p>
    <w:p w:rsidRDefault="00AE4875" w:rsidP="00AE4875" w:rsidR="00AE4875" w:rsidRPr="00D21A2C"/>
    <w:p w:rsidRDefault="00AE4875" w:rsidP="00AE4875" w:rsidR="00AE487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E4875" w:rsidP="00AE4875" w:rsidR="00AE487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071F" w:rsidP="00081DAA" w:rsidR="00D90419" w:rsidRPr="00AE487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A1A56" w:rsidP="00081DAA" w:rsidR="00AA1A56">
      <w:pPr>
        <w:rPr>
          <w:b/>
          <w:bCs/>
          <w:sz w:val="28"/>
        </w:rPr>
      </w:pPr>
    </w:p>
    <w:p w:rsidRDefault="0002108B" w:rsidP="0002108B" w:rsidR="0002108B">
      <w:pPr>
        <w:jc w:val="center"/>
      </w:pPr>
      <w:r>
        <w:t>U IME REPUBLIKE HRVATSKE</w:t>
      </w:r>
    </w:p>
    <w:p w:rsidRDefault="00D90419" w:rsidR="00D90419" w:rsidRPr="0002108B">
      <w:pPr>
        <w:jc w:val="center"/>
      </w:pPr>
      <w:r w:rsidRPr="0002108B">
        <w:t>R J E Š E N J E</w:t>
      </w:r>
    </w:p>
    <w:p w:rsidRDefault="00D90419" w:rsidR="00D90419">
      <w:pPr>
        <w:jc w:val="both"/>
      </w:pPr>
    </w:p>
    <w:p w:rsidRDefault="00D90419" w:rsidR="00D90419">
      <w:pPr>
        <w:jc w:val="both"/>
      </w:pPr>
    </w:p>
    <w:p w:rsidRDefault="00D90419" w:rsidP="00350F91" w:rsidR="00350F91">
      <w:pPr>
        <w:jc w:val="both"/>
      </w:pPr>
      <w:r>
        <w:tab/>
      </w:r>
      <w:r w:rsidR="00AE4875" w:rsidRPr="00014DB9">
        <w:t xml:space="preserve">Trgovački sud u Osijeku, po sucu mr. sc. Tihomiru Kovačeviću, kao stečajnom sucu, povodom prijedloga </w:t>
      </w:r>
      <w:r w:rsidR="00AE4875" w:rsidRPr="005F4DEA">
        <w:t xml:space="preserve">FINANCIJSKE AGENCIJE ZAGREB, </w:t>
      </w:r>
      <w:r w:rsidR="00AE4875">
        <w:t xml:space="preserve">Regionalni centar Osijek, </w:t>
      </w:r>
      <w:r w:rsidR="00602A6B">
        <w:t>Podružnica Osijek</w:t>
      </w:r>
      <w:r w:rsidR="00AE4875" w:rsidRPr="005F4DEA">
        <w:t xml:space="preserve">, </w:t>
      </w:r>
      <w:r w:rsidR="00AE4875" w:rsidRPr="00014DB9">
        <w:t xml:space="preserve">za otvaranje stečajnog postupka nad dužnikom </w:t>
      </w:r>
      <w:r w:rsidR="00ED7079" w:rsidRPr="00ED7079">
        <w:t>RENEA d.o.o. za trgovinu i usluge, Čepin, Kardinala Franje Šepera 27, MBS 030157319, OIB 05061536099</w:t>
      </w:r>
      <w:r w:rsidR="00AE4875" w:rsidRPr="005F4DEA">
        <w:t>,</w:t>
      </w:r>
      <w:r w:rsidR="00AE4875" w:rsidRPr="00014DB9">
        <w:t xml:space="preserve"> za otvaranje stečajnog postupka nad dužnikom dana </w:t>
      </w:r>
      <w:r w:rsidR="00ED7079">
        <w:t>6</w:t>
      </w:r>
      <w:r w:rsidR="00AE4875" w:rsidRPr="00014DB9">
        <w:t xml:space="preserve">. </w:t>
      </w:r>
      <w:r w:rsidR="00B94D67">
        <w:t>listopada</w:t>
      </w:r>
      <w:r w:rsidR="00AE4875" w:rsidRPr="00014DB9">
        <w:t xml:space="preserve"> 201</w:t>
      </w:r>
      <w:r w:rsidR="00B94D67">
        <w:t>6</w:t>
      </w:r>
      <w:r w:rsidR="00AE4875" w:rsidRPr="00014DB9">
        <w:t>.</w:t>
      </w:r>
    </w:p>
    <w:p w:rsidRDefault="00A31801" w:rsidR="00A31801"/>
    <w:p w:rsidRDefault="00D90419" w:rsidP="00044ED1" w:rsidR="00D90419" w:rsidRPr="0002108B">
      <w:pPr>
        <w:jc w:val="center"/>
      </w:pPr>
      <w:r w:rsidRPr="0002108B">
        <w:t>r i j e š i o    j e</w:t>
      </w:r>
    </w:p>
    <w:p w:rsidRDefault="000D77E1" w:rsidP="0002108B" w:rsidR="000D77E1">
      <w:pPr>
        <w:rPr>
          <w:b/>
          <w:bCs/>
          <w:sz w:val="28"/>
        </w:rPr>
      </w:pPr>
    </w:p>
    <w:p w:rsidRDefault="00D54B84" w:rsidP="00D54B84" w:rsidR="00D54B84">
      <w:pPr>
        <w:ind w:left="1770"/>
        <w:jc w:val="both"/>
        <w:rPr>
          <w:bCs/>
        </w:rPr>
      </w:pPr>
    </w:p>
    <w:p w:rsidRDefault="00A31801" w:rsidP="00ED7079" w:rsidR="0039545B" w:rsidRPr="004E44E9">
      <w:pPr>
        <w:numPr>
          <w:ilvl w:val="0"/>
          <w:numId w:val="8"/>
        </w:numPr>
        <w:jc w:val="both"/>
        <w:rPr>
          <w:bCs/>
          <w:sz w:val="28"/>
        </w:rPr>
      </w:pPr>
      <w:r w:rsidRPr="00F03FE9">
        <w:t>O</w:t>
      </w:r>
      <w:r w:rsidR="006E7B40">
        <w:t>bustavlja</w:t>
      </w:r>
      <w:r w:rsidRPr="00F03FE9">
        <w:t xml:space="preserve"> se stečajn</w:t>
      </w:r>
      <w:r w:rsidR="006E7B40">
        <w:t>i</w:t>
      </w:r>
      <w:r w:rsidRPr="00F03FE9">
        <w:t xml:space="preserve"> postup</w:t>
      </w:r>
      <w:r w:rsidR="006E7B40">
        <w:t>a</w:t>
      </w:r>
      <w:r w:rsidRPr="00F03FE9">
        <w:t xml:space="preserve">k nad dužnikom </w:t>
      </w:r>
      <w:r w:rsidR="00ED7079" w:rsidRPr="00ED7079">
        <w:rPr>
          <w:bCs/>
        </w:rPr>
        <w:t>RENEA d.o.o. za trgovinu i usluge, Čepin, Kardinala Franje Šepera 27, MBS 030157319, OIB 05061536099</w:t>
      </w:r>
      <w:r w:rsidRPr="00F03FE9">
        <w:rPr>
          <w:bCs/>
        </w:rPr>
        <w:t>,</w:t>
      </w:r>
      <w:r w:rsidRPr="00F03FE9">
        <w:t xml:space="preserve"> podnesen dana </w:t>
      </w:r>
      <w:r w:rsidR="008C4A60">
        <w:t>17</w:t>
      </w:r>
      <w:r w:rsidRPr="00F03FE9">
        <w:t xml:space="preserve">. </w:t>
      </w:r>
      <w:r w:rsidR="008C4A60">
        <w:t>lip</w:t>
      </w:r>
      <w:r w:rsidR="0017071F" w:rsidRPr="00F03FE9">
        <w:t>nja</w:t>
      </w:r>
      <w:r w:rsidRPr="00F03FE9">
        <w:t xml:space="preserve"> 201</w:t>
      </w:r>
      <w:r w:rsidR="008C4A60">
        <w:t>6</w:t>
      </w:r>
      <w:r w:rsidRPr="00F03FE9">
        <w:t xml:space="preserve">. </w:t>
      </w:r>
    </w:p>
    <w:p w:rsidRDefault="004E44E9" w:rsidP="004E44E9" w:rsidR="004E44E9" w:rsidRPr="006E7B40">
      <w:pPr>
        <w:ind w:left="2130"/>
        <w:jc w:val="both"/>
        <w:rPr>
          <w:bCs/>
          <w:sz w:val="28"/>
        </w:rPr>
      </w:pPr>
    </w:p>
    <w:p w:rsidRDefault="006E7B40" w:rsidP="00ED7079" w:rsidR="006E7B40" w:rsidRPr="00F03FE9">
      <w:pPr>
        <w:numPr>
          <w:ilvl w:val="0"/>
          <w:numId w:val="8"/>
        </w:numPr>
        <w:jc w:val="both"/>
        <w:rPr>
          <w:bCs/>
          <w:sz w:val="28"/>
        </w:rPr>
      </w:pPr>
      <w:r>
        <w:t xml:space="preserve">Nalaže se dužniku da u roku 8 dana naknadi troškove postupka u iznosu od 3.000,00 kn uplatom na žiro-račun privremenog stečajnog upravitelja </w:t>
      </w:r>
      <w:r w:rsidR="004E44E9">
        <w:t>Mije Rončevića, Osijek, Vijenac Ivana Meštrovića 74</w:t>
      </w:r>
      <w:r w:rsidR="004E44E9" w:rsidRPr="00AF45B0">
        <w:t xml:space="preserve">, OIB </w:t>
      </w:r>
      <w:r w:rsidR="004E44E9">
        <w:t>97146101285, broj HR7424120093133005279 kod Slatinske banke d.d. Slatina</w:t>
      </w:r>
    </w:p>
    <w:p w:rsidRDefault="00D54B84" w:rsidP="003C65D2" w:rsidR="00D54B84">
      <w:pPr>
        <w:rPr>
          <w:b/>
          <w:bCs/>
          <w:sz w:val="28"/>
        </w:rPr>
      </w:pPr>
    </w:p>
    <w:p w:rsidRDefault="00044ED1" w:rsidP="00044ED1" w:rsidR="00044ED1" w:rsidRPr="0002108B">
      <w:pPr>
        <w:jc w:val="center"/>
      </w:pPr>
      <w:r w:rsidRPr="0002108B">
        <w:t>Obrazloženje</w:t>
      </w:r>
    </w:p>
    <w:p w:rsidRDefault="00BF1EBD" w:rsidP="00044ED1" w:rsidR="00BF1EBD">
      <w:pPr>
        <w:jc w:val="center"/>
        <w:rPr>
          <w:b/>
          <w:bCs/>
          <w:sz w:val="28"/>
        </w:rPr>
      </w:pPr>
    </w:p>
    <w:p w:rsidRDefault="000D77E1" w:rsidP="00044ED1" w:rsidR="000D77E1">
      <w:pPr>
        <w:jc w:val="center"/>
        <w:rPr>
          <w:b/>
          <w:bCs/>
          <w:sz w:val="28"/>
        </w:rPr>
      </w:pPr>
    </w:p>
    <w:p w:rsidRDefault="00FA3AE5" w:rsidP="008C4A60" w:rsidR="008C4A60">
      <w:pPr>
        <w:pStyle w:val="Tijeloteksta"/>
        <w:ind w:firstLine="708"/>
      </w:pPr>
      <w:r>
        <w:t xml:space="preserve">Predlagatelj </w:t>
      </w:r>
      <w:r w:rsidR="008C4A60">
        <w:t xml:space="preserve">FINA </w:t>
      </w:r>
      <w:r>
        <w:t xml:space="preserve">je dana 1.07.2016. godine podnijela ovome sudu prijedlog za otvaranje stečajnog postupka nad dužnikom </w:t>
      </w:r>
      <w:r w:rsidR="008D498D" w:rsidRPr="00ED7079">
        <w:rPr>
          <w:bCs/>
        </w:rPr>
        <w:t>RENEA d.o.o. za trgovinu i usluge, Čepin, Kardinala Franje Šepera 27, MBS 030157319, OIB 05061536099</w:t>
      </w:r>
      <w:r w:rsidR="008D498D">
        <w:rPr>
          <w:bCs/>
        </w:rPr>
        <w:t>,</w:t>
      </w:r>
      <w:r w:rsidR="008C4A60">
        <w:t xml:space="preserve"> temelj</w:t>
      </w:r>
      <w:r w:rsidR="008D498D">
        <w:t>em</w:t>
      </w:r>
      <w:r w:rsidR="008C4A60">
        <w:t xml:space="preserve"> čl. 110. st. 1. Stečajnog zakona  </w:t>
      </w:r>
      <w:r w:rsidR="008C4A60" w:rsidRPr="00293737">
        <w:t>(NN 71/15</w:t>
      </w:r>
      <w:r w:rsidR="008C4A60">
        <w:t>, dalje: SZ</w:t>
      </w:r>
      <w:r w:rsidR="008C4A60" w:rsidRPr="00293737">
        <w:t>)</w:t>
      </w:r>
      <w:r w:rsidR="008C4A60">
        <w:t>.</w:t>
      </w:r>
    </w:p>
    <w:p w:rsidRDefault="008C4A60" w:rsidP="008C4A60" w:rsidR="008C4A60">
      <w:pPr>
        <w:pStyle w:val="Tijeloteksta"/>
      </w:pPr>
    </w:p>
    <w:p w:rsidRDefault="00FA3AE5" w:rsidP="00FA3AE5" w:rsidR="00FA3AE5">
      <w:pPr>
        <w:ind w:firstLine="720"/>
        <w:jc w:val="both"/>
      </w:pPr>
      <w:r>
        <w:t xml:space="preserve">U prijedlogu je navela da na dan 29.06.2016. dužnik u Očevidniku redoslijeda osnova za plaćanje ima evidentirane neizvršene osnove za plaćanje u neprekinutom razdoblju od 120 dana, u ukupnom iznosu od 36.279,16 kn, u koji iznos je uračunata kamata i naknada FINE za provedbe ovrhe na novčanim sredstvima dužnika. </w:t>
      </w:r>
      <w:r w:rsidR="00717B0D">
        <w:t>Također je navela</w:t>
      </w:r>
      <w:r>
        <w:t xml:space="preserve"> da dužnik ima 1 zaposlenog radnika.</w:t>
      </w:r>
    </w:p>
    <w:p w:rsidRDefault="00FA3AE5" w:rsidP="00FA3AE5" w:rsidR="00FA3AE5">
      <w:pPr>
        <w:ind w:firstLine="720"/>
        <w:jc w:val="both"/>
      </w:pPr>
    </w:p>
    <w:p w:rsidRDefault="00717B0D" w:rsidP="00FA3AE5" w:rsidR="00FA3AE5">
      <w:pPr>
        <w:ind w:firstLine="720"/>
        <w:jc w:val="both"/>
      </w:pPr>
      <w:r>
        <w:t>FINA je d</w:t>
      </w:r>
      <w:r w:rsidR="00FA3AE5">
        <w:t>ostav</w:t>
      </w:r>
      <w:r>
        <w:t>il</w:t>
      </w:r>
      <w:r w:rsidR="00FA3AE5">
        <w:t xml:space="preserve">a popis računa i oročenih novčanih sredstava dužnika na dan 29.06.2016., </w:t>
      </w:r>
      <w:r>
        <w:t xml:space="preserve">te navela da </w:t>
      </w:r>
      <w:r w:rsidR="00FA3AE5">
        <w:t xml:space="preserve">na temelju čl. 112. st. 5. SZ-a dužnik na </w:t>
      </w:r>
      <w:r>
        <w:t xml:space="preserve">dan 29.06.2016. na </w:t>
      </w:r>
      <w:r w:rsidR="00FA3AE5">
        <w:t xml:space="preserve">ime </w:t>
      </w:r>
      <w:r w:rsidR="00FA3AE5">
        <w:lastRenderedPageBreak/>
        <w:t xml:space="preserve">predujma za namirenje troškova stečajnog postupka </w:t>
      </w:r>
      <w:r w:rsidR="00495115">
        <w:t>i</w:t>
      </w:r>
      <w:r w:rsidR="00FA3AE5">
        <w:t>ma zaplijenjena novčana sredstva</w:t>
      </w:r>
      <w:r w:rsidR="00495115">
        <w:t xml:space="preserve"> u iznosu od 0,00 kn</w:t>
      </w:r>
      <w:r w:rsidR="00FA3AE5">
        <w:t>.</w:t>
      </w:r>
    </w:p>
    <w:p w:rsidRDefault="00495115" w:rsidP="00FA3AE5" w:rsidR="00495115">
      <w:pPr>
        <w:ind w:firstLine="720"/>
        <w:jc w:val="both"/>
      </w:pPr>
    </w:p>
    <w:p w:rsidRDefault="00495115" w:rsidP="00FA3AE5" w:rsidR="00495115">
      <w:pPr>
        <w:ind w:firstLine="720"/>
        <w:jc w:val="both"/>
      </w:pPr>
      <w:r>
        <w:t xml:space="preserve">Na ročištu radi očitovanja o prijedlogu za otvaranje stečajnog postupka i ročište radi rasprave o pretpostavkama za otvaranje stečajnog postupka održanom 6.10.2016. privremeni stečajni upravitelj je dostavio dokaz i izjavio da ne postoje stečajni razlozi za </w:t>
      </w:r>
      <w:r w:rsidR="00EC6D1A">
        <w:t>otvaranje stečajnog postupka, budući žiro-račun stečajnog dužnika više nije blokiran, te je predložio da sud donese rješenje o obustavljanju postupka za otvaranje stečajnog postupka nad ovim dužnikom, te da naloži dužniku da naknadi trošak postupka u iznosu od 3.000,00 kn, a koji čini bruto iznos nagrade privremenom stečajnom upravitelju.</w:t>
      </w:r>
    </w:p>
    <w:p w:rsidRDefault="00EC6D1A" w:rsidP="00FA3AE5" w:rsidR="00EC6D1A">
      <w:pPr>
        <w:ind w:firstLine="720"/>
        <w:jc w:val="both"/>
      </w:pPr>
    </w:p>
    <w:p w:rsidRDefault="00EC6D1A" w:rsidP="00FA3AE5" w:rsidR="00EC6D1A">
      <w:pPr>
        <w:ind w:firstLine="720"/>
        <w:jc w:val="both"/>
      </w:pPr>
      <w:r>
        <w:t>Zakonski zastupnik dužnika i zakonski zastupnik RH, MF, PU suglasili su se s prijedlogom privremenog stečajnog upravitelja.</w:t>
      </w:r>
    </w:p>
    <w:p w:rsidRDefault="00EC6D1A" w:rsidP="00FA3AE5" w:rsidR="00EC6D1A">
      <w:pPr>
        <w:ind w:firstLine="720"/>
        <w:jc w:val="both"/>
      </w:pPr>
    </w:p>
    <w:p w:rsidRDefault="00EC6D1A" w:rsidP="00FA3AE5" w:rsidR="00EC6D1A">
      <w:pPr>
        <w:ind w:firstLine="720"/>
        <w:jc w:val="both"/>
      </w:pPr>
      <w:r>
        <w:t>Sud je izvršio uvid u spis i dokumente u spisu i to</w:t>
      </w:r>
      <w:r w:rsidR="00E46758">
        <w:t xml:space="preserve"> Izvadak iz sudskog registra, Uvjerenje MUP PU Osječko-Baranjska, Sektor upravnih i inspekcijskih poslova, Služba za upravne poslove od 18.07.2016., Potvrda Općinskog suda u Osijeku zk odjel od 1.08.2016.</w:t>
      </w:r>
      <w:r w:rsidR="00C24D2E">
        <w:t>, Izvješće privremenog stečajnog upravitelja od 15.09.2016., Potvrda o blokadi računa i novčanih sredstava ovršenika od</w:t>
      </w:r>
      <w:r w:rsidR="004D69A1">
        <w:t xml:space="preserve"> </w:t>
      </w:r>
      <w:r w:rsidR="00C24D2E">
        <w:t>15.09.2016., Račun dobiti i gubitka od 13.03.2015. do 31.12.2015.,</w:t>
      </w:r>
      <w:r w:rsidR="004D69A1">
        <w:t xml:space="preserve"> Bilanca stanja na dan 31.12.2015.</w:t>
      </w:r>
      <w:r w:rsidR="00D73F15">
        <w:t xml:space="preserve"> i Potvrda o primitku dokumentacije za 2015., te utvrdio da je dužnik </w:t>
      </w:r>
      <w:r w:rsidR="008A1DD1">
        <w:t>postao sposoban za plaćanje pa je odlučio kao u izreci temeljem odredbe čl. 128. st. 9. SZ-a.</w:t>
      </w:r>
    </w:p>
    <w:p w:rsidRDefault="00FA3AE5" w:rsidP="00FA3AE5" w:rsidR="00FA3AE5">
      <w:pPr>
        <w:jc w:val="both"/>
      </w:pPr>
    </w:p>
    <w:p w:rsidRDefault="00BF1EBD" w:rsidP="00044ED1" w:rsidR="00BF1EBD">
      <w:pPr>
        <w:jc w:val="center"/>
      </w:pPr>
    </w:p>
    <w:p w:rsidRDefault="00D90419" w:rsidP="0002108B" w:rsidR="00D90419">
      <w:pPr>
        <w:jc w:val="center"/>
      </w:pPr>
      <w:r>
        <w:t>U Osijeku</w:t>
      </w:r>
      <w:r w:rsidR="0002108B">
        <w:t xml:space="preserve"> </w:t>
      </w:r>
      <w:r w:rsidR="008A1DD1">
        <w:t>6</w:t>
      </w:r>
      <w:r w:rsidR="00AA1A56">
        <w:t xml:space="preserve">. </w:t>
      </w:r>
      <w:r w:rsidR="00B94D67">
        <w:t>listopada</w:t>
      </w:r>
      <w:r w:rsidR="00AA1A56">
        <w:t xml:space="preserve"> 201</w:t>
      </w:r>
      <w:r w:rsidR="00B94D67">
        <w:t>6</w:t>
      </w:r>
      <w:r>
        <w:t>.</w:t>
      </w:r>
      <w:r w:rsidR="00280570">
        <w:t xml:space="preserve"> </w:t>
      </w:r>
    </w:p>
    <w:p w:rsidRDefault="00D90419" w:rsidR="00D90419">
      <w:pPr>
        <w:jc w:val="both"/>
      </w:pPr>
    </w:p>
    <w:p w:rsidRDefault="00B46D29" w:rsidR="00B46D29">
      <w:pPr>
        <w:jc w:val="both"/>
      </w:pPr>
    </w:p>
    <w:p w:rsidRDefault="0039545B" w:rsidP="0039545B" w:rsidR="0039545B" w:rsidRPr="0002108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Zapisničar:</w:t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  <w:t>STEČAJNI SUDAC:</w:t>
      </w:r>
    </w:p>
    <w:p w:rsidRDefault="0039545B" w:rsidP="0039545B" w:rsidR="0039545B" w:rsidRPr="0002108B">
      <w:pPr>
        <w:jc w:val="both"/>
      </w:pPr>
      <w:r w:rsidRPr="0002108B">
        <w:t>Elizabeta Đeke</w:t>
      </w:r>
      <w:r w:rsidRPr="0002108B">
        <w:tab/>
      </w:r>
      <w:r w:rsidRPr="0002108B">
        <w:tab/>
      </w:r>
      <w:r w:rsidRPr="0002108B">
        <w:tab/>
      </w:r>
      <w:r w:rsidRPr="0002108B">
        <w:tab/>
      </w:r>
      <w:r w:rsidRPr="0002108B">
        <w:tab/>
      </w:r>
      <w:r w:rsidRPr="0002108B">
        <w:tab/>
        <w:t xml:space="preserve">      mr. sc. Tihomir Kovačević</w:t>
      </w:r>
    </w:p>
    <w:p w:rsidRDefault="00D72724" w:rsidR="00D72724"/>
    <w:p w:rsidRDefault="00D72724" w:rsidR="00D72724"/>
    <w:p w:rsidRDefault="00D72724" w:rsidR="00B35E7C">
      <w:r>
        <w:t>UPUTA O PRAVNOM LIJEKU:</w:t>
      </w:r>
    </w:p>
    <w:p w:rsidRDefault="00AA1A56" w:rsidP="00B35E7C" w:rsidR="00D72724">
      <w:pPr>
        <w:tabs>
          <w:tab w:pos="6240" w:val="left"/>
        </w:tabs>
      </w:pPr>
      <w:r>
        <w:t>Protiv ovog rješenja može nezadovoljna stranka uložiti žalbu Visokom trgovačkom sudu Republike Hrvatske u Zagrebu u roku od 8 dana pismeno u 3 primjerka putem ovoga suda.</w:t>
      </w:r>
    </w:p>
    <w:p w:rsidRDefault="0039545B" w:rsidP="00B35E7C" w:rsidR="0039545B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</w:t>
      </w:r>
      <w:r w:rsidR="0039545B">
        <w:t xml:space="preserve"> </w:t>
      </w:r>
      <w:r>
        <w:t>N</w:t>
      </w:r>
      <w:r w:rsidR="0039545B">
        <w:t xml:space="preserve"> </w:t>
      </w:r>
      <w:r>
        <w:t>A</w:t>
      </w:r>
      <w:r w:rsidR="0039545B">
        <w:t xml:space="preserve"> </w:t>
      </w:r>
      <w:r>
        <w:t>:</w:t>
      </w:r>
    </w:p>
    <w:p w:rsidRDefault="000D77E1" w:rsidP="0002108B" w:rsidR="00D00212">
      <w:pPr>
        <w:numPr>
          <w:ilvl w:val="0"/>
          <w:numId w:val="5"/>
        </w:numPr>
        <w:tabs>
          <w:tab w:pos="6240" w:val="left"/>
        </w:tabs>
      </w:pPr>
      <w:r>
        <w:t>Predlagatelj</w:t>
      </w:r>
      <w:r w:rsidR="00B94D67">
        <w:t xml:space="preserve"> na njihov poslovni broj</w:t>
      </w:r>
    </w:p>
    <w:p w:rsidRDefault="00D00212" w:rsidP="0002108B" w:rsidR="00D00212">
      <w:pPr>
        <w:numPr>
          <w:ilvl w:val="0"/>
          <w:numId w:val="5"/>
        </w:numPr>
        <w:tabs>
          <w:tab w:pos="6240" w:val="left"/>
        </w:tabs>
      </w:pPr>
      <w:r>
        <w:t>Dužnik</w:t>
      </w:r>
      <w:r w:rsidR="00B834FB">
        <w:t xml:space="preserve"> </w:t>
      </w:r>
    </w:p>
    <w:p w:rsidRDefault="009975B5" w:rsidP="0002108B" w:rsidR="009975B5">
      <w:pPr>
        <w:numPr>
          <w:ilvl w:val="0"/>
          <w:numId w:val="5"/>
        </w:numPr>
        <w:tabs>
          <w:tab w:pos="6240" w:val="left"/>
        </w:tabs>
      </w:pPr>
      <w:r>
        <w:t>ŽDO GUO Osijek</w:t>
      </w:r>
    </w:p>
    <w:p w:rsidRDefault="00F56266" w:rsidP="00F56266" w:rsidR="00F56266" w:rsidRPr="00F56266">
      <w:pPr>
        <w:numPr>
          <w:ilvl w:val="0"/>
          <w:numId w:val="5"/>
        </w:numPr>
        <w:jc w:val="both"/>
      </w:pPr>
      <w:r w:rsidRPr="00F56266">
        <w:t xml:space="preserve">mrežna stranica e-Oglasna ploča sudova </w:t>
      </w:r>
    </w:p>
    <w:p w:rsidRDefault="00D90419" w:rsidP="000D77E1" w:rsidR="00D90419" w:rsidRPr="00B35E7C">
      <w:pPr>
        <w:tabs>
          <w:tab w:pos="6240" w:val="left"/>
        </w:tabs>
        <w:ind w:left="360"/>
      </w:pPr>
    </w:p>
    <w:sectPr w:rsidSect="000D77E1" w:rsidR="00D90419" w:rsidRPr="00B35E7C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AFE" w:rsidR="00262AFE">
      <w:r>
        <w:separator/>
      </w:r>
    </w:p>
  </w:endnote>
  <w:endnote w:id="0" w:type="continuationSeparator">
    <w:p w:rsidRDefault="00262AFE" w:rsidR="00262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AFE" w:rsidR="00262AFE">
      <w:r>
        <w:separator/>
      </w:r>
    </w:p>
  </w:footnote>
  <w:footnote w:id="0" w:type="continuationSeparator">
    <w:p w:rsidRDefault="00262AFE" w:rsidR="00262A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801" w:rsidP="00E97D1F" w:rsidR="00A318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31801" w:rsidR="00A318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801" w:rsidP="005F5EBB" w:rsidR="00A318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20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1801" w:rsidP="000D77E1" w:rsidR="00A31801">
    <w:pPr>
      <w:pStyle w:val="Zaglavlje"/>
    </w:pPr>
    <w:r>
      <w:t xml:space="preserve">   </w:t>
    </w:r>
    <w:r>
      <w:tab/>
    </w:r>
    <w:r>
      <w:tab/>
    </w:r>
  </w:p>
  <w:p w:rsidRDefault="00A31801" w:rsidP="0002108B" w:rsidR="00A31801">
    <w:pPr>
      <w:pStyle w:val="Zaglavlje"/>
    </w:pPr>
    <w:r>
      <w:tab/>
    </w:r>
    <w:r>
      <w:tab/>
    </w:r>
    <w:r w:rsidR="00ED7079" w:rsidRPr="00ED7079">
      <w:t>14 St-2048/16-19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801" w:rsidR="00A31801">
    <w:pPr>
      <w:pStyle w:val="Zaglavlje"/>
    </w:pPr>
  </w:p>
  <w:p w:rsidRDefault="00A31801" w:rsidP="0017071F" w:rsidR="00A31801">
    <w:pPr>
      <w:pStyle w:val="Zaglavlje"/>
    </w:pPr>
    <w:r>
      <w:tab/>
    </w:r>
    <w:r>
      <w:tab/>
      <w:t xml:space="preserve">        </w:t>
    </w: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0B3EDB"/>
    <w:multiLevelType w:val="hybridMultilevel"/>
    <w:tmpl w:val="80A470E6"/>
    <w:lvl w:tplc="041A000F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</w:lvl>
    <w:lvl w:tentative="true"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0E25AB"/>
    <w:multiLevelType w:val="hybridMultilevel"/>
    <w:tmpl w:val="EB8C13F0"/>
    <w:lvl w:tplc="7F5684A4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7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04755"/>
    <w:rsid w:val="0002108B"/>
    <w:rsid w:val="00025E04"/>
    <w:rsid w:val="00044ED1"/>
    <w:rsid w:val="00064DBC"/>
    <w:rsid w:val="00081DAA"/>
    <w:rsid w:val="000D77E1"/>
    <w:rsid w:val="0011208F"/>
    <w:rsid w:val="00114FA2"/>
    <w:rsid w:val="00161BD6"/>
    <w:rsid w:val="0017071F"/>
    <w:rsid w:val="00171689"/>
    <w:rsid w:val="00173460"/>
    <w:rsid w:val="001A0279"/>
    <w:rsid w:val="0021611D"/>
    <w:rsid w:val="0022097D"/>
    <w:rsid w:val="002242FE"/>
    <w:rsid w:val="00262AFE"/>
    <w:rsid w:val="00280570"/>
    <w:rsid w:val="0031780D"/>
    <w:rsid w:val="00350F91"/>
    <w:rsid w:val="00363C96"/>
    <w:rsid w:val="0039545B"/>
    <w:rsid w:val="00397533"/>
    <w:rsid w:val="003A4A76"/>
    <w:rsid w:val="003B2C17"/>
    <w:rsid w:val="003C1178"/>
    <w:rsid w:val="003C65D2"/>
    <w:rsid w:val="00410EDF"/>
    <w:rsid w:val="00486E2E"/>
    <w:rsid w:val="00492B0C"/>
    <w:rsid w:val="00495115"/>
    <w:rsid w:val="004C05FF"/>
    <w:rsid w:val="004D69A1"/>
    <w:rsid w:val="004E44E9"/>
    <w:rsid w:val="004E5D65"/>
    <w:rsid w:val="005C6CA6"/>
    <w:rsid w:val="005F5EBB"/>
    <w:rsid w:val="00602A6B"/>
    <w:rsid w:val="00612D2C"/>
    <w:rsid w:val="00634859"/>
    <w:rsid w:val="006600F1"/>
    <w:rsid w:val="006C07AE"/>
    <w:rsid w:val="006E7B40"/>
    <w:rsid w:val="00717B0D"/>
    <w:rsid w:val="007349D2"/>
    <w:rsid w:val="00781A1C"/>
    <w:rsid w:val="007E5628"/>
    <w:rsid w:val="008A1DD1"/>
    <w:rsid w:val="008C4A60"/>
    <w:rsid w:val="008D498D"/>
    <w:rsid w:val="00920A99"/>
    <w:rsid w:val="009975B5"/>
    <w:rsid w:val="009A0BA1"/>
    <w:rsid w:val="00A31801"/>
    <w:rsid w:val="00A466A6"/>
    <w:rsid w:val="00A60347"/>
    <w:rsid w:val="00A65909"/>
    <w:rsid w:val="00AA1A56"/>
    <w:rsid w:val="00AB5917"/>
    <w:rsid w:val="00AC7458"/>
    <w:rsid w:val="00AE4875"/>
    <w:rsid w:val="00B15461"/>
    <w:rsid w:val="00B164A4"/>
    <w:rsid w:val="00B35E7C"/>
    <w:rsid w:val="00B46D29"/>
    <w:rsid w:val="00B74F73"/>
    <w:rsid w:val="00B834FB"/>
    <w:rsid w:val="00B94D67"/>
    <w:rsid w:val="00BF1EBD"/>
    <w:rsid w:val="00BF2834"/>
    <w:rsid w:val="00C24D2E"/>
    <w:rsid w:val="00C57024"/>
    <w:rsid w:val="00C625DD"/>
    <w:rsid w:val="00CB1194"/>
    <w:rsid w:val="00CF3F89"/>
    <w:rsid w:val="00D00212"/>
    <w:rsid w:val="00D54B84"/>
    <w:rsid w:val="00D72724"/>
    <w:rsid w:val="00D73F15"/>
    <w:rsid w:val="00D90419"/>
    <w:rsid w:val="00DA050D"/>
    <w:rsid w:val="00DB2600"/>
    <w:rsid w:val="00DB723F"/>
    <w:rsid w:val="00E372D9"/>
    <w:rsid w:val="00E46758"/>
    <w:rsid w:val="00E56C93"/>
    <w:rsid w:val="00E77B47"/>
    <w:rsid w:val="00E84C9B"/>
    <w:rsid w:val="00E97D1F"/>
    <w:rsid w:val="00EC6D1A"/>
    <w:rsid w:val="00ED7079"/>
    <w:rsid w:val="00F03FE9"/>
    <w:rsid w:val="00F21BA3"/>
    <w:rsid w:val="00F56266"/>
    <w:rsid w:val="00F65328"/>
    <w:rsid w:val="00F74E63"/>
    <w:rsid w:val="00F87F06"/>
    <w:rsid w:val="00FA3AE5"/>
    <w:rsid w:val="00FC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qFormat/>
    <w:rsid w:val="0039545B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02108B"/>
    <w:pPr>
      <w:jc w:val="both"/>
    </w:pPr>
  </w:style>
  <w:style w:customStyle="true" w:styleId="TijelotekstaChar" w:type="character">
    <w:name w:val="Tijelo teksta Char"/>
    <w:link w:val="Tijeloteksta"/>
    <w:rsid w:val="0002108B"/>
    <w:rPr>
      <w:sz w:val="24"/>
      <w:szCs w:val="24"/>
    </w:rPr>
  </w:style>
  <w:style w:styleId="Naglaeno" w:type="character">
    <w:name w:val="Strong"/>
    <w:qFormat/>
    <w:rsid w:val="00AE487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120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1208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1208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208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208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qFormat/>
    <w:rsid w:val="0039545B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02108B"/>
    <w:pPr>
      <w:jc w:val="both"/>
    </w:pPr>
  </w:style>
  <w:style w:customStyle="1" w:styleId="TijelotekstaChar" w:type="character">
    <w:name w:val="Tijelo teksta Char"/>
    <w:link w:val="Tijeloteksta"/>
    <w:rsid w:val="0002108B"/>
    <w:rPr>
      <w:sz w:val="24"/>
      <w:szCs w:val="24"/>
    </w:rPr>
  </w:style>
  <w:style w:styleId="Naglaeno" w:type="character">
    <w:name w:val="Strong"/>
    <w:qFormat/>
    <w:rsid w:val="00AE487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120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1208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1208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208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208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2048</izvorni_sadrzaj>
    <derivirana_varijabla naziv="DomainObject.Predmet.Broj_1">2048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St-2048/2016</izvorni_sadrzaj>
    <derivirana_varijabla naziv="DomainObject.Predmet.OznakaBroj_1">St-2048/2016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RENEA d.o.o. za trgovinu i usluge</izvorni_sadrzaj>
    <derivirana_varijabla naziv="DomainObject.Predmet.ProtustrankaFormated_1">  RENEA d.o.o. za trgovinu i usluge</derivirana_varijabla>
  </DomainObject.Predmet.ProtustrankaFormated>
  <DomainObject.Predmet.ProtustrankaFormatedOIB>
    <izvorni_sadrzaj>  RENEA d.o.o. za trgovinu i usluge, OIB 05061536099</izvorni_sadrzaj>
    <derivirana_varijabla naziv="DomainObject.Predmet.ProtustrankaFormatedOIB_1">  RENEA d.o.o. za trgovinu i usluge, OIB 05061536099</derivirana_varijabla>
  </DomainObject.Predmet.ProtustrankaFormatedOIB>
  <DomainObject.Predmet.ProtustrankaFormatedWithAdress>
    <izvorni_sadrzaj> RENEA d.o.o. za trgovinu i usluge, Kardinala Franje Šepera 27, 31431 Čepin</izvorni_sadrzaj>
    <derivirana_varijabla naziv="DomainObject.Predmet.ProtustrankaFormatedWithAdress_1"> RENEA d.o.o. za trgovinu i usluge, Kardinala Franje Šepera 27, 31431 Čepin</derivirana_varijabla>
  </DomainObject.Predmet.ProtustrankaFormatedWithAdress>
  <DomainObject.Predmet.ProtustrankaFormatedWithAdressOIB>
    <izvorni_sadrzaj> RENEA d.o.o. za trgovinu i usluge, OIB 05061536099, Kardinala Franje Šepera 27, 31431 Čepin</izvorni_sadrzaj>
    <derivirana_varijabla naziv="DomainObject.Predmet.ProtustrankaFormatedWithAdressOIB_1"> RENEA d.o.o. za trgovinu i usluge, OIB 05061536099, Kardinala Franje Šepera 27, 31431 Čepin</derivirana_varijabla>
  </DomainObject.Predmet.ProtustrankaFormatedWithAdressOIB>
  <DomainObject.Predmet.ProtustrankaWithAdress>
    <izvorni_sadrzaj>RENEA d.o.o. za trgovinu i usluge Kardinala Franje Šepera 27, 31431 Čepin</izvorni_sadrzaj>
    <derivirana_varijabla naziv="DomainObject.Predmet.ProtustrankaWithAdress_1">RENEA d.o.o. za trgovinu i usluge Kardinala Franje Šepera 27, 31431 Čepin</derivirana_varijabla>
  </DomainObject.Predmet.ProtustrankaWithAdress>
  <DomainObject.Predmet.ProtustrankaWithAdressOIB>
    <izvorni_sadrzaj>RENEA d.o.o. za trgovinu i usluge, OIB 05061536099, Kardinala Franje Šepera 27, 31431 Čepin</izvorni_sadrzaj>
    <derivirana_varijabla naziv="DomainObject.Predmet.ProtustrankaWithAdressOIB_1">RENEA d.o.o. za trgovinu i usluge, OIB 05061536099, Kardinala Franje Šepera 27, 31431 Čepin</derivirana_varijabla>
  </DomainObject.Predmet.ProtustrankaWithAdressOIB>
  <DomainObject.Predmet.ProtustrankaNazivFormated>
    <izvorni_sadrzaj>RENEA d.o.o. za trgovinu i usluge</izvorni_sadrzaj>
    <derivirana_varijabla naziv="DomainObject.Predmet.ProtustrankaNazivFormated_1">RENEA d.o.o. za trgovinu i usluge</derivirana_varijabla>
  </DomainObject.Predmet.ProtustrankaNazivFormated>
  <DomainObject.Predmet.ProtustrankaNazivFormatedOIB>
    <izvorni_sadrzaj>RENEA d.o.o. za trgovinu i usluge, OIB 05061536099</izvorni_sadrzaj>
    <derivirana_varijabla naziv="DomainObject.Predmet.ProtustrankaNazivFormatedOIB_1">RENEA d.o.o. za trgovinu i usluge, OIB 05061536099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RENEA d.o.o. za trgovinu i usluge</item>
    </izvorni_sadrzaj>
    <derivirana_varijabla naziv="DomainObject.Predmet.ProtuStrankaListFormated_1">
      <item>RENEA d.o.o. za trgovinu i usluge</item>
    </derivirana_varijabla>
  </DomainObject.Predmet.ProtuStrankaListFormated>
  <DomainObject.Predmet.ProtuStrankaListFormatedOIB>
    <izvorni_sadrzaj>
      <item>RENEA d.o.o. za trgovinu i usluge, OIB 05061536099</item>
    </izvorni_sadrzaj>
    <derivirana_varijabla naziv="DomainObject.Predmet.ProtuStrankaListFormatedOIB_1">
      <item>RENEA d.o.o. za trgovinu i usluge, OIB 05061536099</item>
    </derivirana_varijabla>
  </DomainObject.Predmet.ProtuStrankaListFormatedOIB>
  <DomainObject.Predmet.ProtuStrankaListFormatedWithAdress>
    <izvorni_sadrzaj>
      <item>RENEA d.o.o. za trgovinu i usluge, Kardinala Franje Šepera 27, 31431 Čepin</item>
    </izvorni_sadrzaj>
    <derivirana_varijabla naziv="DomainObject.Predmet.ProtuStrankaListFormatedWithAdress_1">
      <item>RENEA d.o.o. za trgovinu i usluge, Kardinala Franje Šepera 27, 31431 Čepin</item>
    </derivirana_varijabla>
  </DomainObject.Predmet.ProtuStrankaListFormatedWithAdress>
  <DomainObject.Predmet.ProtuStrankaListFormatedWithAdressOIB>
    <izvorni_sadrzaj>
      <item>RENEA d.o.o. za trgovinu i usluge, OIB 05061536099, Kardinala Franje Šepera 27, 31431 Čepin</item>
    </izvorni_sadrzaj>
    <derivirana_varijabla naziv="DomainObject.Predmet.ProtuStrankaListFormatedWithAdressOIB_1">
      <item>RENEA d.o.o. za trgovinu i usluge, OIB 05061536099, Kardinala Franje Šepera 27, 31431 Čepin</item>
    </derivirana_varijabla>
  </DomainObject.Predmet.ProtuStrankaListFormatedWithAdressOIB>
  <DomainObject.Predmet.ProtuStrankaListNazivFormated>
    <izvorni_sadrzaj>
      <item>RENEA d.o.o. za trgovinu i usluge</item>
    </izvorni_sadrzaj>
    <derivirana_varijabla naziv="DomainObject.Predmet.ProtuStrankaListNazivFormated_1">
      <item>RENEA d.o.o. za trgovinu i usluge</item>
    </derivirana_varijabla>
  </DomainObject.Predmet.ProtuStrankaListNazivFormated>
  <DomainObject.Predmet.ProtuStrankaListNazivFormatedOIB>
    <izvorni_sadrzaj>
      <item>RENEA d.o.o. za trgovinu i usluge, OIB 05061536099</item>
    </izvorni_sadrzaj>
    <derivirana_varijabla naziv="DomainObject.Predmet.ProtuStrankaListNazivFormatedOIB_1">
      <item>RENEA d.o.o. za trgovinu i usluge, OIB 05061536099</item>
    </derivirana_varijabla>
  </DomainObject.Predmet.ProtuStrankaListNazivFormatedOIB>
  <DomainObject.Predmet.OstaliListFormated>
    <izvorni_sadrzaj>
      <item>ŽDO GUO Osijek</item>
      <item>Mijo Rončević</item>
      <item>Predrag Tuksar</item>
    </izvorni_sadrzaj>
    <derivirana_varijabla naziv="DomainObject.Predmet.OstaliListFormated_1">
      <item>ŽDO GUO Osijek</item>
      <item>Mijo Rončević</item>
      <item>Predrag Tuksar</item>
    </derivirana_varijabla>
  </DomainObject.Predmet.OstaliListFormated>
  <DomainObject.Predmet.OstaliListFormatedOIB>
    <izvorni_sadrzaj>
      <item>ŽDO GUO Osijek</item>
      <item>Mijo Rončević, OIB 97146101285</item>
      <item>Predrag Tuksar, OIB 61074172188</item>
    </izvorni_sadrzaj>
    <derivirana_varijabla naziv="DomainObject.Predmet.OstaliListFormatedOIB_1">
      <item>ŽDO GUO Osijek</item>
      <item>Mijo Rončević, OIB 97146101285</item>
      <item>Predrag Tuksar, OIB 61074172188</item>
    </derivirana_varijabla>
  </DomainObject.Predmet.OstaliListFormatedOIB>
  <DomainObject.Predmet.OstaliListFormatedWithAdress>
    <izvorni_sadrzaj>
      <item>ŽDO GUO Osijek</item>
      <item>Mijo Rončević, Vijenac I. Meštrovića 74, 31000 Osijek</item>
      <item>Predrag Tuksar, Ozaljska ulica 87, 10000 Zagreb</item>
    </izvorni_sadrzaj>
    <derivirana_varijabla naziv="DomainObject.Predmet.OstaliListFormatedWithAdress_1">
      <item>ŽDO GUO Osijek</item>
      <item>Mijo Rončević, Vijenac I. Meštrovića 74, 31000 Osijek</item>
      <item>Predrag Tuksar, Ozaljska ulica 87, 10000 Zagreb</item>
    </derivirana_varijabla>
  </DomainObject.Predmet.OstaliListFormatedWithAdress>
  <DomainObject.Predmet.OstaliListFormatedWithAdressOIB>
    <izvorni_sadrzaj>
      <item>ŽDO GUO Osijek</item>
      <item>Mijo Rončević, OIB 97146101285, Vijenac I. Meštrovića 74, 31000 Osijek</item>
      <item>Predrag Tuksar, OIB 61074172188, Ozaljska ulica 87, 10000 Zagreb</item>
    </izvorni_sadrzaj>
    <derivirana_varijabla naziv="DomainObject.Predmet.OstaliListFormatedWithAdressOIB_1">
      <item>ŽDO GUO Osijek</item>
      <item>Mijo Rončević, OIB 97146101285, Vijenac I. Meštrovića 74, 31000 Osijek</item>
      <item>Predrag Tuksar, OIB 61074172188, Ozaljska ulica 87, 10000 Zagreb</item>
    </derivirana_varijabla>
  </DomainObject.Predmet.OstaliListFormatedWithAdressOIB>
  <DomainObject.Predmet.OstaliListNazivFormated>
    <izvorni_sadrzaj>
      <item>ŽDO GUO Osijek</item>
      <item>Mijo Rončević</item>
      <item>Predrag Tuksar</item>
    </izvorni_sadrzaj>
    <derivirana_varijabla naziv="DomainObject.Predmet.OstaliListNazivFormated_1">
      <item>ŽDO GUO Osijek</item>
      <item>Mijo Rončević</item>
      <item>Predrag Tuksar</item>
    </derivirana_varijabla>
  </DomainObject.Predmet.OstaliListNazivFormated>
  <DomainObject.Predmet.OstaliListNazivFormatedOIB>
    <izvorni_sadrzaj>
      <item>ŽDO GUO Osijek</item>
      <item>Mijo Rončević, OIB 97146101285</item>
      <item>Predrag Tuksar, OIB 61074172188</item>
    </izvorni_sadrzaj>
    <derivirana_varijabla naziv="DomainObject.Predmet.OstaliListNazivFormatedOIB_1">
      <item>ŽDO GUO Osijek</item>
      <item>Mijo Rončević, OIB 97146101285</item>
      <item>Predrag Tuksar, OIB 61074172188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RENEA d.o.o. za trgovinu i usluge</izvorni_sadrzaj>
    <derivirana_varijabla naziv="DomainObject.Predmet.ProtustrankaIDrugi_1">RENEA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RENEA d.o.o. za trgovinu i usluge, OIB 05061536099, Kardinala Franje Šepera 27, 31431 Čepin</izvorni_sadrzaj>
    <derivirana_varijabla naziv="DomainObject.Predmet.ProtustrankaIDrugiAdressOIB_1">RENEA d.o.o. za trgovinu i usluge, OIB 05061536099, Kardinala Franje Šepera 27,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RENEA d.o.o. za trgovinu i usluge</item>
      <item>ŽDO GUO Osijek</item>
      <item>Mijo Rončević</item>
      <item>Predrag Tuksar</item>
    </izvorni_sadrzaj>
    <derivirana_varijabla naziv="DomainObject.Predmet.SudioniciListNaziv_1">
      <item>FINA RC OSIJEK</item>
      <item>RENEA d.o.o. za trgovinu i usluge</item>
      <item>ŽDO GUO Osijek</item>
      <item>Mijo Rončević</item>
      <item>Predrag Tuksar</item>
    </derivirana_varijabla>
  </DomainObject.Predmet.SudioniciListNaziv>
  <DomainObject.Predmet.SudioniciListAdressOIB>
    <izvorni_sadrzaj>
      <item>FINA RC OSIJEK, OIB 85821130368</item>
      <item>RENEA d.o.o. za trgovinu i usluge, OIB 05061536099, Kardinala Franje Šepera 27,31431 Čepin</item>
      <item>ŽDO GUO Osijek</item>
      <item>Mijo Rončević, OIB 97146101285, Vijenac I. Meštrovića 74,31000 Osijek</item>
      <item>Predrag Tuksar, OIB 61074172188, Ozaljska ulica 87,10000 Zagreb</item>
    </izvorni_sadrzaj>
    <derivirana_varijabla naziv="DomainObject.Predmet.SudioniciListAdressOIB_1">
      <item>FINA RC OSIJEK, OIB 85821130368</item>
      <item>RENEA d.o.o. za trgovinu i usluge, OIB 05061536099, Kardinala Franje Šepera 27,31431 Čepin</item>
      <item>ŽDO GUO Osijek</item>
      <item>Mijo Rončević, OIB 97146101285, Vijenac I. Meštrovića 74,31000 Osijek</item>
      <item>Predrag Tuksar, OIB 61074172188, Ozaljska ulica 87,10000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05061536099</item>
      <item>, OIB null</item>
      <item>, OIB 97146101285</item>
      <item>, OIB 61074172188</item>
    </izvorni_sadrzaj>
    <derivirana_varijabla naziv="DomainObject.Predmet.SudioniciListNazivOIB_1">
      <item>, OIB 85821130368</item>
      <item>, OIB 05061536099</item>
      <item>, OIB null</item>
      <item>, OIB 97146101285</item>
      <item>, OIB 61074172188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71DA5D-9DAE-4430-A78C-133BDA4C66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3116</properties:Characters>
  <properties:Lines>85</properties:Lines>
  <properties:Paragraphs>26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2016-10-05T11:42:00Z</dcterms:created>
  <dc:creator>..</dc:creator>
  <cp:lastModifiedBy>Elizabeta Đeke</cp:lastModifiedBy>
  <cp:lastPrinted>2016-10-06T08:24:00Z</cp:lastPrinted>
  <dcterms:modified xmlns:xsi="http://www.w3.org/2001/XMLSchema-instance" xsi:type="dcterms:W3CDTF">2016-10-06T09:28:00Z</dcterms:modified>
  <cp:revision>6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