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1aba" w14:paraId="7521aba" w:rsidRDefault="00141499" w:rsidP="00141499" w:rsidR="00141499">
      <w:pPr>
        <w:pStyle w:val="Zaglavlje"/>
        <w15:collapsed w:val="false"/>
      </w:pPr>
      <w:bookmarkStart w:name="_GoBack" w:id="0"/>
      <w:bookmarkEnd w:id="0"/>
    </w:p>
    <w:p w:rsidRDefault="00141499" w:rsidP="00141499" w:rsidR="0014149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141499" w:rsidP="00141499" w:rsidR="0014149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141499" w:rsidP="00141499" w:rsidR="0014149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141499" w:rsidP="00141499" w:rsidR="0014149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141499" w:rsidP="00141499" w:rsidR="0014149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</w:p>
    <w:p w:rsidRDefault="00141499" w:rsidP="00141499" w:rsidR="0014149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</w:p>
    <w:p w:rsidRDefault="00141499" w:rsidP="00141499" w:rsidR="00141499" w:rsidRPr="0014149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</w:p>
    <w:p w:rsidRDefault="00141499" w:rsidP="00141499" w:rsidR="00141499">
      <w:pPr>
        <w:pStyle w:val="Zaglavlje"/>
        <w:jc w:val="center"/>
      </w:pPr>
      <w:r>
        <w:t>Z A K LJ U Č A K</w:t>
      </w:r>
    </w:p>
    <w:p w:rsidRDefault="00141499" w:rsidP="00141499" w:rsidR="00141499">
      <w:pPr>
        <w:spacing w:lineRule="auto" w:line="240" w:after="0"/>
      </w:pPr>
    </w:p>
    <w:p w:rsidRDefault="00141499" w:rsidP="00141499" w:rsidR="00141499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 w:rsidR="000D29D3">
        <w:t xml:space="preserve">PODRAVINA DRVO j.d.o.o., OIB: 09474421622 sa sjedištem u Kolodvorska 82, </w:t>
      </w:r>
      <w:proofErr w:type="spellStart"/>
      <w:r w:rsidR="000D29D3">
        <w:t>Kalinovac</w:t>
      </w:r>
      <w:proofErr w:type="spellEnd"/>
      <w:r>
        <w:t xml:space="preserve">, dana </w:t>
      </w:r>
      <w:r>
        <w:t>1</w:t>
      </w:r>
      <w:r>
        <w:t xml:space="preserve">. </w:t>
      </w:r>
      <w:r>
        <w:t>prosinca</w:t>
      </w:r>
      <w:r>
        <w:t xml:space="preserve"> 2016.               </w:t>
      </w:r>
    </w:p>
    <w:p w:rsidRDefault="00141499" w:rsidP="00141499" w:rsidR="00141499">
      <w:pPr>
        <w:spacing w:lineRule="auto" w:line="240" w:after="0"/>
      </w:pPr>
    </w:p>
    <w:p w:rsidRDefault="00141499" w:rsidP="00141499" w:rsidR="00141499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141499" w:rsidP="00141499" w:rsidR="00141499">
      <w:pPr>
        <w:spacing w:lineRule="auto" w:line="240" w:after="0"/>
        <w:jc w:val="center"/>
      </w:pPr>
    </w:p>
    <w:p w:rsidRDefault="00141499" w:rsidP="00141499" w:rsidR="00141499">
      <w:pPr>
        <w:spacing w:lineRule="auto" w:line="240" w:after="0"/>
        <w:jc w:val="center"/>
      </w:pPr>
    </w:p>
    <w:p w:rsidRDefault="00141499" w:rsidP="00141499" w:rsidR="00141499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hanging="720"/>
        <w:contextualSpacing/>
      </w:pPr>
      <w:r>
        <w:t xml:space="preserve">Nalaže se direktoru dužnika </w:t>
      </w:r>
      <w:r w:rsidR="00261D9B">
        <w:t xml:space="preserve">PODRAVINA DRVO j.d.o.o., OIB: 09474421622 sa sjedištem u Kolodvorska 82, </w:t>
      </w:r>
      <w:proofErr w:type="spellStart"/>
      <w:r w:rsidR="00261D9B">
        <w:t>Kalinovac</w:t>
      </w:r>
      <w:proofErr w:type="spellEnd"/>
      <w:r>
        <w:t xml:space="preserve">, </w:t>
      </w:r>
      <w:r w:rsidR="00261D9B">
        <w:rPr>
          <w:u w:val="single"/>
        </w:rPr>
        <w:t xml:space="preserve">Ivanu </w:t>
      </w:r>
      <w:proofErr w:type="spellStart"/>
      <w:r w:rsidR="00261D9B">
        <w:rPr>
          <w:u w:val="single"/>
        </w:rPr>
        <w:t>Dautancu</w:t>
      </w:r>
      <w:proofErr w:type="spellEnd"/>
      <w:r w:rsidR="00261D9B">
        <w:rPr>
          <w:u w:val="single"/>
        </w:rPr>
        <w:t xml:space="preserve">, </w:t>
      </w:r>
      <w:proofErr w:type="spellStart"/>
      <w:r w:rsidR="00261D9B">
        <w:rPr>
          <w:u w:val="single"/>
        </w:rPr>
        <w:t>Kalinovac</w:t>
      </w:r>
      <w:proofErr w:type="spellEnd"/>
      <w:r w:rsidR="00261D9B">
        <w:rPr>
          <w:u w:val="single"/>
        </w:rPr>
        <w:t>, Kolodvorska 82, OIB: 77765088105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141499" w:rsidP="00141499" w:rsidR="00141499">
      <w:pPr>
        <w:spacing w:lineRule="auto" w:line="240" w:after="0"/>
        <w:jc w:val="both"/>
      </w:pPr>
    </w:p>
    <w:p w:rsidRDefault="00141499" w:rsidP="00141499" w:rsidR="00141499">
      <w:pPr>
        <w:spacing w:lineRule="auto" w:line="240" w:after="0"/>
        <w:jc w:val="both"/>
      </w:pPr>
      <w:r>
        <w:t>1. nekretnina i pokretnina dužnika</w:t>
      </w:r>
    </w:p>
    <w:p w:rsidRDefault="00141499" w:rsidP="00141499" w:rsidR="00141499">
      <w:pPr>
        <w:spacing w:lineRule="auto" w:line="240" w:after="0"/>
        <w:jc w:val="both"/>
      </w:pPr>
      <w:r>
        <w:t>2. imovinskih prava dužnika na tuđim stvarima</w:t>
      </w:r>
    </w:p>
    <w:p w:rsidRDefault="00141499" w:rsidP="00141499" w:rsidR="00141499">
      <w:pPr>
        <w:spacing w:lineRule="auto" w:line="240" w:after="0"/>
        <w:jc w:val="both"/>
      </w:pPr>
      <w:r>
        <w:t>3. novčanih i nenovčanih tražbina dužnika</w:t>
      </w:r>
    </w:p>
    <w:p w:rsidRDefault="00141499" w:rsidP="00141499" w:rsidR="00141499">
      <w:pPr>
        <w:spacing w:lineRule="auto" w:line="240" w:after="0"/>
        <w:jc w:val="both"/>
      </w:pPr>
      <w:r>
        <w:t>4. drugih prava koja čine imovinu dužnika</w:t>
      </w:r>
    </w:p>
    <w:p w:rsidRDefault="00141499" w:rsidP="00141499" w:rsidR="00141499">
      <w:pPr>
        <w:spacing w:lineRule="auto" w:line="240" w:after="0"/>
        <w:jc w:val="both"/>
      </w:pPr>
      <w:r>
        <w:t>5. novčanih sredstava na računima</w:t>
      </w:r>
    </w:p>
    <w:p w:rsidRDefault="00141499" w:rsidP="00141499" w:rsidR="00141499">
      <w:pPr>
        <w:spacing w:lineRule="auto" w:line="240" w:after="0"/>
        <w:jc w:val="both"/>
      </w:pPr>
      <w:r>
        <w:t>6. druge imovine dužnika</w:t>
      </w:r>
    </w:p>
    <w:p w:rsidRDefault="00141499" w:rsidP="00141499" w:rsidR="00141499">
      <w:pPr>
        <w:spacing w:lineRule="auto" w:line="240" w:after="0"/>
        <w:jc w:val="both"/>
      </w:pPr>
      <w:r>
        <w:t>7. obveza dužnika unesenih u njegove poslovne knjige</w:t>
      </w:r>
    </w:p>
    <w:p w:rsidRDefault="00141499" w:rsidP="00141499" w:rsidR="00141499">
      <w:pPr>
        <w:spacing w:lineRule="auto" w:line="240" w:after="0"/>
        <w:jc w:val="both"/>
      </w:pPr>
      <w:r>
        <w:t>8. drugih novčanih i nenovčanih obveza dužnika</w:t>
      </w:r>
    </w:p>
    <w:p w:rsidRDefault="00141499" w:rsidP="00141499" w:rsidR="00141499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141499" w:rsidP="00141499" w:rsidR="00141499">
      <w:pPr>
        <w:spacing w:lineRule="auto" w:line="240" w:after="0"/>
        <w:jc w:val="both"/>
      </w:pPr>
      <w:r>
        <w:t>10. izlučnih prava</w:t>
      </w:r>
    </w:p>
    <w:p w:rsidRDefault="00141499" w:rsidP="00141499" w:rsidR="00141499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141499" w:rsidP="00141499" w:rsidR="00141499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141499" w:rsidP="00141499" w:rsidR="00141499">
      <w:pPr>
        <w:spacing w:lineRule="auto" w:line="240" w:after="0"/>
        <w:jc w:val="both"/>
      </w:pPr>
    </w:p>
    <w:p w:rsidRDefault="00141499" w:rsidP="00141499" w:rsidR="00141499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141499" w:rsidP="00141499" w:rsidR="00141499">
      <w:pPr>
        <w:spacing w:lineRule="auto" w:line="240" w:after="0"/>
        <w:jc w:val="both"/>
      </w:pPr>
    </w:p>
    <w:p w:rsidRDefault="00141499" w:rsidP="00141499" w:rsidR="00141499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141499" w:rsidP="00141499" w:rsidR="00141499">
      <w:pPr>
        <w:pStyle w:val="Odlomakpopisa"/>
        <w:spacing w:lineRule="auto" w:line="240" w:after="0"/>
      </w:pPr>
    </w:p>
    <w:p w:rsidRDefault="00141499" w:rsidP="00141499" w:rsidR="00141499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141499" w:rsidP="00141499" w:rsidR="0014149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41499" w:rsidP="00141499" w:rsidR="00141499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141499" w:rsidP="00F162D5" w:rsidR="00141499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</w:t>
      </w:r>
      <w:r w:rsidR="00C72F80">
        <w:t>a plaćanje u ukupnom iznosu od 58</w:t>
      </w:r>
      <w:r>
        <w:t>.</w:t>
      </w:r>
      <w:r w:rsidR="00C72F80">
        <w:t>920</w:t>
      </w:r>
      <w:r>
        <w:t>,</w:t>
      </w:r>
      <w:r w:rsidR="00C72F80">
        <w:t>1</w:t>
      </w:r>
      <w:r>
        <w:t>5 kn te da dužnik ima 1 zaposlenog.</w:t>
      </w:r>
    </w:p>
    <w:p w:rsidRDefault="00141499" w:rsidP="00F162D5" w:rsidR="0014149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41499" w:rsidP="00F162D5" w:rsidR="00141499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141499" w:rsidP="00141499" w:rsidR="0014149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41499" w:rsidP="00141499" w:rsidR="00141499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 Varaždinu, </w:t>
      </w:r>
      <w:r w:rsidR="00C72F80">
        <w:rPr>
          <w:rFonts w:eastAsia="Times New Roman"/>
          <w:lang w:eastAsia="hr-HR"/>
        </w:rPr>
        <w:t>1</w:t>
      </w:r>
      <w:r>
        <w:rPr>
          <w:rFonts w:eastAsia="Times New Roman"/>
          <w:lang w:eastAsia="hr-HR"/>
        </w:rPr>
        <w:t xml:space="preserve">. </w:t>
      </w:r>
      <w:r w:rsidR="00C72F80">
        <w:rPr>
          <w:rFonts w:eastAsia="Times New Roman"/>
          <w:lang w:eastAsia="hr-HR"/>
        </w:rPr>
        <w:t>prosinca</w:t>
      </w:r>
      <w:r>
        <w:rPr>
          <w:rFonts w:eastAsia="Times New Roman"/>
          <w:lang w:eastAsia="hr-HR"/>
        </w:rPr>
        <w:t xml:space="preserve"> 2016.</w:t>
      </w:r>
    </w:p>
    <w:p w:rsidRDefault="00141499" w:rsidP="00141499" w:rsidR="0014149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41499" w:rsidP="00141499" w:rsidR="0014149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41499" w:rsidP="00141499" w:rsidR="0014149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141499" w:rsidR="00141499">
        <w:trPr>
          <w:trHeight w:val="2009"/>
        </w:trPr>
        <w:tc>
          <w:tcPr>
            <w:tcW w:type="dxa" w:w="4928"/>
          </w:tcPr>
          <w:p w:rsidRDefault="00141499" w:rsidR="00141499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141499" w:rsidR="00141499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141499" w:rsidR="00141499">
            <w:pPr>
              <w:jc w:val="center"/>
              <w:rPr>
                <w:lang w:eastAsia="hr-HR"/>
              </w:rPr>
            </w:pPr>
          </w:p>
          <w:p w:rsidRDefault="00141499" w:rsidR="00141499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141499" w:rsidR="00141499">
            <w:pPr>
              <w:jc w:val="center"/>
              <w:rPr>
                <w:lang w:eastAsia="hr-HR"/>
              </w:rPr>
            </w:pPr>
          </w:p>
          <w:p w:rsidRDefault="00141499" w:rsidR="00141499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141499" w:rsidP="00141499" w:rsidR="0014149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141499" w:rsidP="00141499" w:rsidR="0014149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141499" w:rsidP="00141499" w:rsidR="0014149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141499" w:rsidP="00141499" w:rsidR="00141499">
      <w:pPr>
        <w:spacing w:lineRule="auto" w:line="240" w:after="0"/>
        <w:jc w:val="both"/>
      </w:pPr>
      <w:r>
        <w:t>UPUTA O PRAVNOM LIJEKU :</w:t>
      </w:r>
    </w:p>
    <w:p w:rsidRDefault="00141499" w:rsidP="00141499" w:rsidR="00141499">
      <w:pPr>
        <w:spacing w:lineRule="auto" w:line="240" w:after="0"/>
        <w:jc w:val="both"/>
      </w:pPr>
      <w:r>
        <w:t>Protiv ovoga zaključka žalba nije dopuštena (čl. 19. st. 7. SZ-a).</w:t>
      </w:r>
    </w:p>
    <w:p w:rsidRDefault="00141499" w:rsidP="00141499" w:rsidR="00141499">
      <w:pPr>
        <w:spacing w:lineRule="auto" w:line="240" w:after="0"/>
        <w:jc w:val="both"/>
      </w:pPr>
    </w:p>
    <w:p w:rsidRDefault="00141499" w:rsidP="00141499" w:rsidR="00141499">
      <w:pPr>
        <w:spacing w:lineRule="auto" w:line="240" w:after="0"/>
        <w:jc w:val="both"/>
      </w:pPr>
      <w:r>
        <w:t>DNA:</w:t>
      </w:r>
    </w:p>
    <w:p w:rsidRDefault="00141499" w:rsidP="00141499" w:rsidR="00141499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 w:rsidR="00C72F80">
        <w:t xml:space="preserve">Ivan </w:t>
      </w:r>
      <w:proofErr w:type="spellStart"/>
      <w:r w:rsidR="00C72F80">
        <w:t>Dautanec</w:t>
      </w:r>
      <w:proofErr w:type="spellEnd"/>
      <w:r w:rsidR="00C72F80">
        <w:t xml:space="preserve">, </w:t>
      </w:r>
      <w:proofErr w:type="spellStart"/>
      <w:r w:rsidR="00C72F80">
        <w:t>Kalinovac</w:t>
      </w:r>
      <w:proofErr w:type="spellEnd"/>
      <w:r w:rsidR="00C72F80">
        <w:t>, Kolodvorska 82</w:t>
      </w:r>
    </w:p>
    <w:p w:rsidRDefault="00141499" w:rsidP="00141499" w:rsidR="00141499">
      <w:pPr>
        <w:spacing w:lineRule="auto" w:line="240" w:after="0"/>
        <w:jc w:val="both"/>
      </w:pPr>
      <w:r>
        <w:t>2. e-Oglasna ploča suda</w:t>
      </w:r>
    </w:p>
    <w:p w:rsidRDefault="00141499" w:rsidP="00141499" w:rsidR="00141499">
      <w:pPr>
        <w:spacing w:lineRule="auto" w:line="240" w:after="0"/>
        <w:jc w:val="both"/>
      </w:pPr>
    </w:p>
    <w:p w:rsidRDefault="00DA0242" w:rsidP="00141499" w:rsidR="00DA0242" w:rsidRPr="00141499"/>
    <w:sectPr w:rsidSect="0032366B" w:rsidR="00DA0242" w:rsidRPr="0014149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499" w:rsidR="008333A9">
    <w:pPr>
      <w:pStyle w:val="Zaglavlje"/>
    </w:pPr>
    <w:r>
      <w:rPr>
        <w:rStyle w:val="PozadinaSvijetloCrvena"/>
        <w:shd w:fill="auto" w:color="auto" w:val="clear"/>
      </w:rPr>
      <w:t>Poslovni broj: 4 St-373/16-5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29D3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499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D9B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48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2F80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2D5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41499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41499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542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St-373/2016-5</izvorni_sadrzaj>
    <derivirana_varijabla naziv="DomainObject.Oznaka_1">St-373/2016-5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PODRAVINA DRVO jednostavno društvo s ograničenom odgovornošću za proizvodnju,  trgovinu i usluge</izvorni_sadrzaj>
    <derivirana_varijabla naziv="DomainObject.Predmet.ProtustrankaFormated_1">  PODRAVINA DRVO jednostavno društvo s ograničenom odgovornošću za proizvodnju,  trgovinu i usluge</derivirana_varijabla>
  </DomainObject.Predmet.ProtustrankaFormated>
  <DomainObject.Predmet.ProtustrankaFormatedOIB>
    <izvorni_sadrzaj>  PODRAVINA DRVO jednostavno društvo s ograničenom odgovornošću za proizvodnju,  trgovinu i usluge, OIB 09474421622</izvorni_sadrzaj>
    <derivirana_varijabla naziv="DomainObject.Predmet.ProtustrankaFormatedOIB_1">  PODRAVINA DRVO jednostavno društvo s ograničenom odgovornošću za proizvodnju,  trgovinu i usluge, OIB 09474421622</derivirana_varijabla>
  </DomainObject.Predmet.ProtustrankaFormatedOIB>
  <DomainObject.Predmet.ProtustrankaFormatedWithAdress>
    <izvorni_sadrzaj> PODRAVINA DRVO jednostavno društvo s ograničenom odgovornošću za proizvodnju,  trgovinu i usluge, Kolodvorska 82, 48350 Kalinovac</izvorni_sadrzaj>
    <derivirana_varijabla naziv="DomainObject.Predmet.ProtustrankaFormatedWithAdress_1"> PODRAVINA DRVO jednostavno društvo s ograničenom odgovornošću za proizvodnju,  trgovinu i usluge, Kolodvorska 82, 48350 Kalinovac</derivirana_varijabla>
  </DomainObject.Predmet.ProtustrankaFormatedWithAdress>
  <DomainObject.Predmet.ProtustrankaFormatedWithAdressOIB>
    <izvorni_sadrzaj> PODRAVINA DRVO jednostavno društvo s ograničenom odgovornošću za proizvodnju,  trgovinu i usluge, OIB 09474421622, Kolodvorska 82, 48350 Kalinovac</izvorni_sadrzaj>
    <derivirana_varijabla naziv="DomainObject.Predmet.ProtustrankaFormatedWithAdressOIB_1"> PODRAVINA DRVO jednostavno društvo s ograničenom odgovornošću za proizvodnju,  trgovinu i usluge, OIB 09474421622, Kolodvorska 82, 48350 Kalinovac</derivirana_varijabla>
  </DomainObject.Predmet.ProtustrankaFormatedWithAdressOIB>
  <DomainObject.Predmet.ProtustrankaWithAdress>
    <izvorni_sadrzaj>PODRAVINA DRVO jednostavno društvo s ograničenom odgovornošću za proizvodnju,  trgovinu i usluge Kolodvorska 82, 48350 Kalinovac</izvorni_sadrzaj>
    <derivirana_varijabla naziv="DomainObject.Predmet.ProtustrankaWithAdress_1">PODRAVINA DRVO jednostavno društvo s ograničenom odgovornošću za proizvodnju,  trgovinu i usluge Kolodvorska 82, 48350 Kalinovac</derivirana_varijabla>
  </DomainObject.Predmet.ProtustrankaWithAdress>
  <DomainObject.Predmet.ProtustrankaWithAdressOIB>
    <izvorni_sadrzaj>PODRAVINA DRVO jednostavno društvo s ograničenom odgovornošću za proizvodnju,  trgovinu i usluge, OIB 09474421622, Kolodvorska 82, 48350 Kalinovac</izvorni_sadrzaj>
    <derivirana_varijabla naziv="DomainObject.Predmet.ProtustrankaWithAdressOIB_1">PODRAVINA DRVO jednostavno društvo s ograničenom odgovornošću za proizvodnju,  trgovinu i usluge, OIB 09474421622, Kolodvorska 82, 48350 Kalinovac</derivirana_varijabla>
  </DomainObject.Predmet.ProtustrankaWithAdressOIB>
  <DomainObject.Predmet.ProtustrankaNazivFormated>
    <izvorni_sadrzaj>PODRAVINA DRVO jednostavno društvo s ograničenom odgovornošću za proizvodnju,  trgovinu i usluge</izvorni_sadrzaj>
    <derivirana_varijabla naziv="DomainObject.Predmet.ProtustrankaNazivFormated_1">PODRAVINA DRVO jednostavno društvo s ograničenom odgovornošću za proizvodnju,  trgovinu i usluge</derivirana_varijabla>
  </DomainObject.Predmet.ProtustrankaNazivFormated>
  <DomainObject.Predmet.ProtustrankaNazivFormatedOIB>
    <izvorni_sadrzaj>PODRAVINA DRVO jednostavno društvo s ograničenom odgovornošću za proizvodnju,  trgovinu i usluge, OIB 09474421622</izvorni_sadrzaj>
    <derivirana_varijabla naziv="DomainObject.Predmet.ProtustrankaNazivFormatedOIB_1">PODRAVINA DRVO jednostavno društvo s ograničenom odgovornošću za proizvodnju,  trgovinu i usluge, OIB 09474421622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58920.15</izvorni_sadrzaj>
    <derivirana_varijabla naziv="DomainObject.Predmet.TrenutnaVrijednost_1">58920.15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PODRAVINA DRVO jednostavno društvo s ograničenom odgovornošću za proizvodnju,  trgovinu i usluge</item>
    </izvorni_sadrzaj>
    <derivirana_varijabla naziv="DomainObject.Predmet.ProtuStrankaListFormated_1">
      <item>PODRAVINA DRVO jednostavno društvo s ograničenom odgovornošću za proizvodnju,  trgovinu i usluge</item>
    </derivirana_varijabla>
  </DomainObject.Predmet.ProtuStrankaListFormated>
  <DomainObject.Predmet.ProtuStrankaListFormatedOIB>
    <izvorni_sadrzaj>
      <item>PODRAVINA DRVO jednostavno društvo s ograničenom odgovornošću za proizvodnju,  trgovinu i usluge, OIB 09474421622</item>
    </izvorni_sadrzaj>
    <derivirana_varijabla naziv="DomainObject.Predmet.ProtuStrankaListFormatedOIB_1">
      <item>PODRAVINA DRVO jednostavno društvo s ograničenom odgovornošću za proizvodnju,  trgovinu i usluge, OIB 09474421622</item>
    </derivirana_varijabla>
  </DomainObject.Predmet.ProtuStrankaListFormatedOIB>
  <DomainObject.Predmet.ProtuStrankaListFormatedWithAdress>
    <izvorni_sadrzaj>
      <item>PODRAVINA DRVO jednostavno društvo s ograničenom odgovornošću za proizvodnju,  trgovinu i usluge, Kolodvorska 82, 48350 Kalinovac</item>
    </izvorni_sadrzaj>
    <derivirana_varijabla naziv="DomainObject.Predmet.ProtuStrankaListFormatedWithAdress_1">
      <item>PODRAVINA DRVO jednostavno društvo s ograničenom odgovornošću za proizvodnju,  trgovinu i usluge, Kolodvorska 82, 48350 Kalinovac</item>
    </derivirana_varijabla>
  </DomainObject.Predmet.ProtuStrankaListFormatedWithAdress>
  <DomainObject.Predmet.ProtuStrankaListFormatedWithAdressOIB>
    <izvorni_sadrzaj>
      <item>PODRAVINA DRVO jednostavno društvo s ograničenom odgovornošću za proizvodnju,  trgovinu i usluge, OIB 09474421622, Kolodvorska 82, 48350 Kalinovac</item>
    </izvorni_sadrzaj>
    <derivirana_varijabla naziv="DomainObject.Predmet.ProtuStrankaListFormatedWithAdressOIB_1">
      <item>PODRAVINA DRVO jednostavno društvo s ograničenom odgovornošću za proizvodnju,  trgovinu i usluge, OIB 09474421622, Kolodvorska 82, 48350 Kalinovac</item>
    </derivirana_varijabla>
  </DomainObject.Predmet.ProtuStrankaListFormatedWithAdressOIB>
  <DomainObject.Predmet.ProtuStrankaListNazivFormated>
    <izvorni_sadrzaj>
      <item>PODRAVINA DRVO jednostavno društvo s ograničenom odgovornošću za proizvodnju,  trgovinu i usluge</item>
    </izvorni_sadrzaj>
    <derivirana_varijabla naziv="DomainObject.Predmet.ProtuStrankaListNazivFormated_1">
      <item>PODRAVINA DRVO jednostavno društvo s ograničenom odgovornošću za proizvodnju,  trgovinu i usluge</item>
    </derivirana_varijabla>
  </DomainObject.Predmet.ProtuStrankaListNazivFormated>
  <DomainObject.Predmet.ProtuStrankaListNazivFormatedOIB>
    <izvorni_sadrzaj>
      <item>PODRAVINA DRVO jednostavno društvo s ograničenom odgovornošću za proizvodnju,  trgovinu i usluge, OIB 09474421622</item>
    </izvorni_sadrzaj>
    <derivirana_varijabla naziv="DomainObject.Predmet.ProtuStrankaListNazivFormatedOIB_1">
      <item>PODRAVINA DRVO jednostavno društvo s ograničenom odgovornošću za proizvodnju,  trgovinu i usluge, OIB 09474421622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St-373/2016-5</izvorni_sadrzaj>
    <derivirana_varijabla naziv="DomainObject.PoslovniBrojDokumenta_1">St-373/2016-5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PODRAVINA DRVO jednostavno društvo s ograničenom odgovornošću za proizvodnju,  trgovinu i usluge</izvorni_sadrzaj>
    <derivirana_varijabla naziv="DomainObject.Predmet.ProtustrankaIDrugi_1">PODRAVINA DRVO jednostavno društvo s ograničenom odgovornošću za proizvodnju, 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PODRAVINA DRVO jednostavno društvo s ograničenom odgovornošću za proizvodnju,  trgovinu i usluge, OIB 09474421622, Kolodvorska 82, 48350 Kalinovac</izvorni_sadrzaj>
    <derivirana_varijabla naziv="DomainObject.Predmet.ProtustrankaIDrugiAdressOIB_1">PODRAVINA DRVO jednostavno društvo s ograničenom odgovornošću za proizvodnju,  trgovinu i usluge, OIB 09474421622, Kolodvorska 82,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PODRAVINA DRVO jednostavno društvo s ograničenom odgovornošću za proizvodnju,  trgovinu i usluge</item>
      <item>Sudski registar</item>
    </izvorni_sadrzaj>
    <derivirana_varijabla naziv="DomainObject.Predmet.SudioniciListNaziv_1">
      <item>Financijska agencija</item>
      <item>PODRAVINA DRVO jednostavno društvo s ograničenom odgovornošću za proizvodnju,  trgovinu i usluge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PODRAVINA DRVO jednostavno društvo s ograničenom odgovornošću za proizvodnju,  trgovinu i usluge, OIB 09474421622, Kolodvorska 82,48350 Kalinovac</item>
      <item>Sudski registar</item>
    </izvorni_sadrzaj>
    <derivirana_varijabla naziv="DomainObject.Predmet.SudioniciListAdressOIB_1">
      <item>Financijska agencija, OIB 85821130368, A.Cesarca 2,42000 Varaždin</item>
      <item>PODRAVINA DRVO jednostavno društvo s ograničenom odgovornošću za proizvodnju,  trgovinu i usluge, OIB 09474421622, Kolodvorska 82,48350 Kalinovac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19D4FC-8939-4E6B-B834-009B51B482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2228</properties:Characters>
  <properties:Lines>77</properties:Lines>
  <properties:Paragraphs>33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2016-12-01T08:28:00Z</cp:lastPrinted>
  <dcterms:modified xmlns:xsi="http://www.w3.org/2001/XMLSchema-instance" xsi:type="dcterms:W3CDTF">2016-12-01T08:28:00Z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St-373/2016-5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