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493fb" w14:paraId="94493fb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A64D0B">
      <w:pPr>
        <w:jc w:val="both"/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D306AE">
        <w:t>3800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A930C3">
        <w:t>13</w:t>
      </w:r>
      <w:r w:rsidR="00D53D96">
        <w:t>. siječnja 2016.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D306AE">
        <w:t xml:space="preserve"> PULJAŠEVIĆ d.o.o. Zagreb, Jakova Gotovca 11, MBS: 080265954, OIB: 95760026344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84737">
        <w:t>j</w:t>
      </w:r>
      <w:r w:rsidR="00D306AE">
        <w:t>e 262.979,30</w:t>
      </w:r>
      <w:r w:rsidR="00790F6F">
        <w:t xml:space="preserve"> 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A930C3">
        <w:t>13</w:t>
      </w:r>
      <w:r w:rsidR="00D53D96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CA4A01" w:rsidP="00CA4A01" w:rsidR="00CA4A01">
      <w:r>
        <w:t>DNA:</w:t>
      </w:r>
    </w:p>
    <w:p w:rsidRDefault="00CA4A01" w:rsidP="00CA4A01" w:rsidR="00CA4A01">
      <w:r>
        <w:t>duž</w:t>
      </w:r>
      <w:r w:rsidR="005B137F">
        <w:t>niku</w:t>
      </w:r>
      <w:r w:rsidR="00A64D0B">
        <w:t xml:space="preserve">  oglasna ploča </w:t>
      </w:r>
    </w:p>
    <w:p w:rsidRDefault="00CA4A01" w:rsidP="00CA4A01" w:rsidR="00CA4A01">
      <w:r>
        <w:t xml:space="preserve">javnost  </w:t>
      </w:r>
      <w:r w:rsidR="005B137F">
        <w:t xml:space="preserve">              „                </w:t>
      </w:r>
    </w:p>
    <w:p w:rsidRDefault="00CA4A01" w:rsidP="00CA4A01" w:rsidR="00CA4A01">
      <w:r>
        <w:t xml:space="preserve">zz dužnika           „               </w:t>
      </w:r>
    </w:p>
    <w:p w:rsidRDefault="00CA4A01" w:rsidP="00CA4A01" w:rsidR="00CA4A01"/>
    <w:sectPr w:rsidSect="00ED6AA8" w:rsidR="00CA4A0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3AB" w:rsidR="008173AB">
      <w:r>
        <w:separator/>
      </w:r>
    </w:p>
  </w:endnote>
  <w:endnote w:id="0" w:type="continuationSeparator">
    <w:p w:rsidRDefault="008173AB" w:rsidR="00817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3AB" w:rsidR="008173AB">
      <w:r>
        <w:separator/>
      </w:r>
    </w:p>
  </w:footnote>
  <w:footnote w:id="0" w:type="continuationSeparator">
    <w:p w:rsidRDefault="008173AB" w:rsidR="008173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A1ED0"/>
    <w:rsid w:val="001C7236"/>
    <w:rsid w:val="001D3860"/>
    <w:rsid w:val="001E50FB"/>
    <w:rsid w:val="001F6933"/>
    <w:rsid w:val="00230A63"/>
    <w:rsid w:val="002379CA"/>
    <w:rsid w:val="0024170D"/>
    <w:rsid w:val="00263D6D"/>
    <w:rsid w:val="00264D19"/>
    <w:rsid w:val="00291BF1"/>
    <w:rsid w:val="00297E94"/>
    <w:rsid w:val="002B52BB"/>
    <w:rsid w:val="002C4E3A"/>
    <w:rsid w:val="00325398"/>
    <w:rsid w:val="00330221"/>
    <w:rsid w:val="003374BD"/>
    <w:rsid w:val="003538DF"/>
    <w:rsid w:val="0038246E"/>
    <w:rsid w:val="00397CCB"/>
    <w:rsid w:val="003D35F9"/>
    <w:rsid w:val="003E3A15"/>
    <w:rsid w:val="003E5D1C"/>
    <w:rsid w:val="00413F4C"/>
    <w:rsid w:val="0042126F"/>
    <w:rsid w:val="00427709"/>
    <w:rsid w:val="00497C5C"/>
    <w:rsid w:val="004B337A"/>
    <w:rsid w:val="004E477C"/>
    <w:rsid w:val="004F3962"/>
    <w:rsid w:val="0053446F"/>
    <w:rsid w:val="00572798"/>
    <w:rsid w:val="00590AEF"/>
    <w:rsid w:val="00591994"/>
    <w:rsid w:val="005A0039"/>
    <w:rsid w:val="005B137F"/>
    <w:rsid w:val="005D476D"/>
    <w:rsid w:val="005D4DDE"/>
    <w:rsid w:val="005E4AB8"/>
    <w:rsid w:val="005E7E1A"/>
    <w:rsid w:val="005F0073"/>
    <w:rsid w:val="005F4627"/>
    <w:rsid w:val="00627F6A"/>
    <w:rsid w:val="00636851"/>
    <w:rsid w:val="00655125"/>
    <w:rsid w:val="00657B8E"/>
    <w:rsid w:val="006756D0"/>
    <w:rsid w:val="006E591E"/>
    <w:rsid w:val="006E7E19"/>
    <w:rsid w:val="007178B3"/>
    <w:rsid w:val="007814EF"/>
    <w:rsid w:val="00790F6F"/>
    <w:rsid w:val="007927E6"/>
    <w:rsid w:val="007B5AFD"/>
    <w:rsid w:val="007D54DB"/>
    <w:rsid w:val="007D5A5D"/>
    <w:rsid w:val="008053C0"/>
    <w:rsid w:val="008155EE"/>
    <w:rsid w:val="008173AB"/>
    <w:rsid w:val="00851AB2"/>
    <w:rsid w:val="008613BD"/>
    <w:rsid w:val="00863025"/>
    <w:rsid w:val="00871F01"/>
    <w:rsid w:val="008E3E11"/>
    <w:rsid w:val="00920CA0"/>
    <w:rsid w:val="00925DB3"/>
    <w:rsid w:val="009419D8"/>
    <w:rsid w:val="009A43C5"/>
    <w:rsid w:val="009C0904"/>
    <w:rsid w:val="00A51F82"/>
    <w:rsid w:val="00A64D0B"/>
    <w:rsid w:val="00A71431"/>
    <w:rsid w:val="00A930C3"/>
    <w:rsid w:val="00AA5994"/>
    <w:rsid w:val="00AC4528"/>
    <w:rsid w:val="00AD027A"/>
    <w:rsid w:val="00B82F18"/>
    <w:rsid w:val="00C03E51"/>
    <w:rsid w:val="00C3410D"/>
    <w:rsid w:val="00C836B9"/>
    <w:rsid w:val="00C958E9"/>
    <w:rsid w:val="00CA4A01"/>
    <w:rsid w:val="00CE7362"/>
    <w:rsid w:val="00D01B78"/>
    <w:rsid w:val="00D306AE"/>
    <w:rsid w:val="00D31100"/>
    <w:rsid w:val="00D53D96"/>
    <w:rsid w:val="00D66226"/>
    <w:rsid w:val="00D84737"/>
    <w:rsid w:val="00DB0A39"/>
    <w:rsid w:val="00DE13B1"/>
    <w:rsid w:val="00E74C17"/>
    <w:rsid w:val="00EC3302"/>
    <w:rsid w:val="00ED6AA8"/>
    <w:rsid w:val="00F034D3"/>
    <w:rsid w:val="00F8319D"/>
    <w:rsid w:val="00F91AC5"/>
    <w:rsid w:val="00FA7D87"/>
    <w:rsid w:val="00FD78CF"/>
    <w:rsid w:val="00FF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72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72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72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72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72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72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72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72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72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72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524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3800</izvorni_sadrzaj>
    <derivirana_varijabla naziv="DomainObject.Predmet.Broj_1">3800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St-3800/2015</izvorni_sadrzaj>
    <derivirana_varijabla naziv="DomainObject.Predmet.OznakaBroj_1">St-3800/2015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PULJAŠEVIĆ d.o.o. zastupanog po punomoćniku Željko Puljašević</izvorni_sadrzaj>
    <derivirana_varijabla naziv="DomainObject.Predmet.ProtustrankaFormated_1">  PULJAŠEVIĆ d.o.o. zastupanog po punomoćniku Željko Puljašević</derivirana_varijabla>
  </DomainObject.Predmet.ProtustrankaFormated>
  <DomainObject.Predmet.ProtustrankaFormatedOIB>
    <izvorni_sadrzaj>  PULJAŠEVIĆ d.o.o., OIB 95760026344 zastupanog po punomoćniku Željko Puljašević</izvorni_sadrzaj>
    <derivirana_varijabla naziv="DomainObject.Predmet.ProtustrankaFormatedOIB_1">  PULJAŠEVIĆ d.o.o., OIB 95760026344 zastupanog po punomoćniku Željko Puljašević</derivirana_varijabla>
  </DomainObject.Predmet.ProtustrankaFormatedOIB>
  <DomainObject.Predmet.ProtustrankaFormatedWithAdress>
    <izvorni_sadrzaj> PULJAŠEVIĆ d.o.o., Jakova Gotovca 11, 10000 Zagreb zastupanog po punomoćniku Željko Puljašević</izvorni_sadrzaj>
    <derivirana_varijabla naziv="DomainObject.Predmet.ProtustrankaFormatedWithAdress_1"> PULJAŠEVIĆ d.o.o., Jakova Gotovca 11, 10000 Zagreb zastupanog po punomoćniku Željko Puljašević</derivirana_varijabla>
  </DomainObject.Predmet.ProtustrankaFormatedWithAdress>
  <DomainObject.Predmet.ProtustrankaFormatedWithAdressOIB>
    <izvorni_sadrzaj> PULJAŠEVIĆ d.o.o., OIB 95760026344, Jakova Gotovca 11, 10000 Zagreb zastupanog po punomoćniku Željko Puljašević</izvorni_sadrzaj>
    <derivirana_varijabla naziv="DomainObject.Predmet.ProtustrankaFormatedWithAdressOIB_1"> PULJAŠEVIĆ d.o.o., OIB 95760026344, Jakova Gotovca 11, 10000 Zagreb zastupanog po punomoćniku Željko Puljašević</derivirana_varijabla>
  </DomainObject.Predmet.ProtustrankaFormatedWithAdressOIB>
  <DomainObject.Predmet.ProtustrankaWithAdress>
    <izvorni_sadrzaj>PULJAŠEVIĆ d.o.o. Jakova Gotovca 11, 10000 Zagreb</izvorni_sadrzaj>
    <derivirana_varijabla naziv="DomainObject.Predmet.ProtustrankaWithAdress_1">PULJAŠEVIĆ d.o.o. Jakova Gotovca 11, 10000 Zagreb</derivirana_varijabla>
  </DomainObject.Predmet.ProtustrankaWithAdress>
  <DomainObject.Predmet.ProtustrankaWithAdressOIB>
    <izvorni_sadrzaj>PULJAŠEVIĆ d.o.o., OIB 95760026344, Jakova Gotovca 11, 10000 Zagreb</izvorni_sadrzaj>
    <derivirana_varijabla naziv="DomainObject.Predmet.ProtustrankaWithAdressOIB_1">PULJAŠEVIĆ d.o.o., OIB 95760026344, Jakova Gotovca 11, 10000 Zagreb</derivirana_varijabla>
  </DomainObject.Predmet.ProtustrankaWithAdressOIB>
  <DomainObject.Predmet.ProtustrankaNazivFormated>
    <izvorni_sadrzaj>PULJAŠEVIĆ d.o.o.</izvorni_sadrzaj>
    <derivirana_varijabla naziv="DomainObject.Predmet.ProtustrankaNazivFormated_1">PULJAŠEVIĆ d.o.o.</derivirana_varijabla>
  </DomainObject.Predmet.ProtustrankaNazivFormated>
  <DomainObject.Predmet.ProtustrankaNazivFormatedOIB>
    <izvorni_sadrzaj>PULJAŠEVIĆ d.o.o., OIB 95760026344</izvorni_sadrzaj>
    <derivirana_varijabla naziv="DomainObject.Predmet.ProtustrankaNazivFormatedOIB_1">PULJAŠEVIĆ d.o.o., OIB 95760026344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PULJAŠEVIĆ d.o.o. zastupanog po punomoćniku Željko Puljašević</item>
    </izvorni_sadrzaj>
    <derivirana_varijabla naziv="DomainObject.Predmet.ProtuStrankaListFormated_1">
      <item>PULJAŠEVIĆ d.o.o. zastupanog po punomoćniku Željko Puljašević</item>
    </derivirana_varijabla>
  </DomainObject.Predmet.ProtuStrankaListFormated>
  <DomainObject.Predmet.ProtuStrankaListFormatedOIB>
    <izvorni_sadrzaj>
      <item>PULJAŠEVIĆ d.o.o., OIB 95760026344 zastupanog po punomoćniku Željko Puljašević</item>
    </izvorni_sadrzaj>
    <derivirana_varijabla naziv="DomainObject.Predmet.ProtuStrankaListFormatedOIB_1">
      <item>PULJAŠEVIĆ d.o.o., OIB 95760026344 zastupanog po punomoćniku Željko Puljašević</item>
    </derivirana_varijabla>
  </DomainObject.Predmet.ProtuStrankaListFormatedOIB>
  <DomainObject.Predmet.ProtuStrankaListFormatedWithAdress>
    <izvorni_sadrzaj>
      <item>PULJAŠEVIĆ d.o.o., Jakova Gotovca 11, 10000 Zagreb zastupanog po punomoćniku Željko Puljašević</item>
    </izvorni_sadrzaj>
    <derivirana_varijabla naziv="DomainObject.Predmet.ProtuStrankaListFormatedWithAdress_1">
      <item>PULJAŠEVIĆ d.o.o., Jakova Gotovca 11, 10000 Zagreb zastupanog po punomoćniku Željko Puljašević</item>
    </derivirana_varijabla>
  </DomainObject.Predmet.ProtuStrankaListFormatedWithAdress>
  <DomainObject.Predmet.ProtuStrankaListFormatedWithAdressOIB>
    <izvorni_sadrzaj>
      <item>PULJAŠEVIĆ d.o.o., OIB 95760026344, Jakova Gotovca 11, 10000 Zagreb zastupanog po punomoćniku Željko Puljašević</item>
    </izvorni_sadrzaj>
    <derivirana_varijabla naziv="DomainObject.Predmet.ProtuStrankaListFormatedWithAdressOIB_1">
      <item>PULJAŠEVIĆ d.o.o., OIB 95760026344, Jakova Gotovca 11, 10000 Zagreb zastupanog po punomoćniku Željko Puljašević</item>
    </derivirana_varijabla>
  </DomainObject.Predmet.ProtuStrankaListFormatedWithAdressOIB>
  <DomainObject.Predmet.ProtuStrankaListNazivFormated>
    <izvorni_sadrzaj>
      <item>PULJAŠEVIĆ d.o.o.</item>
    </izvorni_sadrzaj>
    <derivirana_varijabla naziv="DomainObject.Predmet.ProtuStrankaListNazivFormated_1">
      <item>PULJAŠEVIĆ d.o.o.</item>
    </derivirana_varijabla>
  </DomainObject.Predmet.ProtuStrankaListNazivFormated>
  <DomainObject.Predmet.ProtuStrankaListNazivFormatedOIB>
    <izvorni_sadrzaj>
      <item>PULJAŠEVIĆ d.o.o., OIB 95760026344</item>
    </izvorni_sadrzaj>
    <derivirana_varijabla naziv="DomainObject.Predmet.ProtuStrankaListNazivFormatedOIB_1">
      <item>PULJAŠEVIĆ d.o.o., OIB 95760026344</item>
    </derivirana_varijabla>
  </DomainObject.Predmet.ProtuStrankaListNazivFormatedOIB>
  <DomainObject.Predmet.OstaliListFormated>
    <izvorni_sadrzaj>
      <item>Željko Puljašević punomoćnik sudionika u postupku PULJAŠEVIĆ d.o.o.</item>
    </izvorni_sadrzaj>
    <derivirana_varijabla naziv="DomainObject.Predmet.OstaliListFormated_1">
      <item>Željko Puljašević punomoćnik sudionika u postupku PULJAŠEVIĆ d.o.o.</item>
    </derivirana_varijabla>
  </DomainObject.Predmet.OstaliListFormated>
  <DomainObject.Predmet.OstaliListFormatedOIB>
    <izvorni_sadrzaj>
      <item>Željko Puljašević, OIB 26714736894 punomoćnik sudionika u postupku PULJAŠEVIĆ d.o.o.</item>
    </izvorni_sadrzaj>
    <derivirana_varijabla naziv="DomainObject.Predmet.OstaliListFormatedOIB_1">
      <item>Željko Puljašević, OIB 26714736894 punomoćnik sudionika u postupku PULJAŠEVIĆ d.o.o.</item>
    </derivirana_varijabla>
  </DomainObject.Predmet.OstaliListFormatedOIB>
  <DomainObject.Predmet.OstaliListFormatedWithAdress>
    <izvorni_sadrzaj>
      <item>Željko Puljašević, Jurkovićeva 26, 10000 Zagreb punomoćnik sudionika u postupku PULJAŠEVIĆ d.o.o.</item>
    </izvorni_sadrzaj>
    <derivirana_varijabla naziv="DomainObject.Predmet.OstaliListFormatedWithAdress_1">
      <item>Željko Puljašević, Jurkovićeva 26, 10000 Zagreb punomoćnik sudionika u postupku PULJAŠEVIĆ d.o.o.</item>
    </derivirana_varijabla>
  </DomainObject.Predmet.OstaliListFormatedWithAdress>
  <DomainObject.Predmet.OstaliListFormatedWithAdressOIB>
    <izvorni_sadrzaj>
      <item>Željko Puljašević, OIB 26714736894, Jurkovićeva 26, 10000 Zagreb punomoćnik sudionika u postupku PULJAŠEVIĆ d.o.o.</item>
    </izvorni_sadrzaj>
    <derivirana_varijabla naziv="DomainObject.Predmet.OstaliListFormatedWithAdressOIB_1">
      <item>Željko Puljašević, OIB 26714736894, Jurkovićeva 26, 10000 Zagreb punomoćnik sudionika u postupku PULJAŠEVIĆ d.o.o.</item>
    </derivirana_varijabla>
  </DomainObject.Predmet.OstaliListFormatedWithAdressOIB>
  <DomainObject.Predmet.OstaliListNazivFormated>
    <izvorni_sadrzaj>
      <item>Željko Puljašević</item>
    </izvorni_sadrzaj>
    <derivirana_varijabla naziv="DomainObject.Predmet.OstaliListNazivFormated_1">
      <item>Željko Puljašević</item>
    </derivirana_varijabla>
  </DomainObject.Predmet.OstaliListNazivFormated>
  <DomainObject.Predmet.OstaliListNazivFormatedOIB>
    <izvorni_sadrzaj>
      <item>Željko Puljašević, OIB 26714736894</item>
    </izvorni_sadrzaj>
    <derivirana_varijabla naziv="DomainObject.Predmet.OstaliListNazivFormatedOIB_1">
      <item>Željko Puljašević, OIB 26714736894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PULJAŠEVIĆ d.o.o.</izvorni_sadrzaj>
    <derivirana_varijabla naziv="DomainObject.Predmet.ProtustrankaIDrugi_1">PULJAŠEVIĆ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PULJAŠEVIĆ d.o.o., OIB 95760026344, Jakova Gotovca 11, 10000 Zagreb</izvorni_sadrzaj>
    <derivirana_varijabla naziv="DomainObject.Predmet.ProtustrankaIDrugiAdressOIB_1">PULJAŠEVIĆ d.o.o., OIB 95760026344, Jakova Gotovca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PULJAŠEVIĆ d.o.o.</item>
      <item>Željko Puljašević</item>
    </izvorni_sadrzaj>
    <derivirana_varijabla naziv="DomainObject.Predmet.SudioniciListNaziv_1">
      <item>FINA Regionalni centar Zagreb</item>
      <item>PULJAŠEVIĆ d.o.o.</item>
      <item>Željko Puljašević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PULJAŠEVIĆ d.o.o., OIB 95760026344, Jakova Gotovca 11,10000 Zagreb</item>
      <item>Željko Puljašević, OIB 26714736894, Jurkovićeva 26,10000 Zagreb</item>
    </izvorni_sadrzaj>
    <derivirana_varijabla naziv="DomainObject.Predmet.SudioniciListAdressOIB_1">
      <item>FINA Regionalni centar Zagreb, OIB 85821130368, Trg svibanjskih žrtava 1995. 1,10000 Zagreb</item>
      <item>PULJAŠEVIĆ d.o.o., OIB 95760026344, Jakova Gotovca 11,10000 Zagreb</item>
      <item>Željko Puljašević, OIB 26714736894, Jurkovićeva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95760026344</item>
      <item>, OIB 26714736894</item>
    </izvorni_sadrzaj>
    <derivirana_varijabla naziv="DomainObject.Predmet.SudioniciListNazivOIB_1">
      <item>, OIB 85821130368</item>
      <item>, OIB 95760026344</item>
      <item>, OIB 26714736894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244</properties:Words>
  <properties:Characters>1337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2016-01-13T06:52:00Z</dcterms:created>
  <dc:creator>ilukac</dc:creator>
  <cp:lastModifiedBy>Višnja Svečak</cp:lastModifiedBy>
  <cp:lastPrinted>2016-01-13T06:52:00Z</cp:lastPrinted>
  <dcterms:modified xmlns:xsi="http://www.w3.org/2001/XMLSchema-instance" xsi:type="dcterms:W3CDTF">2016-01-13T06:52:00Z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