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c373" w14:paraId="1dfc373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DD2D39">
        <w:rPr>
          <w:szCs w:val="24"/>
          <w:lang w:val="hr-HR"/>
        </w:rPr>
        <w:t>634</w:t>
      </w:r>
      <w:r>
        <w:rPr>
          <w:szCs w:val="24"/>
          <w:lang w:val="hr-HR"/>
        </w:rPr>
        <w:t>/2016-</w:t>
      </w:r>
      <w:r w:rsidR="00DD2D39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DD2D39">
        <w:rPr>
          <w:lang w:val="hr-HR"/>
        </w:rPr>
        <w:t xml:space="preserve">FIDA RIBOLOV  društvo s ograničenom odgovornošću za trgovinu i usluge, Velika Gorica, Kneza Porina 47, </w:t>
      </w:r>
      <w:r w:rsidR="00DD2D39" w:rsidRPr="000664E3">
        <w:rPr>
          <w:lang w:val="hr-HR"/>
        </w:rPr>
        <w:t>MB</w:t>
      </w:r>
      <w:r w:rsidR="00DD2D39">
        <w:rPr>
          <w:lang w:val="hr-HR"/>
        </w:rPr>
        <w:t>S: 080752358, OIB: 03290904242</w:t>
      </w:r>
      <w:r>
        <w:rPr>
          <w:lang w:val="hr-HR"/>
        </w:rPr>
        <w:t>, dana 0</w:t>
      </w:r>
      <w:r w:rsidR="00DD2D39">
        <w:rPr>
          <w:lang w:val="hr-HR"/>
        </w:rPr>
        <w:t>8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DD2D39">
        <w:rPr>
          <w:lang w:val="hr-HR"/>
        </w:rPr>
        <w:t xml:space="preserve">FIDA RIBOLOV  društvo s ograničenom odgovornošću za trgovinu i usluge, Velika Gorica, Kneza Porina 47, </w:t>
      </w:r>
      <w:r w:rsidR="00DD2D39" w:rsidRPr="000664E3">
        <w:rPr>
          <w:lang w:val="hr-HR"/>
        </w:rPr>
        <w:t>MB</w:t>
      </w:r>
      <w:r w:rsidR="00DD2D39">
        <w:rPr>
          <w:lang w:val="hr-HR"/>
        </w:rPr>
        <w:t>S: 080752358, OIB: 03290904242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4B4BC0">
        <w:rPr>
          <w:szCs w:val="24"/>
          <w:lang w:val="hr-HR"/>
        </w:rPr>
        <w:t>IVANA BREBRIĆ</w:t>
      </w:r>
      <w:r>
        <w:rPr>
          <w:szCs w:val="24"/>
          <w:lang w:val="hr-HR"/>
        </w:rPr>
        <w:t xml:space="preserve">, </w:t>
      </w:r>
      <w:r w:rsidR="004B4BC0">
        <w:rPr>
          <w:szCs w:val="24"/>
          <w:lang w:val="hr-HR"/>
        </w:rPr>
        <w:t>Zagreb</w:t>
      </w:r>
      <w:r>
        <w:rPr>
          <w:szCs w:val="24"/>
          <w:lang w:val="hr-HR"/>
        </w:rPr>
        <w:t xml:space="preserve">, </w:t>
      </w:r>
      <w:r w:rsidR="004B4BC0">
        <w:rPr>
          <w:szCs w:val="24"/>
          <w:lang w:val="hr-HR"/>
        </w:rPr>
        <w:t>Palinovečka 19P</w:t>
      </w:r>
      <w:r>
        <w:rPr>
          <w:szCs w:val="24"/>
          <w:lang w:val="hr-HR"/>
        </w:rPr>
        <w:t>, OIB:</w:t>
      </w:r>
      <w:r w:rsidR="004B4BC0" w:rsidRPr="004B4BC0">
        <w:rPr>
          <w:lang w:val="hr-HR"/>
        </w:rPr>
        <w:t xml:space="preserve"> </w:t>
      </w:r>
      <w:r w:rsidR="004B4BC0">
        <w:rPr>
          <w:lang w:val="hr-HR"/>
        </w:rPr>
        <w:t>01354117686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DD2D39">
        <w:rPr>
          <w:lang w:val="hr-HR"/>
        </w:rPr>
        <w:t xml:space="preserve">FIDA RIBOLOV  društvo s ograničenom odgovornošću za trgovinu i usluge, Velika Gorica, Kneza Porina 47, </w:t>
      </w:r>
      <w:r w:rsidR="00DD2D39" w:rsidRPr="000664E3">
        <w:rPr>
          <w:lang w:val="hr-HR"/>
        </w:rPr>
        <w:t>MB</w:t>
      </w:r>
      <w:r w:rsidR="00DD2D39">
        <w:rPr>
          <w:lang w:val="hr-HR"/>
        </w:rPr>
        <w:t>S: 080752358, OIB: 03290904242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DD2D39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DD2D39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DD2D39">
        <w:rPr>
          <w:szCs w:val="24"/>
          <w:lang w:val="hr-HR"/>
        </w:rPr>
        <w:t>634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DD2D39">
        <w:rPr>
          <w:szCs w:val="24"/>
          <w:lang w:val="hr-HR"/>
        </w:rPr>
        <w:t>08</w:t>
      </w:r>
      <w:r>
        <w:rPr>
          <w:szCs w:val="24"/>
          <w:lang w:val="hr-HR"/>
        </w:rPr>
        <w:t>. kolovoza  2016. godine.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SUDSKI SAVJETNIK</w:t>
      </w:r>
    </w:p>
    <w:p w:rsidRDefault="00865844" w:rsidP="00865844" w:rsidR="00865844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865844" w:rsidP="00865844" w:rsidR="00865844">
      <w:pPr>
        <w:ind w:firstLine="4111"/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</w:t>
      </w:r>
      <w:r w:rsidR="00DD2D39">
        <w:rPr>
          <w:szCs w:val="24"/>
          <w:lang w:val="hr-HR"/>
        </w:rPr>
        <w:t>8</w:t>
      </w:r>
      <w:r>
        <w:rPr>
          <w:szCs w:val="24"/>
          <w:lang w:val="hr-HR"/>
        </w:rPr>
        <w:t>.08.2016.g.</w:t>
      </w:r>
    </w:p>
    <w:p w:rsidRDefault="00865844" w:rsidP="00865844" w:rsidR="00865844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865844" w:rsidP="00865844" w:rsidR="00865844"/>
    <w:p w:rsidRDefault="00865844" w:rsidP="00865844" w:rsidR="00865844"/>
    <w:p w:rsidRDefault="008E1710" w:rsidR="008E1710"/>
    <w:sectPr w:rsidR="008E17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1E13D7"/>
    <w:rsid w:val="004B4BC0"/>
    <w:rsid w:val="00865844"/>
    <w:rsid w:val="0088713A"/>
    <w:rsid w:val="008E1710"/>
    <w:rsid w:val="00965400"/>
    <w:rsid w:val="009B2393"/>
    <w:rsid w:val="00CE67F4"/>
    <w:rsid w:val="00DD2D39"/>
    <w:rsid w:val="00ED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3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3D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3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3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3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3D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3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3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St-634/2016-4</izvorni_sadrzaj>
    <derivirana_varijabla naziv="DomainObject.Oznaka_1">St-634/2016-4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FIDA RIBOLOV d.o.o. zastupanog po punomoćniku Davor Vretenar</izvorni_sadrzaj>
    <derivirana_varijabla naziv="DomainObject.Predmet.ProtustrankaFormated_1">  FIDA RIBOLOV d.o.o. zastupanog po punomoćniku Davor Vretenar</derivirana_varijabla>
  </DomainObject.Predmet.ProtustrankaFormated>
  <DomainObject.Predmet.ProtustrankaFormatedOIB>
    <izvorni_sadrzaj>  FIDA RIBOLOV d.o.o., OIB 03290904242 zastupanog po punomoćniku Davor Vretenar</izvorni_sadrzaj>
    <derivirana_varijabla naziv="DomainObject.Predmet.ProtustrankaFormatedOIB_1">  FIDA RIBOLOV d.o.o., OIB 03290904242 zastupanog po punomoćniku Davor Vretenar</derivirana_varijabla>
  </DomainObject.Predmet.ProtustrankaFormatedOIB>
  <DomainObject.Predmet.ProtustrankaFormatedWithAdress>
    <izvorni_sadrzaj> FIDA RIBOLOV d.o.o., Kneza Porina 47, 10410 Velika Gorica zastupanog po punomoćniku Davor Vretenar</izvorni_sadrzaj>
    <derivirana_varijabla naziv="DomainObject.Predmet.ProtustrankaFormatedWithAdress_1"> FIDA RIBOLOV d.o.o., Kneza Porina 47, 10410 Velika Gorica zastupanog po punomoćniku Davor Vretenar</derivirana_varijabla>
  </DomainObject.Predmet.ProtustrankaFormatedWithAdress>
  <DomainObject.Predmet.ProtustrankaFormatedWithAdressOIB>
    <izvorni_sadrzaj> FIDA RIBOLOV d.o.o., OIB 03290904242, Kneza Porina 47, 10410 Velika Gorica zastupanog po punomoćniku Davor Vretenar</izvorni_sadrzaj>
    <derivirana_varijabla naziv="DomainObject.Predmet.ProtustrankaFormatedWithAdressOIB_1"> FIDA RIBOLOV d.o.o., OIB 03290904242, Kneza Porina 47, 10410 Velika Gorica zastupanog po punomoćniku Davor Vretenar</derivirana_varijabla>
  </DomainObject.Predmet.ProtustrankaFormatedWithAdressOIB>
  <DomainObject.Predmet.ProtustrankaWithAdress>
    <izvorni_sadrzaj>FIDA RIBOLOV d.o.o. Kneza Porina 47, 10410 Velika Gorica</izvorni_sadrzaj>
    <derivirana_varijabla naziv="DomainObject.Predmet.ProtustrankaWithAdress_1">FIDA RIBOLOV d.o.o. Kneza Porina 47, 10410 Velika Gorica</derivirana_varijabla>
  </DomainObject.Predmet.ProtustrankaWithAdress>
  <DomainObject.Predmet.ProtustrankaWithAdressOIB>
    <izvorni_sadrzaj>FIDA RIBOLOV d.o.o., OIB 03290904242, Kneza Porina 47, 10410 Velika Gorica</izvorni_sadrzaj>
    <derivirana_varijabla naziv="DomainObject.Predmet.ProtustrankaWithAdressOIB_1">FIDA RIBOLOV d.o.o., OIB 03290904242, Kneza Porina 47, 10410 Velika Gorica</derivirana_varijabla>
  </DomainObject.Predmet.ProtustrankaWithAdressOIB>
  <DomainObject.Predmet.ProtustrankaNazivFormated>
    <izvorni_sadrzaj>FIDA RIBOLOV d.o.o.</izvorni_sadrzaj>
    <derivirana_varijabla naziv="DomainObject.Predmet.ProtustrankaNazivFormated_1">FIDA RIBOLOV d.o.o.</derivirana_varijabla>
  </DomainObject.Predmet.ProtustrankaNazivFormated>
  <DomainObject.Predmet.ProtustrankaNazivFormatedOIB>
    <izvorni_sadrzaj>FIDA RIBOLOV d.o.o., OIB 03290904242</izvorni_sadrzaj>
    <derivirana_varijabla naziv="DomainObject.Predmet.ProtustrankaNazivFormatedOIB_1">FIDA RIBOLOV d.o.o., OIB 03290904242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FIDA RIBOLOV d.o.o. zastupanog po punomoćniku Davor Vretenar</item>
    </izvorni_sadrzaj>
    <derivirana_varijabla naziv="DomainObject.Predmet.ProtuStrankaListFormated_1">
      <item>FIDA RIBOLOV d.o.o. zastupanog po punomoćniku Davor Vretenar</item>
    </derivirana_varijabla>
  </DomainObject.Predmet.ProtuStrankaListFormated>
  <DomainObject.Predmet.ProtuStrankaListFormatedOIB>
    <izvorni_sadrzaj>
      <item>FIDA RIBOLOV d.o.o., OIB 03290904242 zastupanog po punomoćniku Davor Vretenar</item>
    </izvorni_sadrzaj>
    <derivirana_varijabla naziv="DomainObject.Predmet.ProtuStrankaListFormatedOIB_1">
      <item>FIDA RIBOLOV d.o.o., OIB 03290904242 zastupanog po punomoćniku Davor Vretenar</item>
    </derivirana_varijabla>
  </DomainObject.Predmet.ProtuStrankaListFormatedOIB>
  <DomainObject.Predmet.ProtuStrankaListFormatedWithAdress>
    <izvorni_sadrzaj>
      <item>FIDA RIBOLOV d.o.o., Kneza Porina 47, 10410 Velika Gorica zastupanog po punomoćniku Davor Vretenar</item>
    </izvorni_sadrzaj>
    <derivirana_varijabla naziv="DomainObject.Predmet.ProtuStrankaListFormatedWithAdress_1">
      <item>FIDA RIBOLOV d.o.o., Kneza Porina 47, 10410 Velika Gorica zastupanog po punomoćniku Davor Vretenar</item>
    </derivirana_varijabla>
  </DomainObject.Predmet.ProtuStrankaListFormatedWithAdress>
  <DomainObject.Predmet.ProtuStrankaListFormatedWithAdressOIB>
    <izvorni_sadrzaj>
      <item>FIDA RIBOLOV d.o.o., OIB 03290904242, Kneza Porina 47, 10410 Velika Gorica zastupanog po punomoćniku Davor Vretenar</item>
    </izvorni_sadrzaj>
    <derivirana_varijabla naziv="DomainObject.Predmet.ProtuStrankaListFormatedWithAdressOIB_1">
      <item>FIDA RIBOLOV d.o.o., OIB 03290904242, Kneza Porina 47, 10410 Velika Gorica zastupanog po punomoćniku Davor Vretenar</item>
    </derivirana_varijabla>
  </DomainObject.Predmet.ProtuStrankaListFormatedWithAdressOIB>
  <DomainObject.Predmet.ProtuStrankaListNazivFormated>
    <izvorni_sadrzaj>
      <item>FIDA RIBOLOV d.o.o.</item>
    </izvorni_sadrzaj>
    <derivirana_varijabla naziv="DomainObject.Predmet.ProtuStrankaListNazivFormated_1">
      <item>FIDA RIBOLOV d.o.o.</item>
    </derivirana_varijabla>
  </DomainObject.Predmet.ProtuStrankaListNazivFormated>
  <DomainObject.Predmet.ProtuStrankaListNazivFormatedOIB>
    <izvorni_sadrzaj>
      <item>FIDA RIBOLOV d.o.o., OIB 03290904242</item>
    </izvorni_sadrzaj>
    <derivirana_varijabla naziv="DomainObject.Predmet.ProtuStrankaListNazivFormatedOIB_1">
      <item>FIDA RIBOLOV d.o.o., OIB 03290904242</item>
    </derivirana_varijabla>
  </DomainObject.Predmet.ProtuStrankaListNazivFormatedOIB>
  <DomainObject.Predmet.OstaliListFormated>
    <izvorni_sadrzaj>
      <item>Davor Vretenar punomoćnik sudionika u postupku FIDA RIBOLOV d.o.o.</item>
    </izvorni_sadrzaj>
    <derivirana_varijabla naziv="DomainObject.Predmet.OstaliListFormated_1">
      <item>Davor Vretenar punomoćnik sudionika u postupku FIDA RIBOLOV d.o.o.</item>
    </derivirana_varijabla>
  </DomainObject.Predmet.OstaliListFormated>
  <DomainObject.Predmet.OstaliListFormatedOIB>
    <izvorni_sadrzaj>
      <item>Davor Vretenar, OIB 99943457910 punomoćnik sudionika u postupku FIDA RIBOLOV d.o.o.</item>
    </izvorni_sadrzaj>
    <derivirana_varijabla naziv="DomainObject.Predmet.OstaliListFormatedOIB_1">
      <item>Davor Vretenar, OIB 99943457910 punomoćnik sudionika u postupku FIDA RIBOLOV d.o.o.</item>
    </derivirana_varijabla>
  </DomainObject.Predmet.OstaliListFormatedOIB>
  <DomainObject.Predmet.OstaliListFormatedWithAdress>
    <izvorni_sadrzaj>
      <item>Davor Vretenar, Kneza Porina 47, 10410 Velika Gorica punomoćnik sudionika u postupku FIDA RIBOLOV d.o.o.</item>
    </izvorni_sadrzaj>
    <derivirana_varijabla naziv="DomainObject.Predmet.OstaliListFormatedWithAdress_1">
      <item>Davor Vretenar, Kneza Porina 47, 10410 Velika Gorica punomoćnik sudionika u postupku FIDA RIBOLOV d.o.o.</item>
    </derivirana_varijabla>
  </DomainObject.Predmet.OstaliListFormatedWithAdress>
  <DomainObject.Predmet.OstaliListFormatedWithAdressOIB>
    <izvorni_sadrzaj>
      <item>Davor Vretenar, OIB 99943457910, Kneza Porina 47, 10410 Velika Gorica punomoćnik sudionika u postupku FIDA RIBOLOV d.o.o.</item>
    </izvorni_sadrzaj>
    <derivirana_varijabla naziv="DomainObject.Predmet.OstaliListFormatedWithAdressOIB_1">
      <item>Davor Vretenar, OIB 99943457910, Kneza Porina 47, 10410 Velika Gorica punomoćnik sudionika u postupku FIDA RIBOLOV d.o.o.</item>
    </derivirana_varijabla>
  </DomainObject.Predmet.OstaliListFormatedWithAdressOIB>
  <DomainObject.Predmet.OstaliListNazivFormated>
    <izvorni_sadrzaj>
      <item>Davor Vretenar</item>
    </izvorni_sadrzaj>
    <derivirana_varijabla naziv="DomainObject.Predmet.OstaliListNazivFormated_1">
      <item>Davor Vretenar</item>
    </derivirana_varijabla>
  </DomainObject.Predmet.OstaliListNazivFormated>
  <DomainObject.Predmet.OstaliListNazivFormatedOIB>
    <izvorni_sadrzaj>
      <item>Davor Vretenar, OIB 99943457910</item>
    </izvorni_sadrzaj>
    <derivirana_varijabla naziv="DomainObject.Predmet.OstaliListNazivFormatedOIB_1">
      <item>Davor Vretenar, OIB 99943457910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>St-634/2016-4</izvorni_sadrzaj>
    <derivirana_varijabla naziv="DomainObject.PoslovniBrojDokumenta_1">St-634/2016-4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FIDA RIBOLOV d.o.o.</izvorni_sadrzaj>
    <derivirana_varijabla naziv="DomainObject.Predmet.ProtustrankaIDrugi_1">FIDA RIBOLOV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FIDA RIBOLOV d.o.o., OIB 03290904242, Kneza Porina 47, 10410 Velika Gorica</izvorni_sadrzaj>
    <derivirana_varijabla naziv="DomainObject.Predmet.ProtustrankaIDrugiAdressOIB_1">FIDA RIBOLOV d.o.o., OIB 03290904242, Kneza Porina 47,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FIDA RIBOLOV d.o.o.</item>
      <item>FINA Regionalni centar Zagreb</item>
      <item>Davor Vretenar</item>
    </izvorni_sadrzaj>
    <derivirana_varijabla naziv="DomainObject.Predmet.SudioniciListNaziv_1">
      <item>FIDA RIBOLOV d.o.o.</item>
      <item>FINA Regionalni centar Zagreb</item>
      <item>Davor Vretenar</item>
    </derivirana_varijabla>
  </DomainObject.Predmet.SudioniciListNaziv>
  <DomainObject.Predmet.SudioniciListAdressOIB>
    <izvorni_sadrzaj>
      <item>FIDA RIBOLOV d.o.o., OIB 03290904242, Kneza Porina 47,10410 Velika Gorica</item>
      <item>FINA Regionalni centar Zagreb, OIB 85821130368, Trg svibanjskih žrtava 1995. 1,10000 Zagreb</item>
      <item>Davor Vretenar, OIB 99943457910, Kneza Porina 47,10410 Velika Gorica</item>
    </izvorni_sadrzaj>
    <derivirana_varijabla naziv="DomainObject.Predmet.SudioniciListAdressOIB_1">
      <item>FIDA RIBOLOV d.o.o., OIB 03290904242, Kneza Porina 47,10410 Velika Gorica</item>
      <item>FINA Regionalni centar Zagreb, OIB 85821130368, Trg svibanjskih žrtava 1995. 1,10000 Zagreb</item>
      <item>Davor Vretenar, OIB 99943457910, Kneza Porina 47,10410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03290904242</item>
      <item>, OIB 85821130368</item>
      <item>, OIB 99943457910</item>
    </izvorni_sadrzaj>
    <derivirana_varijabla naziv="DomainObject.Predmet.SudioniciListNazivOIB_1">
      <item>, OIB 03290904242</item>
      <item>, OIB 85821130368</item>
      <item>, OIB 99943457910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3853</properties:Characters>
  <properties:Lines>113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2016-08-08T06:14:00Z</dcterms:created>
  <dc:creator>Miroslav Lovreković</dc:creator>
  <cp:lastModifiedBy>Miroslav Lovreković</cp:lastModifiedBy>
  <cp:lastPrinted>2016-08-08T06:24:00Z</cp:lastPrinted>
  <dcterms:modified xmlns:xsi="http://www.w3.org/2001/XMLSchema-instance" xsi:type="dcterms:W3CDTF">2016-08-08T06:32:00Z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St-634/2016-4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