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fe6b" w14:paraId="7c2fe6b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332A16">
        <w:rPr>
          <w:rFonts w:hAnsi="Times New Roman" w:ascii="Times New Roman"/>
          <w:szCs w:val="24"/>
        </w:rPr>
        <w:t>1862/17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764862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postupajući po prijedlogu </w:t>
      </w:r>
      <w:r w:rsidR="00764862">
        <w:rPr>
          <w:szCs w:val="24"/>
        </w:rPr>
        <w:t xml:space="preserve">Financijske agencije, RC Zagreb, Podružnica Zagreb, Zagreb, Trg svibanjskih žrtava 1995. 1, </w:t>
      </w:r>
      <w:r w:rsidR="00347481">
        <w:rPr>
          <w:szCs w:val="24"/>
        </w:rPr>
        <w:t xml:space="preserve"> za otvaranje stečajnog postupka nad dužnikom </w:t>
      </w:r>
      <w:r w:rsidR="00332A16">
        <w:t>ČEGEC d.o.o., Rakovec, Rakovec 29b, OIB: 82711092488</w:t>
      </w:r>
      <w:r w:rsidR="00764862">
        <w:rPr>
          <w:szCs w:val="24"/>
        </w:rPr>
        <w:t>,</w:t>
      </w:r>
      <w:r w:rsidR="006F7D05">
        <w:rPr>
          <w:szCs w:val="24"/>
        </w:rPr>
        <w:t xml:space="preserve"> </w:t>
      </w:r>
      <w:r w:rsidR="00332A16">
        <w:rPr>
          <w:szCs w:val="24"/>
        </w:rPr>
        <w:t>dana 27</w:t>
      </w:r>
      <w:r w:rsidR="00741E63">
        <w:rPr>
          <w:szCs w:val="24"/>
        </w:rPr>
        <w:t xml:space="preserve">. </w:t>
      </w:r>
      <w:r w:rsidR="00C46416">
        <w:rPr>
          <w:szCs w:val="24"/>
        </w:rPr>
        <w:t>veljače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332A16">
        <w:rPr>
          <w:rFonts w:hAnsi="Times New Roman" w:ascii="Times New Roman"/>
          <w:szCs w:val="24"/>
        </w:rPr>
        <w:t>1862/17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332A16" w:rsidRPr="00332A16">
        <w:rPr>
          <w:rFonts w:hAnsi="Times New Roman" w:ascii="Times New Roman"/>
          <w:szCs w:val="24"/>
        </w:rPr>
        <w:t>ČEGEC d.o.o., Rakovec, Rakovec 29b, OIB: 82711092488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332A16" w:rsidRPr="00332A16">
        <w:rPr>
          <w:rFonts w:hAnsi="Times New Roman" w:ascii="Times New Roman"/>
          <w:szCs w:val="24"/>
        </w:rPr>
        <w:t>ČEGEC d.o.o., Rakovec, Rakovec 29b, OIB: 82711092488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9F6328">
        <w:rPr>
          <w:rFonts w:hAnsi="Times New Roman" w:ascii="Times New Roman"/>
          <w:szCs w:val="24"/>
        </w:rPr>
        <w:t>vio Potvrdu FINA-e (list 33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0A5381">
        <w:rPr>
          <w:rFonts w:hAnsi="Times New Roman" w:ascii="Times New Roman"/>
          <w:bCs/>
          <w:szCs w:val="24"/>
        </w:rPr>
        <w:t>predloženo je,</w:t>
      </w:r>
      <w:r w:rsidR="00BA7647">
        <w:rPr>
          <w:rFonts w:hAnsi="Times New Roman" w:ascii="Times New Roman"/>
          <w:bCs/>
          <w:szCs w:val="24"/>
        </w:rPr>
        <w:t xml:space="preserve">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9F6328">
        <w:rPr>
          <w:rFonts w:hAnsi="Times New Roman" w:ascii="Times New Roman"/>
          <w:bCs/>
          <w:szCs w:val="24"/>
        </w:rPr>
        <w:t xml:space="preserve"> od 21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C46416">
        <w:rPr>
          <w:rFonts w:hAnsi="Times New Roman" w:ascii="Times New Roman"/>
          <w:bCs/>
          <w:szCs w:val="24"/>
        </w:rPr>
        <w:t>veljače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9F6328">
        <w:rPr>
          <w:rFonts w:hAnsi="Times New Roman" w:ascii="Times New Roman"/>
          <w:bCs/>
          <w:szCs w:val="24"/>
        </w:rPr>
        <w:t>33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FC0330">
        <w:rPr>
          <w:b w:val="false"/>
          <w:szCs w:val="24"/>
        </w:rPr>
        <w:t>27</w:t>
      </w:r>
      <w:r w:rsidR="00741E63">
        <w:rPr>
          <w:b w:val="false"/>
          <w:szCs w:val="24"/>
        </w:rPr>
        <w:t xml:space="preserve">. </w:t>
      </w:r>
      <w:r w:rsidR="00C46416">
        <w:rPr>
          <w:b w:val="false"/>
          <w:szCs w:val="24"/>
        </w:rPr>
        <w:t>veljače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F860BD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F860BD" w:rsidP="00F860BD" w:rsidR="00F860BD" w:rsidRPr="00F860BD">
      <w:pPr>
        <w:ind w:left="5040"/>
        <w:rPr>
          <w:rFonts w:hAnsi="Times New Roman" w:ascii="Times New Roman"/>
        </w:rPr>
      </w:pPr>
      <w:r w:rsidRPr="00F860BD">
        <w:rPr>
          <w:rFonts w:hAnsi="Times New Roman" w:ascii="Times New Roman"/>
        </w:rPr>
        <w:t>Za točnost otpravka-ovlašteni službenik</w:t>
      </w:r>
    </w:p>
    <w:p w:rsidRDefault="00F860BD" w:rsidP="00F860BD" w:rsidR="00F860BD" w:rsidRPr="00F860BD">
      <w:pPr>
        <w:ind w:left="5040"/>
        <w:rPr>
          <w:rFonts w:hAnsi="Times New Roman" w:ascii="Times New Roman"/>
        </w:rPr>
      </w:pPr>
      <w:r w:rsidRPr="00F860BD">
        <w:rPr>
          <w:rFonts w:hAnsi="Times New Roman" w:ascii="Times New Roman"/>
        </w:rPr>
        <w:tab/>
        <w:t xml:space="preserve">   Monika Grbac</w:t>
      </w:r>
    </w:p>
    <w:p w:rsidRDefault="00C61D08" w:rsidP="00C61D08" w:rsidR="00C61D08" w:rsidRPr="00F860BD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F860BD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FC0330">
      <w:rPr>
        <w:rFonts w:hAnsi="Times New Roman" w:ascii="Times New Roman"/>
        <w:szCs w:val="24"/>
      </w:rPr>
      <w:t>1862/17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0E027E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32A16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B1F5A"/>
    <w:rsid w:val="005C0AEC"/>
    <w:rsid w:val="005C470C"/>
    <w:rsid w:val="005E0F51"/>
    <w:rsid w:val="005E374A"/>
    <w:rsid w:val="005E7D99"/>
    <w:rsid w:val="00602F3D"/>
    <w:rsid w:val="00616BF1"/>
    <w:rsid w:val="0063773E"/>
    <w:rsid w:val="00686FD0"/>
    <w:rsid w:val="006B14AC"/>
    <w:rsid w:val="006B1CAE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83115"/>
    <w:rsid w:val="008A3B5E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9F6328"/>
    <w:rsid w:val="00A20089"/>
    <w:rsid w:val="00A315EF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B6F92"/>
    <w:rsid w:val="00DD4877"/>
    <w:rsid w:val="00DF0E14"/>
    <w:rsid w:val="00E434D7"/>
    <w:rsid w:val="00E524EB"/>
    <w:rsid w:val="00E876B6"/>
    <w:rsid w:val="00EC7C0B"/>
    <w:rsid w:val="00ED0221"/>
    <w:rsid w:val="00F10C86"/>
    <w:rsid w:val="00F24B70"/>
    <w:rsid w:val="00F860BD"/>
    <w:rsid w:val="00F97166"/>
    <w:rsid w:val="00FA267F"/>
    <w:rsid w:val="00FB16AA"/>
    <w:rsid w:val="00FB4BF3"/>
    <w:rsid w:val="00FC0330"/>
    <w:rsid w:val="00FC0E31"/>
    <w:rsid w:val="00FC23BC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86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0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0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0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0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86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0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0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0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0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St-1862/2017</izvorni_sadrzaj>
    <derivirana_varijabla naziv="DomainObject.Predmet.OznakaBroj_1">St-1862/2017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ČEGEC d.o.o. zastupanog po punomoćniku Ivica Čegec; Ana Čegec; Petar Car</izvorni_sadrzaj>
    <derivirana_varijabla naziv="DomainObject.Predmet.ProtustrankaFormated_1">  ČEGEC d.o.o. zastupanog po punomoćniku Ivica Čegec; Ana Čegec; Petar Car</derivirana_varijabla>
  </DomainObject.Predmet.ProtustrankaFormated>
  <DomainObject.Predmet.ProtustrankaFormatedOIB>
    <izvorni_sadrzaj>  ČEGEC d.o.o., OIB 82711092488 zastupanog po punomoćniku Ivica Čegec; Ana Čegec; Petar Car</izvorni_sadrzaj>
    <derivirana_varijabla naziv="DomainObject.Predmet.ProtustrankaFormatedOIB_1">  ČEGEC d.o.o., OIB 82711092488 zastupanog po punomoćniku Ivica Čegec; Ana Čegec; Petar Car</derivirana_varijabla>
  </DomainObject.Predmet.ProtustrankaFormatedOIB>
  <DomainObject.Predmet.ProtustrankaFormatedWithAdress>
    <izvorni_sadrzaj> ČEGEC d.o.o., Rakovec 29 b, 10347 Rakovec zastupanog po punomoćniku Ivica Čegec; Ana Čegec; Petar Car</izvorni_sadrzaj>
    <derivirana_varijabla naziv="DomainObject.Predmet.ProtustrankaFormatedWithAdress_1"> ČEGEC d.o.o., Rakovec 29 b, 10347 Rakovec zastupanog po punomoćniku Ivica Čegec; Ana Čegec; Petar Car</derivirana_varijabla>
  </DomainObject.Predmet.ProtustrankaFormatedWithAdress>
  <DomainObject.Predmet.ProtustrankaFormatedWithAdressOIB>
    <izvorni_sadrzaj> ČEGEC d.o.o., OIB 82711092488, Rakovec 29 b, 10347 Rakovec zastupanog po punomoćniku Ivica Čegec; Ana Čegec; Petar Car</izvorni_sadrzaj>
    <derivirana_varijabla naziv="DomainObject.Predmet.ProtustrankaFormatedWithAdressOIB_1"> ČEGEC d.o.o., OIB 82711092488, Rakovec 29 b, 10347 Rakovec zastupanog po punomoćniku Ivica Čegec; Ana Čegec; Petar Car</derivirana_varijabla>
  </DomainObject.Predmet.ProtustrankaFormatedWithAdressOIB>
  <DomainObject.Predmet.ProtustrankaWithAdress>
    <izvorni_sadrzaj>ČEGEC d.o.o. Rakovec 29 b, 10347 Rakovec</izvorni_sadrzaj>
    <derivirana_varijabla naziv="DomainObject.Predmet.ProtustrankaWithAdress_1">ČEGEC d.o.o. Rakovec 29 b, 10347 Rakovec</derivirana_varijabla>
  </DomainObject.Predmet.ProtustrankaWithAdress>
  <DomainObject.Predmet.ProtustrankaWithAdressOIB>
    <izvorni_sadrzaj>ČEGEC d.o.o., OIB 82711092488, Rakovec 29 b, 10347 Rakovec</izvorni_sadrzaj>
    <derivirana_varijabla naziv="DomainObject.Predmet.ProtustrankaWithAdressOIB_1">ČEGEC d.o.o., OIB 82711092488, Rakovec 29 b, 10347 Rakovec</derivirana_varijabla>
  </DomainObject.Predmet.ProtustrankaWithAdressOIB>
  <DomainObject.Predmet.ProtustrankaNazivFormated>
    <izvorni_sadrzaj>ČEGEC d.o.o.</izvorni_sadrzaj>
    <derivirana_varijabla naziv="DomainObject.Predmet.ProtustrankaNazivFormated_1">ČEGEC d.o.o.</derivirana_varijabla>
  </DomainObject.Predmet.ProtustrankaNazivFormated>
  <DomainObject.Predmet.ProtustrankaNazivFormatedOIB>
    <izvorni_sadrzaj>ČEGEC d.o.o., OIB 82711092488</izvorni_sadrzaj>
    <derivirana_varijabla naziv="DomainObject.Predmet.ProtustrankaNazivFormatedOIB_1">ČEGEC d.o.o., OIB 82711092488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Čegec; Ana Čegec</izvorni_sadrzaj>
    <derivirana_varijabla naziv="DomainObject.Predmet.StrankaFormated_1">  FINA Regionalni centar Zagreb; Ivica Čegec; Ana Čegec</derivirana_varijabla>
  </DomainObject.Predmet.StrankaFormated>
  <DomainObject.Predmet.StrankaFormatedOIB>
    <izvorni_sadrzaj>  FINA Regionalni centar Zagreb, OIB 85821130368; Ivica Čegec, OIB 62223301226; Ana Čegec, OIB 73532556629</izvorni_sadrzaj>
    <derivirana_varijabla naziv="DomainObject.Predmet.StrankaFormatedOIB_1">  FINA Regionalni centar Zagreb, OIB 85821130368; Ivica Čegec, OIB 62223301226; Ana Čegec, OIB 73532556629</derivirana_varijabla>
  </DomainObject.Predmet.StrankaFormatedOIB>
  <DomainObject.Predmet.StrankaFormatedWithAdress>
    <izvorni_sadrzaj> FINA Regionalni centar Zagreb, Trg svibanjskih žrtava 1995. 1, 10000 Zagreb; Ivica Čegec, Rakovec 29b, 10347 Rakovec; Ana Čegec, Rakovec 29b, 10347 Rakovec</izvorni_sadrzaj>
    <derivirana_varijabla naziv="DomainObject.Predmet.StrankaFormatedWithAdress_1"> FINA Regionalni centar Zagreb, Trg svibanjskih žrtava 1995. 1, 10000 Zagreb; Ivica Čegec, Rakovec 29b, 10347 Rakovec; Ana Čegec, Rakovec 29b, 10347 Rakovec</derivirana_varijabla>
  </DomainObject.Predmet.StrankaFormatedWithAdress>
  <DomainObject.Predmet.StrankaFormatedWithAdressOIB>
    <izvorni_sadrzaj> FINA Regionalni centar Zagreb, OIB 85821130368, Trg svibanjskih žrtava 1995. 1, 10000 Zagreb; Ivica Čegec, OIB 62223301226, Rakovec 29b, 10347 Rakovec; Ana Čegec, OIB 73532556629, Rakovec 29b, 10347 Rakovec</izvorni_sadrzaj>
    <derivirana_varijabla naziv="DomainObject.Predmet.StrankaFormatedWithAdressOIB_1"> FINA Regionalni centar Zagreb, OIB 85821130368, Trg svibanjskih žrtava 1995. 1, 10000 Zagreb; Ivica Čegec, OIB 62223301226, Rakovec 29b, 10347 Rakovec; Ana Čegec, OIB 73532556629, Rakovec 29b, 10347 Rakovec</derivirana_varijabla>
  </DomainObject.Predmet.StrankaFormatedWithAdressOIB>
  <DomainObject.Predmet.StrankaWithAdress>
    <izvorni_sadrzaj>FINA Regionalni centar Zagreb Trg svibanjskih žrtava 1995. 1,10000 Zagreb,Ivica Čegec Rakovec 29b,10347 Rakovec,Ana Čegec Rakovec 29b,10347 Rakovec</izvorni_sadrzaj>
    <derivirana_varijabla naziv="DomainObject.Predmet.StrankaWithAdress_1">FINA Regionalni centar Zagreb Trg svibanjskih žrtava 1995. 1,10000 Zagreb,Ivica Čegec Rakovec 29b,10347 Rakovec,Ana Čegec Rakovec 29b,10347 Rakovec</derivirana_varijabla>
  </DomainObject.Predmet.StrankaWithAdress>
  <DomainObject.Predmet.StrankaWithAdressOIB>
    <izvorni_sadrzaj>FINA Regionalni centar Zagreb, OIB 85821130368, Trg svibanjskih žrtava 1995. 1,10000 Zagreb,Ivica Čegec, OIB 62223301226, Rakovec 29b,10347 Rakovec,Ana Čegec, OIB 73532556629, Rakovec 29b,10347 Rakovec</izvorni_sadrzaj>
    <derivirana_varijabla naziv="DomainObject.Predmet.StrankaWithAdressOIB_1">FINA Regionalni centar Zagreb, OIB 85821130368, Trg svibanjskih žrtava 1995. 1,10000 Zagreb,Ivica Čegec, OIB 62223301226, Rakovec 29b,10347 Rakovec,Ana Čegec, OIB 73532556629, Rakovec 29b,10347 Rakovec</derivirana_varijabla>
  </DomainObject.Predmet.StrankaWithAdressOIB>
  <DomainObject.Predmet.StrankaNazivFormated>
    <izvorni_sadrzaj>FINA Regionalni centar Zagreb,Ivica Čegec,Ana Čegec</izvorni_sadrzaj>
    <derivirana_varijabla naziv="DomainObject.Predmet.StrankaNazivFormated_1">FINA Regionalni centar Zagreb,Ivica Čegec,Ana Čegec</derivirana_varijabla>
  </DomainObject.Predmet.StrankaNazivFormated>
  <DomainObject.Predmet.StrankaNazivFormatedOIB>
    <izvorni_sadrzaj>FINA Regionalni centar Zagreb, OIB 85821130368,Ivica Čegec, OIB 62223301226,Ana Čegec, OIB 73532556629</izvorni_sadrzaj>
    <derivirana_varijabla naziv="DomainObject.Predmet.StrankaNazivFormatedOIB_1">FINA Regionalni centar Zagreb, OIB 85821130368,Ivica Čegec, OIB 62223301226,Ana Čegec, OIB 73532556629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Ivica Čegec</item>
      <item>Ana Čegec</item>
    </izvorni_sadrzaj>
    <derivirana_varijabla naziv="DomainObject.Predmet.StrankaListFormated_1">
      <item>FINA Regionalni centar Zagreb</item>
      <item>Ivica Čegec</item>
      <item>Ana Čegec</item>
    </derivirana_varijabla>
  </DomainObject.Predmet.StrankaListFormated>
  <DomainObject.Predmet.StrankaListFormatedOIB>
    <izvorni_sadrzaj>
      <item>FINA Regionalni centar Zagreb, OIB 85821130368</item>
      <item>Ivica Čegec, OIB 62223301226</item>
      <item>Ana Čegec, OIB 73532556629</item>
    </izvorni_sadrzaj>
    <derivirana_varijabla naziv="DomainObject.Predmet.StrankaListFormatedOIB_1">
      <item>FINA Regionalni centar Zagreb, OIB 85821130368</item>
      <item>Ivica Čegec, OIB 62223301226</item>
      <item>Ana Čegec, OIB 73532556629</item>
    </derivirana_varijabla>
  </DomainObject.Predmet.StrankaListFormatedOIB>
  <DomainObject.Predmet.StrankaListFormatedWithAdress>
    <izvorni_sadrzaj>
      <item>FINA Regionalni centar Zagreb, Trg svibanjskih žrtava 1995. 1, 10000 Zagreb</item>
      <item>Ivica Čegec, Rakovec 29b, 10347 Rakovec</item>
      <item>Ana Čegec, Rakovec 29b, 10347 Rakovec</item>
    </izvorni_sadrzaj>
    <derivirana_varijabla naziv="DomainObject.Predmet.StrankaListFormatedWithAdress_1">
      <item>FINA Regionalni centar Zagreb, Trg svibanjskih žrtava 1995. 1, 10000 Zagreb</item>
      <item>Ivica Čegec, Rakovec 29b, 10347 Rakovec</item>
      <item>Ana Čegec, Rakovec 29b, 10347 Rakovec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Čegec, OIB 62223301226, Rakovec 29b, 10347 Rakovec</item>
      <item>Ana Čegec, OIB 73532556629, Rakovec 29b, 10347 Rakovec</item>
    </izvorni_sadrzaj>
    <derivirana_varijabla naziv="DomainObject.Predmet.StrankaListFormatedWithAdressOIB_1">
      <item>FINA Regionalni centar Zagreb, OIB 85821130368, Trg svibanjskih žrtava 1995. 1, 10000 Zagreb</item>
      <item>Ivica Čegec, OIB 62223301226, Rakovec 29b, 10347 Rakovec</item>
      <item>Ana Čegec, OIB 73532556629, Rakovec 29b, 10347 Rakovec</item>
    </derivirana_varijabla>
  </DomainObject.Predmet.StrankaListFormatedWithAdressOIB>
  <DomainObject.Predmet.StrankaListNazivFormated>
    <izvorni_sadrzaj>
      <item>FINA Regionalni centar Zagreb</item>
      <item>Ivica Čegec</item>
      <item>Ana Čegec</item>
    </izvorni_sadrzaj>
    <derivirana_varijabla naziv="DomainObject.Predmet.StrankaListNazivFormated_1">
      <item>FINA Regionalni centar Zagreb</item>
      <item>Ivica Čegec</item>
      <item>Ana Čegec</item>
    </derivirana_varijabla>
  </DomainObject.Predmet.StrankaListNazivFormated>
  <DomainObject.Predmet.StrankaListNazivFormatedOIB>
    <izvorni_sadrzaj>
      <item>FINA Regionalni centar Zagreb, OIB 85821130368</item>
      <item>Ivica Čegec, OIB 62223301226</item>
      <item>Ana Čegec, OIB 73532556629</item>
    </izvorni_sadrzaj>
    <derivirana_varijabla naziv="DomainObject.Predmet.StrankaListNazivFormatedOIB_1">
      <item>FINA Regionalni centar Zagreb, OIB 85821130368</item>
      <item>Ivica Čegec, OIB 62223301226</item>
      <item>Ana Čegec, OIB 73532556629</item>
    </derivirana_varijabla>
  </DomainObject.Predmet.StrankaListNazivFormatedOIB>
  <DomainObject.Predmet.ProtuStrankaListFormated>
    <izvorni_sadrzaj>
      <item>ČEGEC d.o.o. zastupanog po punomoćniku Ivica Čegec; Ana Čegec; Petar Car</item>
    </izvorni_sadrzaj>
    <derivirana_varijabla naziv="DomainObject.Predmet.ProtuStrankaListFormated_1">
      <item>ČEGEC d.o.o. zastupanog po punomoćniku Ivica Čegec; Ana Čegec; Petar Car</item>
    </derivirana_varijabla>
  </DomainObject.Predmet.ProtuStrankaListFormated>
  <DomainObject.Predmet.ProtuStrankaListFormatedOIB>
    <izvorni_sadrzaj>
      <item>ČEGEC d.o.o., OIB 82711092488 zastupanog po punomoćniku Ivica Čegec; Ana Čegec; Petar Car</item>
    </izvorni_sadrzaj>
    <derivirana_varijabla naziv="DomainObject.Predmet.ProtuStrankaListFormatedOIB_1">
      <item>ČEGEC d.o.o., OIB 82711092488 zastupanog po punomoćniku Ivica Čegec; Ana Čegec; Petar Car</item>
    </derivirana_varijabla>
  </DomainObject.Predmet.ProtuStrankaListFormatedOIB>
  <DomainObject.Predmet.ProtuStrankaListFormatedWithAdress>
    <izvorni_sadrzaj>
      <item>ČEGEC d.o.o., Rakovec 29 b, 10347 Rakovec zastupanog po punomoćniku Ivica Čegec; Ana Čegec; Petar Car</item>
    </izvorni_sadrzaj>
    <derivirana_varijabla naziv="DomainObject.Predmet.ProtuStrankaListFormatedWithAdress_1">
      <item>ČEGEC d.o.o., Rakovec 29 b, 10347 Rakovec zastupanog po punomoćniku Ivica Čegec; Ana Čegec; Petar Car</item>
    </derivirana_varijabla>
  </DomainObject.Predmet.ProtuStrankaListFormatedWithAdress>
  <DomainObject.Predmet.ProtuStrankaListFormatedWithAdressOIB>
    <izvorni_sadrzaj>
      <item>ČEGEC d.o.o., OIB 82711092488, Rakovec 29 b, 10347 Rakovec zastupanog po punomoćniku Ivica Čegec; Ana Čegec; Petar Car</item>
    </izvorni_sadrzaj>
    <derivirana_varijabla naziv="DomainObject.Predmet.ProtuStrankaListFormatedWithAdressOIB_1">
      <item>ČEGEC d.o.o., OIB 82711092488, Rakovec 29 b, 10347 Rakovec zastupanog po punomoćniku Ivica Čegec; Ana Čegec; Petar Car</item>
    </derivirana_varijabla>
  </DomainObject.Predmet.ProtuStrankaListFormatedWithAdressOIB>
  <DomainObject.Predmet.ProtuStrankaListNazivFormated>
    <izvorni_sadrzaj>
      <item>ČEGEC d.o.o.</item>
    </izvorni_sadrzaj>
    <derivirana_varijabla naziv="DomainObject.Predmet.ProtuStrankaListNazivFormated_1">
      <item>ČEGEC d.o.o.</item>
    </derivirana_varijabla>
  </DomainObject.Predmet.ProtuStrankaListNazivFormated>
  <DomainObject.Predmet.ProtuStrankaListNazivFormatedOIB>
    <izvorni_sadrzaj>
      <item>ČEGEC d.o.o., OIB 82711092488</item>
    </izvorni_sadrzaj>
    <derivirana_varijabla naziv="DomainObject.Predmet.ProtuStrankaListNazivFormatedOIB_1">
      <item>ČEGEC d.o.o., OIB 82711092488</item>
    </derivirana_varijabla>
  </DomainObject.Predmet.ProtuStrankaListNazivFormatedOIB>
  <DomainObject.Predmet.OstaliListFormated>
    <izvorni_sadrzaj>
      <item>Ivica Čegec punomoćnik sudionika u postupku ČEGEC d.o.o.</item>
      <item>Ana Čegec punomoćnik sudionika u postupku ČEGEC d.o.o.</item>
      <item>Petar Car punomoćnik sudionika u postupku ČEGEC d.o.o.</item>
    </izvorni_sadrzaj>
    <derivirana_varijabla naziv="DomainObject.Predmet.OstaliListFormated_1">
      <item>Ivica Čegec punomoćnik sudionika u postupku ČEGEC d.o.o.</item>
      <item>Ana Čegec punomoćnik sudionika u postupku ČEGEC d.o.o.</item>
      <item>Petar Car punomoćnik sudionika u postupku ČEGEC d.o.o.</item>
    </derivirana_varijabla>
  </DomainObject.Predmet.OstaliListFormated>
  <DomainObject.Predmet.OstaliListFormatedOIB>
    <izvorni_sadrzaj>
      <item>Ivica Čegec, OIB 62223301226 punomoćnik sudionika u postupku ČEGEC d.o.o.</item>
      <item>Ana Čegec, OIB 73532556629 punomoćnik sudionika u postupku ČEGEC d.o.o.</item>
      <item>Petar Car, OIB  punomoćnik sudionika u postupku ČEGEC d.o.o.</item>
    </izvorni_sadrzaj>
    <derivirana_varijabla naziv="DomainObject.Predmet.OstaliListFormatedOIB_1">
      <item>Ivica Čegec, OIB 62223301226 punomoćnik sudionika u postupku ČEGEC d.o.o.</item>
      <item>Ana Čegec, OIB 73532556629 punomoćnik sudionika u postupku ČEGEC d.o.o.</item>
      <item>Petar Car, OIB  punomoćnik sudionika u postupku ČEGEC d.o.o.</item>
    </derivirana_varijabla>
  </DomainObject.Predmet.OstaliListFormatedOIB>
  <DomainObject.Predmet.OstaliListFormatedWithAdress>
    <izvorni_sadrzaj>
      <item>Ivica Čegec, Rakovec 29b, 10347 Rakovec punomoćnik sudionika u postupku ČEGEC d.o.o.</item>
      <item>Ana Čegec, Rakovec 29b, 10347 Rakovec punomoćnik sudionika u postupku ČEGEC d.o.o.</item>
      <item>Petar Car, Ilica 158, 10000 Zagreb punomoćnik sudionika u postupku ČEGEC d.o.o.</item>
    </izvorni_sadrzaj>
    <derivirana_varijabla naziv="DomainObject.Predmet.OstaliListFormatedWithAdress_1">
      <item>Ivica Čegec, Rakovec 29b, 10347 Rakovec punomoćnik sudionika u postupku ČEGEC d.o.o.</item>
      <item>Ana Čegec, Rakovec 29b, 10347 Rakovec punomoćnik sudionika u postupku ČEGEC d.o.o.</item>
      <item>Petar Car, Ilica 158, 10000 Zagreb punomoćnik sudionika u postupku ČEGEC d.o.o.</item>
    </derivirana_varijabla>
  </DomainObject.Predmet.OstaliListFormatedWithAdress>
  <DomainObject.Predmet.OstaliListFormatedWithAdressOIB>
    <izvorni_sadrzaj>
      <item>Ivica Čegec, OIB 62223301226, Rakovec 29b, 10347 Rakovec punomoćnik sudionika u postupku ČEGEC d.o.o.</item>
      <item>Ana Čegec, OIB 73532556629, Rakovec 29b, 10347 Rakovec punomoćnik sudionika u postupku ČEGEC d.o.o.</item>
      <item>Petar Car, OIB , Ilica 158, 10000 Zagreb punomoćnik sudionika u postupku ČEGEC d.o.o.</item>
    </izvorni_sadrzaj>
    <derivirana_varijabla naziv="DomainObject.Predmet.OstaliListFormatedWithAdressOIB_1">
      <item>Ivica Čegec, OIB 62223301226, Rakovec 29b, 10347 Rakovec punomoćnik sudionika u postupku ČEGEC d.o.o.</item>
      <item>Ana Čegec, OIB 73532556629, Rakovec 29b, 10347 Rakovec punomoćnik sudionika u postupku ČEGEC d.o.o.</item>
      <item>Petar Car, OIB , Ilica 158, 10000 Zagreb punomoćnik sudionika u postupku ČEGEC d.o.o.</item>
    </derivirana_varijabla>
  </DomainObject.Predmet.OstaliListFormatedWithAdressOIB>
  <DomainObject.Predmet.OstaliListNazivFormated>
    <izvorni_sadrzaj>
      <item>Ivica Čegec</item>
      <item>Ana Čegec</item>
      <item>Petar Car</item>
    </izvorni_sadrzaj>
    <derivirana_varijabla naziv="DomainObject.Predmet.OstaliListNazivFormated_1">
      <item>Ivica Čegec</item>
      <item>Ana Čegec</item>
      <item>Petar Car</item>
    </derivirana_varijabla>
  </DomainObject.Predmet.OstaliListNazivFormated>
  <DomainObject.Predmet.OstaliListNazivFormatedOIB>
    <izvorni_sadrzaj>
      <item>Ivica Čegec, OIB 62223301226</item>
      <item>Ana Čegec, OIB 73532556629</item>
      <item>Petar Car, OIB </item>
    </izvorni_sadrzaj>
    <derivirana_varijabla naziv="DomainObject.Predmet.OstaliListNazivFormatedOIB_1">
      <item>Ivica Čegec, OIB 62223301226</item>
      <item>Ana Čegec, OIB 73532556629</item>
      <item>Petar Car,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ČEGEC d.o.o.</izvorni_sadrzaj>
    <derivirana_varijabla naziv="DomainObject.Predmet.ProtustrankaIDrugi_1">ČEGEC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ČEGEC d.o.o., OIB 82711092488, Rakovec 29 b, 10347 Rakovec</izvorni_sadrzaj>
    <derivirana_varijabla naziv="DomainObject.Predmet.ProtustrankaIDrugiAdressOIB_1">ČEGEC d.o.o., OIB 82711092488, Rakovec 29 b, 10347 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ČEGEC d.o.o.</item>
      <item>FINA Regionalni centar Zagreb</item>
      <item>Ivica Čegec</item>
      <item>Ana Čegec</item>
      <item>Ivica Čegec</item>
      <item>Ana Čegec</item>
      <item>Petar Car</item>
    </izvorni_sadrzaj>
    <derivirana_varijabla naziv="DomainObject.Predmet.SudioniciListNaziv_1">
      <item>ČEGEC d.o.o.</item>
      <item>FINA Regionalni centar Zagreb</item>
      <item>Ivica Čegec</item>
      <item>Ana Čegec</item>
      <item>Ivica Čegec</item>
      <item>Ana Čegec</item>
      <item>Petar Car</item>
    </derivirana_varijabla>
  </DomainObject.Predmet.SudioniciListNaziv>
  <DomainObject.Predmet.SudioniciListAdressOIB>
    <izvorni_sadrzaj>
      <item>ČEGEC d.o.o., OIB 82711092488, Rakovec 29 b,10347 Rakovec</item>
      <item>FINA Regionalni centar Zagreb, OIB 85821130368, Trg svibanjskih žrtava 1995. 1,10000 Zagreb</item>
      <item>Ivica Čegec, OIB 62223301226, Rakovec 29b,10347 Rakovec</item>
      <item>Ana Čegec, OIB 73532556629, Rakovec 29b,10347 Rakovec</item>
      <item>Ivica Čegec, OIB 62223301226, Rakovec 29b,10347 Rakovec</item>
      <item>Ana Čegec, OIB 73532556629, Rakovec 29b,10347 Rakovec</item>
      <item>Petar Car, OIB , Ilica 158,10000 Zagreb</item>
    </izvorni_sadrzaj>
    <derivirana_varijabla naziv="DomainObject.Predmet.SudioniciListAdressOIB_1">
      <item>ČEGEC d.o.o., OIB 82711092488, Rakovec 29 b,10347 Rakovec</item>
      <item>FINA Regionalni centar Zagreb, OIB 85821130368, Trg svibanjskih žrtava 1995. 1,10000 Zagreb</item>
      <item>Ivica Čegec, OIB 62223301226, Rakovec 29b,10347 Rakovec</item>
      <item>Ana Čegec, OIB 73532556629, Rakovec 29b,10347 Rakovec</item>
      <item>Ivica Čegec, OIB 62223301226, Rakovec 29b,10347 Rakovec</item>
      <item>Ana Čegec, OIB 73532556629, Rakovec 29b,10347 Rakovec</item>
      <item>Petar Car, OIB , Ilica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82711092488</item>
      <item>, OIB 85821130368</item>
      <item>, OIB 62223301226</item>
      <item>, OIB 73532556629</item>
      <item>, OIB 62223301226</item>
      <item>, OIB 73532556629</item>
      <item>, OIB </item>
    </izvorni_sadrzaj>
    <derivirana_varijabla naziv="DomainObject.Predmet.SudioniciListNazivOIB_1">
      <item>, OIB 82711092488</item>
      <item>, OIB 85821130368</item>
      <item>, OIB 62223301226</item>
      <item>, OIB 73532556629</item>
      <item>, OIB 62223301226</item>
      <item>, OIB 73532556629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403</properties:Words>
  <properties:Characters>2091</properties:Characters>
  <properties:Lines>65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2018-02-27T08:47:00Z</dcterms:created>
  <dc:creator>Sudsko vijeće</dc:creator>
  <cp:lastModifiedBy>Monika Grbac</cp:lastModifiedBy>
  <cp:lastPrinted>2018-02-27T08:53:00Z</cp:lastPrinted>
  <dcterms:modified xmlns:xsi="http://www.w3.org/2001/XMLSchema-instance" xsi:type="dcterms:W3CDTF">2018-02-27T08:53:00Z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(ČEGEC.docx)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