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ab1a1" w14:paraId="69ab1a1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6E2806">
        <w:t>641</w:t>
      </w:r>
      <w:r w:rsidR="006B338C">
        <w:t>/1</w:t>
      </w:r>
      <w:r w:rsidR="006E2806">
        <w:t>5</w:t>
      </w:r>
      <w:r w:rsidR="006B338C">
        <w:t>-</w:t>
      </w:r>
      <w:r w:rsidR="006E2806">
        <w:t>9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</w:t>
      </w:r>
      <w:r w:rsidR="00E504E7">
        <w:t xml:space="preserve">skraćenom </w:t>
      </w:r>
      <w:r w:rsidRPr="000C3CA4">
        <w:t xml:space="preserve">stečajnom postupku nad stečajnim dužnikom </w:t>
      </w:r>
      <w:r w:rsidR="00561856">
        <w:t>MARK PJETRI d.o.o., Zadar, Široka ulica 9, Zadar, OIB: 23118059807</w:t>
      </w:r>
      <w:r w:rsidR="006B338C">
        <w:t xml:space="preserve">, </w:t>
      </w:r>
      <w:r w:rsidR="00664993">
        <w:t>1</w:t>
      </w:r>
      <w:r w:rsidR="00C57DAD">
        <w:t>9</w:t>
      </w:r>
      <w:r w:rsidR="0053370D">
        <w:t>. veljače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4A3683" w:rsidP="006B338C" w:rsidR="000302FB" w:rsidRPr="000C3CA4">
      <w:pPr>
        <w:jc w:val="both"/>
      </w:pPr>
      <w:r w:rsidRPr="000C3CA4">
        <w:t xml:space="preserve">           </w:t>
      </w:r>
      <w:r w:rsidR="000C1AFC">
        <w:t xml:space="preserve">Odbacuje se zahtjev Financijske agencije od </w:t>
      </w:r>
      <w:r w:rsidR="00561856">
        <w:t>13. studenoga</w:t>
      </w:r>
      <w:r w:rsidR="000C1AFC">
        <w:t xml:space="preserve"> 2015. za provedbu skraćenoga stečajnog postupka nad dužnikom </w:t>
      </w:r>
      <w:r w:rsidR="00561856">
        <w:t>MARK PJETRI d.o.o., Zadar, Široka ulica 9, Zadar, OIB: 23118059807</w:t>
      </w:r>
      <w:r w:rsidR="00D21088" w:rsidRPr="000C3CA4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4A3683" w:rsidRPr="000C3CA4">
        <w:t xml:space="preserve">je zahtjev za pokretanje skraćenog stečajnog postupka nad stečajnim dužnikom </w:t>
      </w:r>
      <w:r w:rsidR="00561856">
        <w:t>MARK PJETRI d.o.o., Zadar</w:t>
      </w:r>
      <w:r w:rsidR="00D21088" w:rsidRPr="000C3CA4">
        <w:t>.</w:t>
      </w:r>
    </w:p>
    <w:p w:rsidRDefault="000C3CA4" w:rsidP="000C3CA4" w:rsidR="000C3CA4">
      <w:pPr>
        <w:jc w:val="both"/>
      </w:pPr>
      <w:r w:rsidRPr="000C3CA4">
        <w:t xml:space="preserve">           Dana </w:t>
      </w:r>
      <w:r w:rsidR="00561856">
        <w:t>07. siječnja</w:t>
      </w:r>
      <w:r w:rsidR="006B338C">
        <w:t xml:space="preserve"> 2016.</w:t>
      </w:r>
      <w:r w:rsidRPr="000C3CA4">
        <w:t xml:space="preserve"> </w:t>
      </w:r>
      <w:r>
        <w:t>stečajn</w:t>
      </w:r>
      <w:r w:rsidR="00664993">
        <w:t>i</w:t>
      </w:r>
      <w:r>
        <w:t xml:space="preserve"> dužnik</w:t>
      </w:r>
      <w:r w:rsidRPr="000C3CA4">
        <w:t xml:space="preserve"> dostavio je sudu podnesak u kojem navodi da je podmirio sva dugovanja i da mu račun nije blokiran. </w:t>
      </w:r>
    </w:p>
    <w:p w:rsidRDefault="000C3CA4" w:rsidP="000C3CA4" w:rsidR="006B338C">
      <w:pPr>
        <w:jc w:val="both"/>
      </w:pPr>
      <w:r w:rsidRPr="0066271E">
        <w:t xml:space="preserve">           Dana </w:t>
      </w:r>
      <w:r w:rsidR="00561856">
        <w:t>12. veljače</w:t>
      </w:r>
      <w:r w:rsidRPr="0066271E">
        <w:t xml:space="preserve"> 201</w:t>
      </w:r>
      <w:r w:rsidR="00561856">
        <w:t>6</w:t>
      </w:r>
      <w:r w:rsidRPr="0066271E">
        <w:t>. godine</w:t>
      </w:r>
      <w:r w:rsidR="00664993">
        <w:t xml:space="preserve"> Financijska agencija</w:t>
      </w:r>
      <w:r w:rsidRPr="0066271E">
        <w:t xml:space="preserve"> </w:t>
      </w:r>
      <w:r w:rsidR="00664993">
        <w:t>je dostavila podatak da</w:t>
      </w:r>
      <w:r w:rsidRPr="0066271E">
        <w:t xml:space="preserve"> društvo </w:t>
      </w:r>
      <w:r w:rsidR="00561856">
        <w:t xml:space="preserve">MARK PJETRI d.o.o., Zadar </w:t>
      </w:r>
      <w:r w:rsidR="000C1AFC">
        <w:t>više nije u blokadi i da nema evidentiranih neizvršenih osnova za plaćanje.</w:t>
      </w:r>
    </w:p>
    <w:p w:rsidRDefault="000C1AFC" w:rsidP="000C1AFC" w:rsidR="000C1AFC">
      <w:pPr>
        <w:ind w:firstLine="708"/>
        <w:jc w:val="both"/>
      </w:pPr>
      <w:r>
        <w:t>Odredbom čl. 428. Stečajnog zakona (Narodne novine 71/15)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0C1AFC" w:rsidP="000C1AFC" w:rsidR="000C1AFC">
      <w:pPr>
        <w:jc w:val="both"/>
      </w:pPr>
      <w:r>
        <w:tab/>
        <w:t xml:space="preserve">S obzirom da se u konkretnom slučaju nije ispunila jedna od kumulativno određenih pretpostavki iz članka 428. stavka 1. podstavka 2. SZ-a to je odlučeno kao u izreci rješenja.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561856">
        <w:t>19</w:t>
      </w:r>
      <w:r w:rsidR="0053370D">
        <w:t xml:space="preserve">. veljače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0C1AFC">
        <w:t>tečajn</w:t>
      </w:r>
      <w:r w:rsidR="00C57DAD">
        <w:t>a</w:t>
      </w:r>
      <w:r w:rsidR="000C1AFC">
        <w:t xml:space="preserve"> su</w:t>
      </w:r>
      <w:r w:rsidR="00C57DAD">
        <w:t>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4A3683" w:rsidP="004A3683" w:rsidR="004A3683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</w:p>
    <w:p w:rsidRDefault="00664993" w:rsidP="000302FB" w:rsidR="000302FB" w:rsidRPr="000C3CA4">
      <w:pPr>
        <w:numPr>
          <w:ilvl w:val="0"/>
          <w:numId w:val="1"/>
        </w:numPr>
        <w:jc w:val="both"/>
      </w:pPr>
      <w:r>
        <w:t>stečajnom dužniku</w:t>
      </w:r>
      <w:r w:rsidR="00561856">
        <w:t xml:space="preserve"> po punomoćnicima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39B" w:rsidP="00DF177E" w:rsidR="00F6439B">
      <w:r>
        <w:separator/>
      </w:r>
    </w:p>
  </w:endnote>
  <w:endnote w:id="0" w:type="continuationSeparator">
    <w:p w:rsidRDefault="00F6439B" w:rsidP="00DF177E" w:rsidR="00F6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39B" w:rsidP="00DF177E" w:rsidR="00F6439B">
      <w:r>
        <w:separator/>
      </w:r>
    </w:p>
  </w:footnote>
  <w:footnote w:id="0" w:type="continuationSeparator">
    <w:p w:rsidRDefault="00F6439B" w:rsidP="00DF177E" w:rsidR="00F6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F6439B" w:rsidP="00DF177E" w:rsidR="00F6439B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24AF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6E2806">
          <w:t>641/15-9</w:t>
        </w:r>
      </w:p>
      <w:p w:rsidRDefault="002824AF" w:rsidR="00F6439B">
        <w:pPr>
          <w:pStyle w:val="Zaglavlje"/>
          <w:jc w:val="center"/>
        </w:pPr>
      </w:p>
    </w:sdtContent>
  </w:sdt>
  <w:p w:rsidRDefault="00F6439B" w:rsidR="00F643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302FB"/>
    <w:rsid w:val="000C1AFC"/>
    <w:rsid w:val="000C3CA4"/>
    <w:rsid w:val="00192D9A"/>
    <w:rsid w:val="001C0852"/>
    <w:rsid w:val="0021510A"/>
    <w:rsid w:val="0027651C"/>
    <w:rsid w:val="002824AF"/>
    <w:rsid w:val="00391689"/>
    <w:rsid w:val="003A47CB"/>
    <w:rsid w:val="003D4686"/>
    <w:rsid w:val="004A3683"/>
    <w:rsid w:val="00517489"/>
    <w:rsid w:val="0053370D"/>
    <w:rsid w:val="00561856"/>
    <w:rsid w:val="00633176"/>
    <w:rsid w:val="0066271E"/>
    <w:rsid w:val="00664993"/>
    <w:rsid w:val="006B338C"/>
    <w:rsid w:val="006D5987"/>
    <w:rsid w:val="006E2806"/>
    <w:rsid w:val="00745785"/>
    <w:rsid w:val="007A66AD"/>
    <w:rsid w:val="008B3276"/>
    <w:rsid w:val="008E1367"/>
    <w:rsid w:val="009217D3"/>
    <w:rsid w:val="009E05AD"/>
    <w:rsid w:val="00A94666"/>
    <w:rsid w:val="00BE6C59"/>
    <w:rsid w:val="00C052B0"/>
    <w:rsid w:val="00C55CCE"/>
    <w:rsid w:val="00C57DAD"/>
    <w:rsid w:val="00D21088"/>
    <w:rsid w:val="00D21F59"/>
    <w:rsid w:val="00DC56CB"/>
    <w:rsid w:val="00DF177E"/>
    <w:rsid w:val="00E504E7"/>
    <w:rsid w:val="00F05A94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24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4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4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4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4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24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4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4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4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4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St-641/2015</izvorni_sadrzaj>
    <derivirana_varijabla naziv="DomainObject.Predmet.OznakaBroj_1">St-641/2015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 PJETRI društvo s ograničenom odgovornošću za trgovinu</izvorni_sadrzaj>
    <derivirana_varijabla naziv="DomainObject.Predmet.ProtustrankaFormated_1">  MARK PJETRI društvo s ograničenom odgovornošću za trgovinu</derivirana_varijabla>
  </DomainObject.Predmet.ProtustrankaFormated>
  <DomainObject.Predmet.ProtustrankaFormatedOIB>
    <izvorni_sadrzaj>  MARK PJETRI društvo s ograničenom odgovornošću za trgovinu, OIB 23118059807</izvorni_sadrzaj>
    <derivirana_varijabla naziv="DomainObject.Predmet.ProtustrankaFormatedOIB_1">  MARK PJETRI društvo s ograničenom odgovornošću za trgovinu, OIB 23118059807</derivirana_varijabla>
  </DomainObject.Predmet.ProtustrankaFormatedOIB>
  <DomainObject.Predmet.ProtustrankaFormatedWithAdress>
    <izvorni_sadrzaj> MARK PJETRI društvo s ograničenom odgovornošću za trgovinu, Široka Ulica 9, 23000 Zadar</izvorni_sadrzaj>
    <derivirana_varijabla naziv="DomainObject.Predmet.ProtustrankaFormatedWithAdress_1"> MARK PJETRI društvo s ograničenom odgovornošću za trgovinu, Široka Ulica 9, 23000 Zadar</derivirana_varijabla>
  </DomainObject.Predmet.ProtustrankaFormatedWithAdress>
  <DomainObject.Predmet.ProtustrankaFormatedWithAdressOIB>
    <izvorni_sadrzaj> MARK PJETRI društvo s ograničenom odgovornošću za trgovinu, OIB 23118059807, Široka Ulica 9, 23000 Zadar</izvorni_sadrzaj>
    <derivirana_varijabla naziv="DomainObject.Predmet.ProtustrankaFormatedWithAdressOIB_1"> MARK PJETRI društvo s ograničenom odgovornošću za trgovinu, OIB 23118059807, Široka Ulica 9, 23000 Zadar</derivirana_varijabla>
  </DomainObject.Predmet.ProtustrankaFormatedWithAdressOIB>
  <DomainObject.Predmet.ProtustrankaWithAdress>
    <izvorni_sadrzaj>MARK PJETRI društvo s ograničenom odgovornošću za trgovinu Široka Ulica 9, 23000 Zadar</izvorni_sadrzaj>
    <derivirana_varijabla naziv="DomainObject.Predmet.ProtustrankaWithAdress_1">MARK PJETRI društvo s ograničenom odgovornošću za trgovinu Široka Ulica 9, 23000 Zadar</derivirana_varijabla>
  </DomainObject.Predmet.ProtustrankaWithAdress>
  <DomainObject.Predmet.ProtustrankaWithAdressOIB>
    <izvorni_sadrzaj>MARK PJETRI društvo s ograničenom odgovornošću za trgovinu, OIB 23118059807, Široka Ulica 9, 23000 Zadar</izvorni_sadrzaj>
    <derivirana_varijabla naziv="DomainObject.Predmet.ProtustrankaWithAdressOIB_1">MARK PJETRI društvo s ograničenom odgovornošću za trgovinu, OIB 23118059807, Široka Ulica 9, 23000 Zadar</derivirana_varijabla>
  </DomainObject.Predmet.ProtustrankaWithAdressOIB>
  <DomainObject.Predmet.ProtustrankaNazivFormated>
    <izvorni_sadrzaj>MARK PJETRI društvo s ograničenom odgovornošću za trgovinu</izvorni_sadrzaj>
    <derivirana_varijabla naziv="DomainObject.Predmet.ProtustrankaNazivFormated_1">MARK PJETRI društvo s ograničenom odgovornošću za trgovinu</derivirana_varijabla>
  </DomainObject.Predmet.ProtustrankaNazivFormated>
  <DomainObject.Predmet.ProtustrankaNazivFormatedOIB>
    <izvorni_sadrzaj>MARK PJETRI društvo s ograničenom odgovornošću za trgovinu, OIB 23118059807</izvorni_sadrzaj>
    <derivirana_varijabla naziv="DomainObject.Predmet.ProtustrankaNazivFormatedOIB_1">MARK PJETRI društvo s ograničenom odgovornošću za trgovinu, OIB 23118059807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4759.11</izvorni_sadrzaj>
    <derivirana_varijabla naziv="DomainObject.Predmet.TrenutnaVrijednost_1">4759.11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MARK PJETRI društvo s ograničenom odgovornošću za trgovinu</item>
    </izvorni_sadrzaj>
    <derivirana_varijabla naziv="DomainObject.Predmet.ProtuStrankaListFormated_1">
      <item>MARK PJETRI društvo s ograničenom odgovornošću za trgovinu</item>
    </derivirana_varijabla>
  </DomainObject.Predmet.ProtuStrankaListFormated>
  <DomainObject.Predmet.ProtuStrankaListFormatedOIB>
    <izvorni_sadrzaj>
      <item>MARK PJETRI društvo s ograničenom odgovornošću za trgovinu, OIB 23118059807</item>
    </izvorni_sadrzaj>
    <derivirana_varijabla naziv="DomainObject.Predmet.ProtuStrankaListFormatedOIB_1">
      <item>MARK PJETRI društvo s ograničenom odgovornošću za trgovinu, OIB 23118059807</item>
    </derivirana_varijabla>
  </DomainObject.Predmet.ProtuStrankaListFormatedOIB>
  <DomainObject.Predmet.ProtuStrankaListFormatedWithAdress>
    <izvorni_sadrzaj>
      <item>MARK PJETRI društvo s ograničenom odgovornošću za trgovinu, Široka Ulica 9, 23000 Zadar</item>
    </izvorni_sadrzaj>
    <derivirana_varijabla naziv="DomainObject.Predmet.ProtuStrankaListFormatedWithAdress_1">
      <item>MARK PJETRI društvo s ograničenom odgovornošću za trgovinu, Široka Ulica 9, 23000 Zadar</item>
    </derivirana_varijabla>
  </DomainObject.Predmet.ProtuStrankaListFormatedWithAdress>
  <DomainObject.Predmet.ProtuStrankaListFormatedWithAdressOIB>
    <izvorni_sadrzaj>
      <item>MARK PJETRI društvo s ograničenom odgovornošću za trgovinu, OIB 23118059807, Široka Ulica 9, 23000 Zadar</item>
    </izvorni_sadrzaj>
    <derivirana_varijabla naziv="DomainObject.Predmet.ProtuStrankaListFormatedWithAdressOIB_1">
      <item>MARK PJETRI društvo s ograničenom odgovornošću za trgovinu, OIB 23118059807, Široka Ulica 9, 23000 Zadar</item>
    </derivirana_varijabla>
  </DomainObject.Predmet.ProtuStrankaListFormatedWithAdressOIB>
  <DomainObject.Predmet.ProtuStrankaListNazivFormated>
    <izvorni_sadrzaj>
      <item>MARK PJETRI društvo s ograničenom odgovornošću za trgovinu</item>
    </izvorni_sadrzaj>
    <derivirana_varijabla naziv="DomainObject.Predmet.ProtuStrankaListNazivFormated_1">
      <item>MARK PJETRI društvo s ograničenom odgovornošću za trgovinu</item>
    </derivirana_varijabla>
  </DomainObject.Predmet.ProtuStrankaListNazivFormated>
  <DomainObject.Predmet.ProtuStrankaListNazivFormatedOIB>
    <izvorni_sadrzaj>
      <item>MARK PJETRI društvo s ograničenom odgovornošću za trgovinu, OIB 23118059807</item>
    </izvorni_sadrzaj>
    <derivirana_varijabla naziv="DomainObject.Predmet.ProtuStrankaListNazivFormatedOIB_1">
      <item>MARK PJETRI društvo s ograničenom odgovornošću za trgovinu, OIB 23118059807</item>
    </derivirana_varijabla>
  </DomainObject.Predmet.ProtuStrankaListNazivFormatedOIB>
  <DomainObject.Predmet.OstaliListFormated>
    <izvorni_sadrzaj>
      <item>ZOU ANTE GLUIĆ &amp; ŠIME NINČEVIĆ</item>
    </izvorni_sadrzaj>
    <derivirana_varijabla naziv="DomainObject.Predmet.OstaliListFormated_1">
      <item>ZOU ANTE GLUIĆ &amp; ŠIME NINČEVIĆ</item>
    </derivirana_varijabla>
  </DomainObject.Predmet.OstaliListFormated>
  <DomainObject.Predmet.OstaliListFormatedOIB>
    <izvorni_sadrzaj>
      <item>ZOU ANTE GLUIĆ &amp; ŠIME NINČEVIĆ</item>
    </izvorni_sadrzaj>
    <derivirana_varijabla naziv="DomainObject.Predmet.OstaliListFormatedOIB_1">
      <item>ZOU ANTE GLUIĆ &amp; ŠIME NINČEVIĆ</item>
    </derivirana_varijabla>
  </DomainObject.Predmet.OstaliListFormatedOIB>
  <DomainObject.Predmet.OstaliListFormatedWithAdress>
    <izvorni_sadrzaj>
      <item>ZOU ANTE GLUIĆ &amp; ŠIME NINČEVIĆ</item>
    </izvorni_sadrzaj>
    <derivirana_varijabla naziv="DomainObject.Predmet.OstaliListFormatedWithAdress_1">
      <item>ZOU ANTE GLUIĆ &amp; ŠIME NINČEVIĆ</item>
    </derivirana_varijabla>
  </DomainObject.Predmet.OstaliListFormatedWithAdress>
  <DomainObject.Predmet.OstaliListFormatedWithAdressOIB>
    <izvorni_sadrzaj>
      <item>ZOU ANTE GLUIĆ &amp; ŠIME NINČEVIĆ</item>
    </izvorni_sadrzaj>
    <derivirana_varijabla naziv="DomainObject.Predmet.OstaliListFormatedWithAdressOIB_1">
      <item>ZOU ANTE GLUIĆ &amp; ŠIME NINČEVIĆ</item>
    </derivirana_varijabla>
  </DomainObject.Predmet.OstaliListFormatedWithAdressOIB>
  <DomainObject.Predmet.OstaliListNazivFormated>
    <izvorni_sadrzaj>
      <item>ZOU ANTE GLUIĆ &amp; ŠIME NINČEVIĆ</item>
    </izvorni_sadrzaj>
    <derivirana_varijabla naziv="DomainObject.Predmet.OstaliListNazivFormated_1">
      <item>ZOU ANTE GLUIĆ &amp; ŠIME NINČEVIĆ</item>
    </derivirana_varijabla>
  </DomainObject.Predmet.OstaliListNazivFormated>
  <DomainObject.Predmet.OstaliListNazivFormatedOIB>
    <izvorni_sadrzaj>
      <item>ZOU ANTE GLUIĆ &amp; ŠIME NINČEVIĆ</item>
    </izvorni_sadrzaj>
    <derivirana_varijabla naziv="DomainObject.Predmet.OstaliListNazivFormatedOIB_1">
      <item>ZOU ANTE GLUIĆ &amp; ŠIME NINČEVIĆ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MARK PJETRI društvo s ograničenom odgovornošću za trgovinu</izvorni_sadrzaj>
    <derivirana_varijabla naziv="DomainObject.Predmet.ProtustrankaIDrugi_1">MARK PJETRI društvo s ograničenom odgovornošću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MARK PJETRI društvo s ograničenom odgovornošću za trgovinu, OIB 23118059807, Široka Ulica 9, 23000 Zadar</izvorni_sadrzaj>
    <derivirana_varijabla naziv="DomainObject.Predmet.ProtustrankaIDrugiAdressOIB_1">MARK PJETRI društvo s ograničenom odgovornošću za trgovinu, OIB 23118059807, Široka Ulica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MARK PJETRI društvo s ograničenom odgovornošću za trgovinu</item>
      <item>ZOU ANTE GLUIĆ &amp; ŠIME NINČEVIĆ</item>
    </izvorni_sadrzaj>
    <derivirana_varijabla naziv="DomainObject.Predmet.SudioniciListNaziv_1">
      <item>FINA</item>
      <item>MARK PJETRI društvo s ograničenom odgovornošću za trgovinu</item>
      <item>ZOU ANTE GLUIĆ &amp; ŠIME NINČEVIĆ</item>
    </derivirana_varijabla>
  </DomainObject.Predmet.SudioniciListNaziv>
  <DomainObject.Predmet.SudioniciListAdressOIB>
    <izvorni_sadrzaj>
      <item>FINA, OIB 85821130368</item>
      <item>MARK PJETRI društvo s ograničenom odgovornošću za trgovinu, OIB 23118059807, Široka Ulica 9,23000 Zadar</item>
      <item>ZOU ANTE GLUIĆ &amp; ŠIME NINČEVIĆ</item>
    </izvorni_sadrzaj>
    <derivirana_varijabla naziv="DomainObject.Predmet.SudioniciListAdressOIB_1">
      <item>FINA, OIB 85821130368</item>
      <item>MARK PJETRI društvo s ograničenom odgovornošću za trgovinu, OIB 23118059807, Široka Ulica 9,23000 Zadar</item>
      <item>ZOU ANTE GLUIĆ &amp; ŠIME NINČEVIĆ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23118059807</item>
      <item>, OIB null</item>
    </izvorni_sadrzaj>
    <derivirana_varijabla naziv="DomainObject.Predmet.SudioniciListNazivOIB_1">
      <item>, OIB 85821130368</item>
      <item>, OIB 23118059807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1DD535-0850-4548-8591-22CAFC2645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324</properties:Words>
  <properties:Characters>1631</properties:Characters>
  <properties:Lines>57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2016-02-17T13:12:00Z</dcterms:created>
  <dc:creator>Ardena Bajlo</dc:creator>
  <cp:lastModifiedBy>wsadmin</cp:lastModifiedBy>
  <cp:lastPrinted>2015-09-23T08:15:00Z</cp:lastPrinted>
  <dcterms:modified xmlns:xsi="http://www.w3.org/2001/XMLSchema-instance" xsi:type="dcterms:W3CDTF">2016-02-19T11:56:00Z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