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61eb" w14:paraId="aac61e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082A02">
        <w:t>HRVATSKI VITEZOVI – RATNI VETERANI 90/91, Šižgorićeva 1, Split, OIB: 80522558482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82A02" w:rsidRPr="00082A02">
        <w:t>HRVATSKI VITEZOVI – RATNI VETERANI 90/91, Šižgorićeva 1, Split, OIB: 80522558482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082A02">
        <w:t>31.626,22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10CE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82A02">
      <w:t>9</w:t>
    </w:r>
    <w:r w:rsidR="00D10CE0">
      <w:t>2</w:t>
    </w:r>
    <w:r w:rsidR="00082A02">
      <w:t>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D0B32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0CE0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St-921/2015</izvorni_sadrzaj>
    <derivirana_varijabla naziv="DomainObject.Predmet.OznakaBroj_1">St-921/2015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 VITEZOVI - RATNI VETERANI 90/91</izvorni_sadrzaj>
    <derivirana_varijabla naziv="DomainObject.Predmet.ProtustrankaFormated_1">  HRVATSKI  VITEZOVI - RATNI VETERANI 90/91</derivirana_varijabla>
  </DomainObject.Predmet.ProtustrankaFormated>
  <DomainObject.Predmet.ProtustrankaFormatedOIB>
    <izvorni_sadrzaj>  HRVATSKI  VITEZOVI - RATNI VETERANI 90/91, OIB 80522558482</izvorni_sadrzaj>
    <derivirana_varijabla naziv="DomainObject.Predmet.ProtustrankaFormatedOIB_1">  HRVATSKI  VITEZOVI - RATNI VETERANI 90/91, OIB 80522558482</derivirana_varijabla>
  </DomainObject.Predmet.ProtustrankaFormatedOIB>
  <DomainObject.Predmet.ProtustrankaFormatedWithAdress>
    <izvorni_sadrzaj> HRVATSKI  VITEZOVI - RATNI VETERANI 90/91, Šižgorićeva 1, 21000 Split</izvorni_sadrzaj>
    <derivirana_varijabla naziv="DomainObject.Predmet.ProtustrankaFormatedWithAdress_1"> HRVATSKI  VITEZOVI - RATNI VETERANI 90/91, Šižgorićeva 1, 21000 Split</derivirana_varijabla>
  </DomainObject.Predmet.ProtustrankaFormatedWithAdress>
  <DomainObject.Predmet.ProtustrankaFormatedWithAdressOIB>
    <izvorni_sadrzaj> HRVATSKI  VITEZOVI - RATNI VETERANI 90/91, OIB 80522558482, Šižgorićeva 1, 21000 Split</izvorni_sadrzaj>
    <derivirana_varijabla naziv="DomainObject.Predmet.ProtustrankaFormatedWithAdressOIB_1"> HRVATSKI  VITEZOVI - RATNI VETERANI 90/91, OIB 80522558482, Šižgorićeva 1, 21000 Split</derivirana_varijabla>
  </DomainObject.Predmet.ProtustrankaFormatedWithAdressOIB>
  <DomainObject.Predmet.ProtustrankaWithAdress>
    <izvorni_sadrzaj>HRVATSKI  VITEZOVI - RATNI VETERANI 90/91 Šižgorićeva 1, 21000 Split</izvorni_sadrzaj>
    <derivirana_varijabla naziv="DomainObject.Predmet.ProtustrankaWithAdress_1">HRVATSKI  VITEZOVI - RATNI VETERANI 90/91 Šižgorićeva 1, 21000 Split</derivirana_varijabla>
  </DomainObject.Predmet.ProtustrankaWithAdress>
  <DomainObject.Predmet.ProtustrankaWithAdressOIB>
    <izvorni_sadrzaj>HRVATSKI  VITEZOVI - RATNI VETERANI 90/91, OIB 80522558482, Šižgorićeva 1, 21000 Split</izvorni_sadrzaj>
    <derivirana_varijabla naziv="DomainObject.Predmet.ProtustrankaWithAdressOIB_1">HRVATSKI  VITEZOVI - RATNI VETERANI 90/91, OIB 80522558482, Šižgorićeva 1, 21000 Split</derivirana_varijabla>
  </DomainObject.Predmet.ProtustrankaWithAdressOIB>
  <DomainObject.Predmet.ProtustrankaNazivFormated>
    <izvorni_sadrzaj>HRVATSKI  VITEZOVI - RATNI VETERANI 90/91</izvorni_sadrzaj>
    <derivirana_varijabla naziv="DomainObject.Predmet.ProtustrankaNazivFormated_1">HRVATSKI  VITEZOVI - RATNI VETERANI 90/91</derivirana_varijabla>
  </DomainObject.Predmet.ProtustrankaNazivFormated>
  <DomainObject.Predmet.ProtustrankaNazivFormatedOIB>
    <izvorni_sadrzaj>HRVATSKI  VITEZOVI - RATNI VETERANI 90/91, OIB 80522558482</izvorni_sadrzaj>
    <derivirana_varijabla naziv="DomainObject.Predmet.ProtustrankaNazivFormatedOIB_1">HRVATSKI  VITEZOVI - RATNI VETERANI 90/91, OIB 80522558482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31626.22</izvorni_sadrzaj>
    <derivirana_varijabla naziv="DomainObject.Predmet.TrenutnaVrijednost_1">31626.22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HRVATSKI  VITEZOVI - RATNI VETERANI 90/91</item>
    </izvorni_sadrzaj>
    <derivirana_varijabla naziv="DomainObject.Predmet.ProtuStrankaListFormated_1">
      <item>HRVATSKI  VITEZOVI - RATNI VETERANI 90/91</item>
    </derivirana_varijabla>
  </DomainObject.Predmet.ProtuStrankaListFormated>
  <DomainObject.Predmet.ProtuStrankaListFormatedOIB>
    <izvorni_sadrzaj>
      <item>HRVATSKI  VITEZOVI - RATNI VETERANI 90/91, OIB 80522558482</item>
    </izvorni_sadrzaj>
    <derivirana_varijabla naziv="DomainObject.Predmet.ProtuStrankaListFormatedOIB_1">
      <item>HRVATSKI  VITEZOVI - RATNI VETERANI 90/91, OIB 80522558482</item>
    </derivirana_varijabla>
  </DomainObject.Predmet.ProtuStrankaListFormatedOIB>
  <DomainObject.Predmet.ProtuStrankaListFormatedWithAdress>
    <izvorni_sadrzaj>
      <item>HRVATSKI  VITEZOVI - RATNI VETERANI 90/91, Šižgorićeva 1, 21000 Split</item>
    </izvorni_sadrzaj>
    <derivirana_varijabla naziv="DomainObject.Predmet.ProtuStrankaListFormatedWithAdress_1">
      <item>HRVATSKI  VITEZOVI - RATNI VETERANI 90/91, Šižgorićeva 1, 21000 Split</item>
    </derivirana_varijabla>
  </DomainObject.Predmet.ProtuStrankaListFormatedWithAdress>
  <DomainObject.Predmet.ProtuStrankaListFormatedWithAdressOIB>
    <izvorni_sadrzaj>
      <item>HRVATSKI  VITEZOVI - RATNI VETERANI 90/91, OIB 80522558482, Šižgorićeva 1, 21000 Split</item>
    </izvorni_sadrzaj>
    <derivirana_varijabla naziv="DomainObject.Predmet.ProtuStrankaListFormatedWithAdressOIB_1">
      <item>HRVATSKI  VITEZOVI - RATNI VETERANI 90/91, OIB 80522558482, Šižgorićeva 1, 21000 Split</item>
    </derivirana_varijabla>
  </DomainObject.Predmet.ProtuStrankaListFormatedWithAdressOIB>
  <DomainObject.Predmet.ProtuStrankaListNazivFormated>
    <izvorni_sadrzaj>
      <item>HRVATSKI  VITEZOVI - RATNI VETERANI 90/91</item>
    </izvorni_sadrzaj>
    <derivirana_varijabla naziv="DomainObject.Predmet.ProtuStrankaListNazivFormated_1">
      <item>HRVATSKI  VITEZOVI - RATNI VETERANI 90/91</item>
    </derivirana_varijabla>
  </DomainObject.Predmet.ProtuStrankaListNazivFormated>
  <DomainObject.Predmet.ProtuStrankaListNazivFormatedOIB>
    <izvorni_sadrzaj>
      <item>HRVATSKI  VITEZOVI - RATNI VETERANI 90/91, OIB 80522558482</item>
    </izvorni_sadrzaj>
    <derivirana_varijabla naziv="DomainObject.Predmet.ProtuStrankaListNazivFormatedOIB_1">
      <item>HRVATSKI  VITEZOVI - RATNI VETERANI 90/91, OIB 80522558482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HRVATSKI  VITEZOVI - RATNI VETERANI 90/91</izvorni_sadrzaj>
    <derivirana_varijabla naziv="DomainObject.Predmet.ProtustrankaIDrugi_1">HRVATSKI  VITEZOVI - RATNI VETERANI 90/91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HRVATSKI  VITEZOVI - RATNI VETERANI 90/91, OIB 80522558482, Šižgorićeva 1, 21000 Split</izvorni_sadrzaj>
    <derivirana_varijabla naziv="DomainObject.Predmet.ProtustrankaIDrugiAdressOIB_1">HRVATSKI  VITEZOVI - RATNI VETERANI 90/91, OIB 80522558482, Šižgorićeva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 VITEZOVI - RATNI VETERANI 90/91</item>
      <item>FINANCIJSKA AGENCIJA, RC SPLIT</item>
    </izvorni_sadrzaj>
    <derivirana_varijabla naziv="DomainObject.Predmet.SudioniciListNaziv_1">
      <item>HRVATSKI  VITEZOVI - RATNI VETERANI 90/91</item>
      <item>FINANCIJSKA AGENCIJA, RC SPLIT</item>
    </derivirana_varijabla>
  </DomainObject.Predmet.SudioniciListNaziv>
  <DomainObject.Predmet.SudioniciListAdressOIB>
    <izvorni_sadrzaj>
      <item>HRVATSKI  VITEZOVI - RATNI VETERANI 90/91, OIB 80522558482, Šižgorićeva 1,21000 Split</item>
      <item>FINANCIJSKA AGENCIJA, RC SPLIT, OIB 85821130368, Mažuranićevo šet. 24 b,21000 Split</item>
    </izvorni_sadrzaj>
    <derivirana_varijabla naziv="DomainObject.Predmet.SudioniciListAdressOIB_1">
      <item>HRVATSKI  VITEZOVI - RATNI VETERANI 90/91, OIB 80522558482, Šižgorićeva 1,21000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80522558482</item>
      <item>, OIB 85821130368</item>
    </izvorni_sadrzaj>
    <derivirana_varijabla naziv="DomainObject.Predmet.SudioniciListNazivOIB_1">
      <item>, OIB 80522558482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9371E-CD31-4D97-9316-0624541C4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2004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2016-02-09T12:08:00Z</dcterms:created>
  <dc:creator>nmarkovic</dc:creator>
  <cp:lastModifiedBy>Ana Golub Gruić</cp:lastModifiedBy>
  <cp:lastPrinted>2016-02-09T12:08:00Z</cp:lastPrinted>
  <dcterms:modified xmlns:xsi="http://www.w3.org/2001/XMLSchema-instance" xsi:type="dcterms:W3CDTF">2016-02-10T08:31:00Z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