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1b665" w14:paraId="b11b665" w:rsidRDefault="00AF7E80" w:rsidP="00AF7E80" w:rsidR="00AF7E80">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F7E80" w:rsidP="00AF7E80" w:rsidR="00AF7E80">
      <w:pPr>
        <w:rPr>
          <w:rFonts w:hAnsi="Times New Roman" w:ascii="Times New Roman"/>
          <w:szCs w:val="24"/>
        </w:rPr>
      </w:pPr>
      <w:r>
        <w:rPr>
          <w:rFonts w:hAnsi="Times New Roman" w:ascii="Times New Roman"/>
          <w:szCs w:val="24"/>
        </w:rPr>
        <w:t xml:space="preserve">        Republika Hrvatska</w:t>
      </w:r>
    </w:p>
    <w:p w:rsidRDefault="00AF7E80" w:rsidP="00AF7E80" w:rsidR="00AF7E80">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AF7E80" w:rsidP="00AF7E80" w:rsidR="00AF7E80">
      <w:pPr>
        <w:rPr>
          <w:rFonts w:hAnsi="Times New Roman" w:ascii="Times New Roman"/>
          <w:szCs w:val="24"/>
        </w:rPr>
      </w:pPr>
      <w:r>
        <w:rPr>
          <w:rFonts w:hAnsi="Times New Roman" w:ascii="Times New Roman"/>
          <w:szCs w:val="24"/>
        </w:rPr>
        <w:t xml:space="preserve">      Zagreb, </w:t>
      </w:r>
      <w:proofErr w:type="spellStart"/>
      <w:r>
        <w:rPr>
          <w:rFonts w:hAnsi="Times New Roman" w:ascii="Times New Roman"/>
          <w:szCs w:val="24"/>
        </w:rPr>
        <w:t>Amruševa</w:t>
      </w:r>
      <w:proofErr w:type="spellEnd"/>
      <w:r>
        <w:rPr>
          <w:rFonts w:hAnsi="Times New Roman" w:ascii="Times New Roman"/>
          <w:szCs w:val="24"/>
        </w:rPr>
        <w:t xml:space="preserve"> 2/II</w:t>
      </w:r>
    </w:p>
    <w:p w:rsidRDefault="00AF7E80" w:rsidP="00AF7E80" w:rsidR="00AF7E80">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roofErr w:type="spellStart"/>
      <w:r>
        <w:rPr>
          <w:rFonts w:hAnsi="Times New Roman" w:ascii="Times New Roman"/>
          <w:szCs w:val="24"/>
        </w:rPr>
        <w:t>20</w:t>
      </w:r>
      <w:proofErr w:type="spellEnd"/>
      <w:r w:rsidR="004258AC">
        <w:rPr>
          <w:rFonts w:hAnsi="Times New Roman" w:ascii="Times New Roman"/>
          <w:szCs w:val="24"/>
        </w:rPr>
        <w:t>.</w:t>
      </w:r>
      <w:r>
        <w:rPr>
          <w:rFonts w:hAnsi="Times New Roman" w:ascii="Times New Roman"/>
          <w:szCs w:val="24"/>
        </w:rPr>
        <w:t xml:space="preserve"> St- </w:t>
      </w:r>
      <w:proofErr w:type="spellStart"/>
      <w:r w:rsidR="009875DE">
        <w:rPr>
          <w:rFonts w:hAnsi="Times New Roman" w:ascii="Times New Roman"/>
          <w:szCs w:val="24"/>
        </w:rPr>
        <w:t>1653</w:t>
      </w:r>
      <w:proofErr w:type="spellEnd"/>
      <w:r w:rsidR="009875DE">
        <w:rPr>
          <w:rFonts w:hAnsi="Times New Roman" w:ascii="Times New Roman"/>
          <w:szCs w:val="24"/>
        </w:rPr>
        <w:t>/</w:t>
      </w:r>
      <w:proofErr w:type="spellStart"/>
      <w:r w:rsidR="009875DE">
        <w:rPr>
          <w:rFonts w:hAnsi="Times New Roman" w:ascii="Times New Roman"/>
          <w:szCs w:val="24"/>
        </w:rPr>
        <w:t>11</w:t>
      </w:r>
      <w:proofErr w:type="spellEnd"/>
      <w:r w:rsidR="003F321A">
        <w:rPr>
          <w:rFonts w:hAnsi="Times New Roman" w:ascii="Times New Roman"/>
          <w:szCs w:val="24"/>
        </w:rPr>
        <w:t>-</w:t>
      </w:r>
      <w:proofErr w:type="spellStart"/>
      <w:r w:rsidR="003F321A">
        <w:rPr>
          <w:rFonts w:hAnsi="Times New Roman" w:ascii="Times New Roman"/>
          <w:szCs w:val="24"/>
        </w:rPr>
        <w:t>250</w:t>
      </w:r>
      <w:proofErr w:type="spellEnd"/>
      <w:r>
        <w:rPr>
          <w:rFonts w:hAnsi="Times New Roman" w:ascii="Times New Roman"/>
          <w:szCs w:val="24"/>
        </w:rPr>
        <w:t xml:space="preserve">       </w:t>
      </w:r>
    </w:p>
    <w:p w:rsidRDefault="00AF7E80" w:rsidP="00AF7E80" w:rsidR="00AF7E80">
      <w:pPr>
        <w:jc w:val="center"/>
        <w:rPr>
          <w:rFonts w:hAnsi="Times New Roman" w:ascii="Times New Roman"/>
          <w:szCs w:val="24"/>
        </w:rPr>
      </w:pPr>
      <w:r>
        <w:rPr>
          <w:rFonts w:hAnsi="Times New Roman" w:ascii="Times New Roman"/>
          <w:szCs w:val="24"/>
        </w:rPr>
        <w:t>R E P U B L I K A    H R V A T S K A</w:t>
      </w:r>
    </w:p>
    <w:p w:rsidRDefault="00AF7E80" w:rsidP="00AF7E80" w:rsidR="00AF7E80">
      <w:pPr>
        <w:rPr>
          <w:rFonts w:hAnsi="Times New Roman" w:ascii="Times New Roman"/>
          <w:b/>
          <w:bCs/>
          <w:szCs w:val="24"/>
        </w:rPr>
      </w:pPr>
    </w:p>
    <w:p w:rsidRDefault="00AF7E80" w:rsidP="00AF7E80" w:rsidR="00AF7E80">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AF7E80" w:rsidP="00AF7E80" w:rsidR="00AF7E80">
      <w:pPr>
        <w:rPr>
          <w:rFonts w:hAnsi="Times New Roman" w:ascii="Times New Roman"/>
          <w:b/>
          <w:bCs/>
          <w:szCs w:val="24"/>
        </w:rPr>
      </w:pPr>
    </w:p>
    <w:p w:rsidRDefault="00AF7E80" w:rsidP="00AF7E80" w:rsidR="00AF7E80">
      <w:pPr>
        <w:jc w:val="both"/>
        <w:rPr>
          <w:rFonts w:hAnsi="Times New Roman" w:ascii="Times New Roman"/>
          <w:szCs w:val="24"/>
        </w:rPr>
      </w:pPr>
      <w:r>
        <w:rPr>
          <w:rFonts w:hAnsi="Times New Roman" w:ascii="Times New Roman"/>
          <w:bCs/>
          <w:szCs w:val="24"/>
        </w:rPr>
        <w:tab/>
      </w:r>
      <w:r>
        <w:rPr>
          <w:rFonts w:hAnsi="Times New Roman" w:ascii="Times New Roman"/>
          <w:szCs w:val="24"/>
        </w:rPr>
        <w:t xml:space="preserve">Trgovački sud u Zagrebu, po sucu pojedincu Luciji </w:t>
      </w:r>
      <w:proofErr w:type="spellStart"/>
      <w:r>
        <w:rPr>
          <w:rFonts w:hAnsi="Times New Roman" w:ascii="Times New Roman"/>
          <w:szCs w:val="24"/>
        </w:rPr>
        <w:t>Butigan</w:t>
      </w:r>
      <w:proofErr w:type="spellEnd"/>
      <w:r>
        <w:rPr>
          <w:rFonts w:hAnsi="Times New Roman" w:ascii="Times New Roman"/>
          <w:szCs w:val="24"/>
        </w:rPr>
        <w:t>, u st</w:t>
      </w:r>
      <w:r w:rsidR="00426D48">
        <w:rPr>
          <w:rFonts w:hAnsi="Times New Roman" w:ascii="Times New Roman"/>
          <w:szCs w:val="24"/>
        </w:rPr>
        <w:t xml:space="preserve">ečajnom postupku </w:t>
      </w:r>
      <w:r w:rsidR="004258AC" w:rsidRPr="004258AC">
        <w:rPr>
          <w:rFonts w:hAnsi="Times New Roman" w:ascii="Times New Roman"/>
          <w:szCs w:val="24"/>
        </w:rPr>
        <w:t xml:space="preserve"> nad </w:t>
      </w:r>
      <w:r w:rsidR="00743E3A">
        <w:rPr>
          <w:rFonts w:hAnsi="Times New Roman" w:ascii="Times New Roman"/>
          <w:szCs w:val="24"/>
        </w:rPr>
        <w:t xml:space="preserve">stečajnim dužnikom </w:t>
      </w:r>
      <w:r w:rsidR="004258AC" w:rsidRPr="004258AC">
        <w:rPr>
          <w:rFonts w:hAnsi="Times New Roman" w:ascii="Times New Roman"/>
          <w:szCs w:val="24"/>
        </w:rPr>
        <w:t xml:space="preserve"> </w:t>
      </w:r>
      <w:r w:rsidR="009875DE" w:rsidRPr="009875DE">
        <w:rPr>
          <w:rFonts w:hAnsi="Times New Roman" w:ascii="Times New Roman"/>
          <w:szCs w:val="24"/>
        </w:rPr>
        <w:t xml:space="preserve">ZMAJ d.o.o. za graditeljstvo, zaštitnu opremu i trgovinu, u stečaju, </w:t>
      </w:r>
      <w:proofErr w:type="spellStart"/>
      <w:r w:rsidR="009875DE" w:rsidRPr="009875DE">
        <w:rPr>
          <w:rFonts w:hAnsi="Times New Roman" w:ascii="Times New Roman"/>
          <w:szCs w:val="24"/>
        </w:rPr>
        <w:t>Poznanovec</w:t>
      </w:r>
      <w:proofErr w:type="spellEnd"/>
      <w:r w:rsidR="009875DE" w:rsidRPr="009875DE">
        <w:rPr>
          <w:rFonts w:hAnsi="Times New Roman" w:ascii="Times New Roman"/>
          <w:szCs w:val="24"/>
        </w:rPr>
        <w:t xml:space="preserve">, Zagorske brigade 6, </w:t>
      </w:r>
      <w:proofErr w:type="spellStart"/>
      <w:r w:rsidR="009875DE" w:rsidRPr="009875DE">
        <w:rPr>
          <w:rFonts w:hAnsi="Times New Roman" w:ascii="Times New Roman"/>
          <w:szCs w:val="24"/>
        </w:rPr>
        <w:t>MBS</w:t>
      </w:r>
      <w:proofErr w:type="spellEnd"/>
      <w:r w:rsidR="009875DE" w:rsidRPr="009875DE">
        <w:rPr>
          <w:rFonts w:hAnsi="Times New Roman" w:ascii="Times New Roman"/>
          <w:szCs w:val="24"/>
        </w:rPr>
        <w:t xml:space="preserve">: </w:t>
      </w:r>
      <w:proofErr w:type="spellStart"/>
      <w:r w:rsidR="009875DE" w:rsidRPr="009875DE">
        <w:rPr>
          <w:rFonts w:hAnsi="Times New Roman" w:ascii="Times New Roman"/>
          <w:szCs w:val="24"/>
        </w:rPr>
        <w:t>080343342</w:t>
      </w:r>
      <w:proofErr w:type="spellEnd"/>
      <w:r w:rsidR="009875DE" w:rsidRPr="009875DE">
        <w:rPr>
          <w:rFonts w:hAnsi="Times New Roman" w:ascii="Times New Roman"/>
          <w:szCs w:val="24"/>
        </w:rPr>
        <w:t xml:space="preserve">, </w:t>
      </w:r>
      <w:proofErr w:type="spellStart"/>
      <w:r w:rsidR="009875DE" w:rsidRPr="009875DE">
        <w:rPr>
          <w:rFonts w:hAnsi="Times New Roman" w:ascii="Times New Roman"/>
          <w:szCs w:val="24"/>
        </w:rPr>
        <w:t>OIB</w:t>
      </w:r>
      <w:proofErr w:type="spellEnd"/>
      <w:r w:rsidR="009875DE" w:rsidRPr="009875DE">
        <w:rPr>
          <w:rFonts w:hAnsi="Times New Roman" w:ascii="Times New Roman"/>
          <w:szCs w:val="24"/>
        </w:rPr>
        <w:t xml:space="preserve">: </w:t>
      </w:r>
      <w:proofErr w:type="spellStart"/>
      <w:r w:rsidR="009875DE" w:rsidRPr="009875DE">
        <w:rPr>
          <w:rFonts w:hAnsi="Times New Roman" w:ascii="Times New Roman"/>
          <w:szCs w:val="24"/>
        </w:rPr>
        <w:t>39545253975</w:t>
      </w:r>
      <w:proofErr w:type="spellEnd"/>
      <w:r w:rsidR="009875DE">
        <w:rPr>
          <w:rFonts w:hAnsi="Times New Roman" w:ascii="Times New Roman"/>
          <w:szCs w:val="24"/>
        </w:rPr>
        <w:t xml:space="preserve">, dana </w:t>
      </w:r>
      <w:proofErr w:type="spellStart"/>
      <w:r w:rsidR="009875DE">
        <w:rPr>
          <w:rFonts w:hAnsi="Times New Roman" w:ascii="Times New Roman"/>
          <w:szCs w:val="24"/>
        </w:rPr>
        <w:t>17</w:t>
      </w:r>
      <w:proofErr w:type="spellEnd"/>
      <w:r w:rsidR="004258AC" w:rsidRPr="004258AC">
        <w:rPr>
          <w:rFonts w:hAnsi="Times New Roman" w:ascii="Times New Roman"/>
          <w:szCs w:val="24"/>
        </w:rPr>
        <w:t xml:space="preserve">. </w:t>
      </w:r>
      <w:r w:rsidR="00F41E95">
        <w:rPr>
          <w:rFonts w:hAnsi="Times New Roman" w:ascii="Times New Roman"/>
          <w:szCs w:val="24"/>
        </w:rPr>
        <w:t>rujna</w:t>
      </w:r>
      <w:r w:rsidR="004258AC">
        <w:rPr>
          <w:rFonts w:hAnsi="Times New Roman" w:ascii="Times New Roman"/>
          <w:szCs w:val="24"/>
        </w:rPr>
        <w:t xml:space="preserve"> </w:t>
      </w:r>
      <w:proofErr w:type="spellStart"/>
      <w:r w:rsidR="004258AC">
        <w:rPr>
          <w:rFonts w:hAnsi="Times New Roman" w:ascii="Times New Roman"/>
          <w:szCs w:val="24"/>
        </w:rPr>
        <w:t>2018</w:t>
      </w:r>
      <w:proofErr w:type="spellEnd"/>
      <w:r w:rsidR="004258AC" w:rsidRPr="004258AC">
        <w:rPr>
          <w:rFonts w:hAnsi="Times New Roman" w:ascii="Times New Roman"/>
          <w:szCs w:val="24"/>
        </w:rPr>
        <w:t>.</w:t>
      </w:r>
      <w:r w:rsidR="00226EAD">
        <w:rPr>
          <w:rFonts w:hAnsi="Times New Roman" w:ascii="Times New Roman"/>
          <w:szCs w:val="24"/>
        </w:rPr>
        <w:t xml:space="preserve"> godine</w:t>
      </w:r>
    </w:p>
    <w:p w:rsidRDefault="00AF7E80" w:rsidP="00AF7E80" w:rsidR="00AF7E80">
      <w:pPr>
        <w:jc w:val="center"/>
        <w:rPr>
          <w:rFonts w:hAnsi="Times New Roman" w:ascii="Times New Roman"/>
          <w:szCs w:val="24"/>
        </w:rPr>
      </w:pPr>
      <w:r>
        <w:rPr>
          <w:rFonts w:hAnsi="Times New Roman" w:ascii="Times New Roman"/>
          <w:szCs w:val="24"/>
        </w:rPr>
        <w:t xml:space="preserve">r i j e š i o    j e </w:t>
      </w:r>
    </w:p>
    <w:p w:rsidRDefault="00AF7E80" w:rsidP="00AF7E80" w:rsidR="00AF7E80">
      <w:pPr>
        <w:jc w:val="center"/>
        <w:rPr>
          <w:rFonts w:hAnsi="Times New Roman" w:ascii="Times New Roman"/>
          <w:szCs w:val="24"/>
        </w:rPr>
      </w:pPr>
      <w:r>
        <w:rPr>
          <w:rFonts w:hAnsi="Times New Roman" w:ascii="Times New Roman"/>
          <w:szCs w:val="24"/>
        </w:rPr>
        <w:tab/>
      </w:r>
    </w:p>
    <w:p w:rsidRDefault="00AF7E80" w:rsidP="000126CC" w:rsidR="00805D96">
      <w:pPr>
        <w:pStyle w:val="Tijeloteksta"/>
        <w:numPr>
          <w:ilvl w:val="0"/>
          <w:numId w:val="1"/>
        </w:numPr>
        <w:rPr>
          <w:szCs w:val="24"/>
        </w:rPr>
      </w:pPr>
      <w:r>
        <w:rPr>
          <w:szCs w:val="24"/>
        </w:rPr>
        <w:t xml:space="preserve">Određuje se ročište za diobu </w:t>
      </w:r>
      <w:proofErr w:type="spellStart"/>
      <w:r>
        <w:rPr>
          <w:szCs w:val="24"/>
        </w:rPr>
        <w:t>kupovnine</w:t>
      </w:r>
      <w:proofErr w:type="spellEnd"/>
      <w:r>
        <w:rPr>
          <w:szCs w:val="24"/>
        </w:rPr>
        <w:t xml:space="preserve"> polučene prodajom </w:t>
      </w:r>
      <w:r w:rsidR="00743E3A">
        <w:rPr>
          <w:szCs w:val="24"/>
        </w:rPr>
        <w:t xml:space="preserve">imovine stečajnog dužnika  </w:t>
      </w:r>
      <w:r w:rsidR="009875DE">
        <w:rPr>
          <w:szCs w:val="24"/>
        </w:rPr>
        <w:t xml:space="preserve">ZMAJ d.o.o. za graditeljstvo, zaštitnu opremu i trgovinu, u stečaju, </w:t>
      </w:r>
      <w:proofErr w:type="spellStart"/>
      <w:r w:rsidR="009875DE">
        <w:rPr>
          <w:szCs w:val="24"/>
        </w:rPr>
        <w:t>Poznanovec</w:t>
      </w:r>
      <w:proofErr w:type="spellEnd"/>
      <w:r w:rsidR="009875DE">
        <w:rPr>
          <w:szCs w:val="24"/>
        </w:rPr>
        <w:t xml:space="preserve">, Zagorske brigade 6, </w:t>
      </w:r>
      <w:proofErr w:type="spellStart"/>
      <w:r w:rsidR="009875DE">
        <w:rPr>
          <w:szCs w:val="24"/>
        </w:rPr>
        <w:t>MBS</w:t>
      </w:r>
      <w:proofErr w:type="spellEnd"/>
      <w:r w:rsidR="009875DE">
        <w:rPr>
          <w:szCs w:val="24"/>
        </w:rPr>
        <w:t xml:space="preserve">: </w:t>
      </w:r>
      <w:proofErr w:type="spellStart"/>
      <w:r w:rsidR="009875DE">
        <w:rPr>
          <w:szCs w:val="24"/>
        </w:rPr>
        <w:t>080343342</w:t>
      </w:r>
      <w:proofErr w:type="spellEnd"/>
      <w:r w:rsidR="009875DE">
        <w:rPr>
          <w:szCs w:val="24"/>
        </w:rPr>
        <w:t xml:space="preserve">, </w:t>
      </w:r>
      <w:proofErr w:type="spellStart"/>
      <w:r w:rsidR="009875DE">
        <w:rPr>
          <w:szCs w:val="24"/>
        </w:rPr>
        <w:t>OIB</w:t>
      </w:r>
      <w:proofErr w:type="spellEnd"/>
      <w:r w:rsidR="009875DE">
        <w:rPr>
          <w:szCs w:val="24"/>
        </w:rPr>
        <w:t xml:space="preserve">: </w:t>
      </w:r>
      <w:proofErr w:type="spellStart"/>
      <w:r w:rsidR="009875DE">
        <w:rPr>
          <w:szCs w:val="24"/>
        </w:rPr>
        <w:t>39545253975</w:t>
      </w:r>
      <w:proofErr w:type="spellEnd"/>
      <w:r w:rsidR="00197626">
        <w:rPr>
          <w:szCs w:val="24"/>
        </w:rPr>
        <w:t>, i to</w:t>
      </w:r>
      <w:r w:rsidR="00805D96">
        <w:rPr>
          <w:szCs w:val="24"/>
        </w:rPr>
        <w:t>:</w:t>
      </w:r>
      <w:r w:rsidR="00197626">
        <w:rPr>
          <w:szCs w:val="24"/>
        </w:rPr>
        <w:t xml:space="preserve"> </w:t>
      </w:r>
      <w:r w:rsidR="00197626" w:rsidRPr="00197626">
        <w:rPr>
          <w:szCs w:val="24"/>
        </w:rPr>
        <w:t xml:space="preserve"> </w:t>
      </w:r>
      <w:r w:rsidR="00FD4C0E">
        <w:rPr>
          <w:szCs w:val="24"/>
        </w:rPr>
        <w:t xml:space="preserve"> </w:t>
      </w:r>
    </w:p>
    <w:p w:rsidRDefault="00F41E95" w:rsidP="00805D96" w:rsidR="00F41E95">
      <w:pPr>
        <w:pStyle w:val="Tijeloteksta"/>
        <w:ind w:left="780"/>
        <w:rPr>
          <w:szCs w:val="24"/>
        </w:rPr>
      </w:pPr>
      <w:r>
        <w:rPr>
          <w:szCs w:val="24"/>
        </w:rPr>
        <w:t>-</w:t>
      </w:r>
      <w:r w:rsidR="000126CC">
        <w:rPr>
          <w:szCs w:val="24"/>
        </w:rPr>
        <w:t xml:space="preserve">nekretnina </w:t>
      </w:r>
      <w:r w:rsidR="000126CC" w:rsidRPr="000126CC">
        <w:rPr>
          <w:szCs w:val="24"/>
        </w:rPr>
        <w:t xml:space="preserve">upisana u Općinskom građanskom sudu u Zagrebu, zemljišnoknjižni odjel </w:t>
      </w:r>
      <w:r w:rsidR="00205E9E">
        <w:rPr>
          <w:szCs w:val="24"/>
        </w:rPr>
        <w:t xml:space="preserve">Zagreb, broj </w:t>
      </w:r>
      <w:proofErr w:type="spellStart"/>
      <w:r w:rsidR="00205E9E">
        <w:rPr>
          <w:szCs w:val="24"/>
        </w:rPr>
        <w:t>podul</w:t>
      </w:r>
      <w:proofErr w:type="spellEnd"/>
      <w:r w:rsidR="00205E9E">
        <w:rPr>
          <w:szCs w:val="24"/>
        </w:rPr>
        <w:t xml:space="preserve">. </w:t>
      </w:r>
      <w:proofErr w:type="spellStart"/>
      <w:r w:rsidR="00205E9E">
        <w:rPr>
          <w:szCs w:val="24"/>
        </w:rPr>
        <w:t>1351</w:t>
      </w:r>
      <w:proofErr w:type="spellEnd"/>
      <w:r w:rsidR="00205E9E">
        <w:rPr>
          <w:szCs w:val="24"/>
        </w:rPr>
        <w:t xml:space="preserve">, knjiga PU: </w:t>
      </w:r>
      <w:proofErr w:type="spellStart"/>
      <w:r w:rsidR="00205E9E">
        <w:rPr>
          <w:szCs w:val="24"/>
        </w:rPr>
        <w:t>Resnik</w:t>
      </w:r>
      <w:proofErr w:type="spellEnd"/>
      <w:r w:rsidR="00205E9E">
        <w:rPr>
          <w:szCs w:val="24"/>
        </w:rPr>
        <w:t xml:space="preserve">, </w:t>
      </w:r>
      <w:proofErr w:type="spellStart"/>
      <w:r w:rsidR="0064003C">
        <w:rPr>
          <w:szCs w:val="24"/>
        </w:rPr>
        <w:t>zk</w:t>
      </w:r>
      <w:proofErr w:type="spellEnd"/>
      <w:r w:rsidR="0064003C">
        <w:rPr>
          <w:szCs w:val="24"/>
        </w:rPr>
        <w:t xml:space="preserve"> </w:t>
      </w:r>
      <w:proofErr w:type="spellStart"/>
      <w:r w:rsidR="0064003C">
        <w:rPr>
          <w:szCs w:val="24"/>
        </w:rPr>
        <w:t>čbr</w:t>
      </w:r>
      <w:proofErr w:type="spellEnd"/>
      <w:r w:rsidR="0064003C">
        <w:rPr>
          <w:szCs w:val="24"/>
        </w:rPr>
        <w:t xml:space="preserve">. </w:t>
      </w:r>
      <w:proofErr w:type="spellStart"/>
      <w:r w:rsidR="0064003C">
        <w:rPr>
          <w:szCs w:val="24"/>
        </w:rPr>
        <w:t>3317</w:t>
      </w:r>
      <w:proofErr w:type="spellEnd"/>
      <w:r w:rsidR="0064003C">
        <w:rPr>
          <w:szCs w:val="24"/>
        </w:rPr>
        <w:t xml:space="preserve">/4, k.o. </w:t>
      </w:r>
      <w:proofErr w:type="spellStart"/>
      <w:r w:rsidR="0064003C">
        <w:rPr>
          <w:szCs w:val="24"/>
        </w:rPr>
        <w:t>Resnik</w:t>
      </w:r>
      <w:proofErr w:type="spellEnd"/>
      <w:r w:rsidR="0064003C">
        <w:rPr>
          <w:szCs w:val="24"/>
        </w:rPr>
        <w:t xml:space="preserve"> (po novoj izmjeri čest br. </w:t>
      </w:r>
      <w:proofErr w:type="spellStart"/>
      <w:r w:rsidR="0064003C">
        <w:rPr>
          <w:szCs w:val="24"/>
        </w:rPr>
        <w:t>8100</w:t>
      </w:r>
      <w:proofErr w:type="spellEnd"/>
      <w:r w:rsidR="0064003C">
        <w:rPr>
          <w:szCs w:val="24"/>
        </w:rPr>
        <w:t>/1, k.o. Dubrava) i to:</w:t>
      </w:r>
    </w:p>
    <w:p w:rsidRDefault="0064003C" w:rsidP="00805D96" w:rsidR="0064003C">
      <w:pPr>
        <w:pStyle w:val="Tijeloteksta"/>
        <w:ind w:left="780"/>
        <w:rPr>
          <w:szCs w:val="24"/>
        </w:rPr>
      </w:pPr>
      <w:proofErr w:type="spellStart"/>
      <w:r>
        <w:rPr>
          <w:szCs w:val="24"/>
        </w:rPr>
        <w:t>Rbr</w:t>
      </w:r>
      <w:proofErr w:type="spellEnd"/>
      <w:r>
        <w:rPr>
          <w:szCs w:val="24"/>
        </w:rPr>
        <w:t xml:space="preserve">. </w:t>
      </w:r>
      <w:proofErr w:type="spellStart"/>
      <w:r>
        <w:rPr>
          <w:szCs w:val="24"/>
        </w:rPr>
        <w:t>1.1</w:t>
      </w:r>
      <w:proofErr w:type="spellEnd"/>
      <w:r>
        <w:rPr>
          <w:szCs w:val="24"/>
        </w:rPr>
        <w:t xml:space="preserve"> – Stan br. </w:t>
      </w:r>
      <w:proofErr w:type="spellStart"/>
      <w:r>
        <w:rPr>
          <w:szCs w:val="24"/>
        </w:rPr>
        <w:t>41</w:t>
      </w:r>
      <w:proofErr w:type="spellEnd"/>
      <w:r>
        <w:rPr>
          <w:szCs w:val="24"/>
        </w:rPr>
        <w:t xml:space="preserve"> na </w:t>
      </w:r>
      <w:proofErr w:type="spellStart"/>
      <w:r>
        <w:rPr>
          <w:szCs w:val="24"/>
        </w:rPr>
        <w:t>XI</w:t>
      </w:r>
      <w:proofErr w:type="spellEnd"/>
      <w:r>
        <w:rPr>
          <w:szCs w:val="24"/>
        </w:rPr>
        <w:t xml:space="preserve"> (jedanaestom) katu desno koji se sastoji od dvije sobe i ostalih prostorija u ukupnoj površini </w:t>
      </w:r>
      <w:proofErr w:type="spellStart"/>
      <w:r>
        <w:rPr>
          <w:szCs w:val="24"/>
        </w:rPr>
        <w:t>56</w:t>
      </w:r>
      <w:proofErr w:type="spellEnd"/>
      <w:r>
        <w:rPr>
          <w:szCs w:val="24"/>
        </w:rPr>
        <w:t>,</w:t>
      </w:r>
      <w:proofErr w:type="spellStart"/>
      <w:r>
        <w:rPr>
          <w:szCs w:val="24"/>
        </w:rPr>
        <w:t>38</w:t>
      </w:r>
      <w:proofErr w:type="spellEnd"/>
      <w:r>
        <w:rPr>
          <w:szCs w:val="24"/>
        </w:rPr>
        <w:t xml:space="preserve"> </w:t>
      </w:r>
      <w:proofErr w:type="spellStart"/>
      <w:r>
        <w:rPr>
          <w:szCs w:val="24"/>
        </w:rPr>
        <w:t>čm</w:t>
      </w:r>
      <w:proofErr w:type="spellEnd"/>
      <w:r>
        <w:rPr>
          <w:szCs w:val="24"/>
        </w:rPr>
        <w:t>,</w:t>
      </w:r>
    </w:p>
    <w:p w:rsidRDefault="00AF7E80" w:rsidP="00805D96" w:rsidR="00197626" w:rsidRPr="00805D96">
      <w:pPr>
        <w:pStyle w:val="Tijeloteksta"/>
        <w:ind w:left="780"/>
        <w:rPr>
          <w:szCs w:val="24"/>
        </w:rPr>
      </w:pPr>
      <w:r w:rsidRPr="00805D96">
        <w:rPr>
          <w:szCs w:val="24"/>
        </w:rPr>
        <w:t xml:space="preserve">a koje će se održati dana </w:t>
      </w:r>
      <w:r w:rsidR="009875DE">
        <w:rPr>
          <w:b/>
          <w:szCs w:val="24"/>
          <w:u w:val="single"/>
        </w:rPr>
        <w:t>2</w:t>
      </w:r>
      <w:r w:rsidR="00426D48" w:rsidRPr="00805D96">
        <w:rPr>
          <w:b/>
          <w:szCs w:val="24"/>
          <w:u w:val="single"/>
        </w:rPr>
        <w:t xml:space="preserve">. </w:t>
      </w:r>
      <w:r w:rsidR="000639D3">
        <w:rPr>
          <w:b/>
          <w:szCs w:val="24"/>
          <w:u w:val="single"/>
        </w:rPr>
        <w:t>listopada</w:t>
      </w:r>
      <w:r w:rsidR="009B03C4" w:rsidRPr="00805D96">
        <w:rPr>
          <w:b/>
          <w:szCs w:val="24"/>
          <w:u w:val="single"/>
        </w:rPr>
        <w:t xml:space="preserve"> </w:t>
      </w:r>
      <w:proofErr w:type="spellStart"/>
      <w:r w:rsidR="009B03C4" w:rsidRPr="00805D96">
        <w:rPr>
          <w:b/>
          <w:szCs w:val="24"/>
          <w:u w:val="single"/>
        </w:rPr>
        <w:t>2018</w:t>
      </w:r>
      <w:proofErr w:type="spellEnd"/>
      <w:r w:rsidRPr="00805D96">
        <w:rPr>
          <w:b/>
          <w:szCs w:val="24"/>
          <w:u w:val="single"/>
        </w:rPr>
        <w:t>.</w:t>
      </w:r>
      <w:r w:rsidR="000639D3">
        <w:rPr>
          <w:b/>
          <w:szCs w:val="24"/>
          <w:u w:val="single"/>
        </w:rPr>
        <w:t xml:space="preserve"> godine</w:t>
      </w:r>
      <w:r w:rsidRPr="00805D96">
        <w:rPr>
          <w:b/>
          <w:szCs w:val="24"/>
          <w:u w:val="single"/>
        </w:rPr>
        <w:t xml:space="preserve"> u </w:t>
      </w:r>
      <w:proofErr w:type="spellStart"/>
      <w:r w:rsidR="009875DE">
        <w:rPr>
          <w:b/>
          <w:szCs w:val="24"/>
          <w:u w:val="single"/>
        </w:rPr>
        <w:t>10</w:t>
      </w:r>
      <w:proofErr w:type="spellEnd"/>
      <w:r w:rsidR="009875DE">
        <w:rPr>
          <w:b/>
          <w:szCs w:val="24"/>
          <w:u w:val="single"/>
        </w:rPr>
        <w:t>,</w:t>
      </w:r>
      <w:proofErr w:type="spellStart"/>
      <w:r w:rsidR="009875DE">
        <w:rPr>
          <w:b/>
          <w:szCs w:val="24"/>
          <w:u w:val="single"/>
        </w:rPr>
        <w:t>0</w:t>
      </w:r>
      <w:r w:rsidR="000639D3">
        <w:rPr>
          <w:b/>
          <w:szCs w:val="24"/>
          <w:u w:val="single"/>
        </w:rPr>
        <w:t>0</w:t>
      </w:r>
      <w:proofErr w:type="spellEnd"/>
      <w:r w:rsidRPr="00805D96">
        <w:rPr>
          <w:b/>
          <w:szCs w:val="24"/>
          <w:u w:val="single"/>
        </w:rPr>
        <w:t xml:space="preserve"> sati</w:t>
      </w:r>
      <w:r w:rsidR="00197626" w:rsidRPr="00805D96">
        <w:rPr>
          <w:szCs w:val="24"/>
        </w:rPr>
        <w:t>, u</w:t>
      </w:r>
      <w:r w:rsidR="009B03C4" w:rsidRPr="00805D96">
        <w:rPr>
          <w:szCs w:val="24"/>
        </w:rPr>
        <w:t xml:space="preserve"> Trgovačkom sudu u Zagrebu, </w:t>
      </w:r>
      <w:proofErr w:type="spellStart"/>
      <w:r w:rsidR="009B03C4" w:rsidRPr="00805D96">
        <w:rPr>
          <w:szCs w:val="24"/>
        </w:rPr>
        <w:t>Amruševa</w:t>
      </w:r>
      <w:proofErr w:type="spellEnd"/>
      <w:r w:rsidR="009B03C4" w:rsidRPr="00805D96">
        <w:rPr>
          <w:szCs w:val="24"/>
        </w:rPr>
        <w:t xml:space="preserve"> 2</w:t>
      </w:r>
      <w:r w:rsidRPr="00805D96">
        <w:rPr>
          <w:szCs w:val="24"/>
        </w:rPr>
        <w:t xml:space="preserve">, soba br. </w:t>
      </w:r>
      <w:proofErr w:type="spellStart"/>
      <w:r w:rsidRPr="00805D96">
        <w:rPr>
          <w:szCs w:val="24"/>
        </w:rPr>
        <w:t>91</w:t>
      </w:r>
      <w:proofErr w:type="spellEnd"/>
      <w:r w:rsidRPr="00805D96">
        <w:rPr>
          <w:szCs w:val="24"/>
        </w:rPr>
        <w:t>/II (ulična zgrada).</w:t>
      </w:r>
    </w:p>
    <w:p w:rsidRDefault="00197626" w:rsidP="00197626" w:rsidR="00197626">
      <w:pPr>
        <w:pStyle w:val="Tijeloteksta"/>
        <w:ind w:left="780"/>
        <w:rPr>
          <w:szCs w:val="24"/>
        </w:rPr>
      </w:pPr>
    </w:p>
    <w:p w:rsidRDefault="00AF7E80" w:rsidP="00197626" w:rsidR="00197626">
      <w:pPr>
        <w:pStyle w:val="Tijeloteksta"/>
        <w:numPr>
          <w:ilvl w:val="0"/>
          <w:numId w:val="1"/>
        </w:numPr>
        <w:rPr>
          <w:szCs w:val="24"/>
        </w:rPr>
      </w:pPr>
      <w:r w:rsidRPr="00197626">
        <w:rPr>
          <w:szCs w:val="24"/>
        </w:rPr>
        <w:t xml:space="preserve">Pozivaju se na ročište </w:t>
      </w:r>
      <w:proofErr w:type="spellStart"/>
      <w:r w:rsidRPr="00197626">
        <w:rPr>
          <w:szCs w:val="24"/>
        </w:rPr>
        <w:t>razlučni</w:t>
      </w:r>
      <w:proofErr w:type="spellEnd"/>
      <w:r w:rsidRPr="00197626">
        <w:rPr>
          <w:szCs w:val="24"/>
        </w:rPr>
        <w:t xml:space="preserve"> vjerovnici i svi stečajni vjerovnici koji prema stanju spisa i prema podacima iz zemljišne knjige polažu pravo da se namire iz iznosa </w:t>
      </w:r>
      <w:proofErr w:type="spellStart"/>
      <w:r w:rsidRPr="00197626">
        <w:rPr>
          <w:szCs w:val="24"/>
        </w:rPr>
        <w:t>kupovnine</w:t>
      </w:r>
      <w:proofErr w:type="spellEnd"/>
      <w:r w:rsidRPr="00197626">
        <w:rPr>
          <w:szCs w:val="24"/>
        </w:rPr>
        <w:t>. Upozoravaju se vjerovnici koji ne pristupe na diobeno ročište da će se njihove tražbine uzeti prema stanju koje proizlazi iz zemljišne knjige i spisa. Najkasnije na diobenom ročištu vjerovnici mogu drugom vjerovniku osporiti tražbinu, visinu tražbine i red namirenja, ukoliko o tome nije već odlučeno u skladu sa Stečajnim zakonom.</w:t>
      </w:r>
    </w:p>
    <w:p w:rsidRDefault="00197626" w:rsidP="00197626" w:rsidR="00197626">
      <w:pPr>
        <w:pStyle w:val="Tijeloteksta"/>
        <w:ind w:left="780"/>
        <w:rPr>
          <w:szCs w:val="24"/>
        </w:rPr>
      </w:pPr>
    </w:p>
    <w:p w:rsidRDefault="00A65EFC" w:rsidP="00197626" w:rsidR="00AF7E80" w:rsidRPr="00197626">
      <w:pPr>
        <w:pStyle w:val="Tijeloteksta"/>
        <w:numPr>
          <w:ilvl w:val="0"/>
          <w:numId w:val="1"/>
        </w:numPr>
        <w:rPr>
          <w:szCs w:val="24"/>
        </w:rPr>
      </w:pPr>
      <w:r>
        <w:rPr>
          <w:szCs w:val="24"/>
        </w:rPr>
        <w:t xml:space="preserve">Ovo rješenje </w:t>
      </w:r>
      <w:r w:rsidR="00AF7E80" w:rsidRPr="00197626">
        <w:rPr>
          <w:szCs w:val="24"/>
        </w:rPr>
        <w:t>objavit će se na</w:t>
      </w:r>
      <w:r w:rsidR="002540C3">
        <w:rPr>
          <w:szCs w:val="24"/>
        </w:rPr>
        <w:t xml:space="preserve"> mrežnoj stranici e-O</w:t>
      </w:r>
      <w:r w:rsidR="00CE5C13">
        <w:rPr>
          <w:szCs w:val="24"/>
        </w:rPr>
        <w:t>glasna ploča Trgovačkog</w:t>
      </w:r>
      <w:r w:rsidR="00AF7E80" w:rsidRPr="00197626">
        <w:rPr>
          <w:szCs w:val="24"/>
        </w:rPr>
        <w:t xml:space="preserve"> suda</w:t>
      </w:r>
      <w:r w:rsidR="00CE5C13">
        <w:rPr>
          <w:szCs w:val="24"/>
        </w:rPr>
        <w:t xml:space="preserve"> u Zagrebu</w:t>
      </w:r>
      <w:r w:rsidR="00AF7E80" w:rsidRPr="00197626">
        <w:rPr>
          <w:szCs w:val="24"/>
        </w:rPr>
        <w:t>.</w:t>
      </w:r>
    </w:p>
    <w:p w:rsidRDefault="00AF7E80" w:rsidP="00AF7E80" w:rsidR="00AF7E80">
      <w:pPr>
        <w:tabs>
          <w:tab w:pos="6336" w:val="left"/>
        </w:tabs>
        <w:rPr>
          <w:rFonts w:hAnsi="Times New Roman" w:ascii="Times New Roman"/>
          <w:szCs w:val="24"/>
        </w:rPr>
      </w:pPr>
      <w:r>
        <w:rPr>
          <w:rFonts w:hAnsi="Times New Roman" w:ascii="Times New Roman"/>
          <w:szCs w:val="24"/>
        </w:rPr>
        <w:tab/>
      </w:r>
    </w:p>
    <w:p w:rsidRDefault="000639D3" w:rsidP="00AF7E80" w:rsidR="00AF7E80">
      <w:pPr>
        <w:jc w:val="center"/>
        <w:rPr>
          <w:rFonts w:hAnsi="Times New Roman" w:ascii="Times New Roman"/>
          <w:szCs w:val="24"/>
        </w:rPr>
      </w:pPr>
      <w:r>
        <w:rPr>
          <w:rFonts w:hAnsi="Times New Roman" w:ascii="Times New Roman"/>
          <w:szCs w:val="24"/>
        </w:rPr>
        <w:t xml:space="preserve">U Zagrebu, </w:t>
      </w:r>
      <w:proofErr w:type="spellStart"/>
      <w:r>
        <w:rPr>
          <w:rFonts w:hAnsi="Times New Roman" w:ascii="Times New Roman"/>
          <w:szCs w:val="24"/>
        </w:rPr>
        <w:t>1</w:t>
      </w:r>
      <w:r w:rsidR="002540C3">
        <w:rPr>
          <w:rFonts w:hAnsi="Times New Roman" w:ascii="Times New Roman"/>
          <w:szCs w:val="24"/>
        </w:rPr>
        <w:t>7</w:t>
      </w:r>
      <w:proofErr w:type="spellEnd"/>
      <w:r w:rsidR="00AF7E80">
        <w:rPr>
          <w:rFonts w:hAnsi="Times New Roman" w:ascii="Times New Roman"/>
          <w:szCs w:val="24"/>
        </w:rPr>
        <w:t xml:space="preserve">. </w:t>
      </w:r>
      <w:r w:rsidR="00FB67CC">
        <w:rPr>
          <w:rFonts w:hAnsi="Times New Roman" w:ascii="Times New Roman"/>
          <w:szCs w:val="24"/>
        </w:rPr>
        <w:t>rujna</w:t>
      </w:r>
      <w:r w:rsidR="009B03C4">
        <w:rPr>
          <w:rFonts w:hAnsi="Times New Roman" w:ascii="Times New Roman"/>
          <w:szCs w:val="24"/>
        </w:rPr>
        <w:t xml:space="preserve"> </w:t>
      </w:r>
      <w:proofErr w:type="spellStart"/>
      <w:r w:rsidR="009B03C4">
        <w:rPr>
          <w:rFonts w:hAnsi="Times New Roman" w:ascii="Times New Roman"/>
          <w:szCs w:val="24"/>
        </w:rPr>
        <w:t>2018</w:t>
      </w:r>
      <w:proofErr w:type="spellEnd"/>
      <w:r w:rsidR="00AF7E80">
        <w:rPr>
          <w:rFonts w:hAnsi="Times New Roman" w:ascii="Times New Roman"/>
          <w:szCs w:val="24"/>
        </w:rPr>
        <w:t>.</w:t>
      </w:r>
    </w:p>
    <w:p w:rsidRDefault="00AF7E80" w:rsidP="00AF7E80" w:rsidR="00AF7E80">
      <w:pPr>
        <w:jc w:val="center"/>
        <w:rPr>
          <w:rFonts w:hAnsi="Times New Roman" w:ascii="Times New Roman"/>
          <w:b/>
          <w:szCs w:val="24"/>
        </w:rPr>
      </w:pPr>
    </w:p>
    <w:p w:rsidRDefault="009B03C4" w:rsidP="009B03C4" w:rsidR="00AF7E80">
      <w:pPr>
        <w:ind w:firstLine="708" w:left="6372"/>
        <w:jc w:val="center"/>
        <w:rPr>
          <w:rFonts w:hAnsi="Times New Roman" w:ascii="Times New Roman"/>
          <w:szCs w:val="24"/>
        </w:rPr>
      </w:pPr>
      <w:r>
        <w:rPr>
          <w:rFonts w:hAnsi="Times New Roman" w:ascii="Times New Roman"/>
          <w:szCs w:val="24"/>
        </w:rPr>
        <w:t>S U D A C</w:t>
      </w:r>
    </w:p>
    <w:p w:rsidRDefault="00AF7E80" w:rsidP="00AF7E80" w:rsidR="00AF7E80">
      <w:pPr>
        <w:ind w:firstLine="720" w:left="2160"/>
        <w:jc w:val="right"/>
        <w:rPr>
          <w:rFonts w:hAnsi="Times New Roman" w:ascii="Times New Roman"/>
          <w:szCs w:val="24"/>
        </w:rPr>
      </w:pPr>
      <w:r>
        <w:rPr>
          <w:rFonts w:hAnsi="Times New Roman" w:ascii="Times New Roman"/>
          <w:szCs w:val="24"/>
        </w:rPr>
        <w:t xml:space="preserve">                                            </w:t>
      </w:r>
      <w:proofErr w:type="spellStart"/>
      <w:r>
        <w:rPr>
          <w:rFonts w:hAnsi="Times New Roman" w:ascii="Times New Roman"/>
          <w:szCs w:val="24"/>
        </w:rPr>
        <w:t>LUCIJA</w:t>
      </w:r>
      <w:proofErr w:type="spellEnd"/>
      <w:r>
        <w:rPr>
          <w:rFonts w:hAnsi="Times New Roman" w:ascii="Times New Roman"/>
          <w:szCs w:val="24"/>
        </w:rPr>
        <w:t xml:space="preserve"> </w:t>
      </w:r>
      <w:proofErr w:type="spellStart"/>
      <w:r>
        <w:rPr>
          <w:rFonts w:hAnsi="Times New Roman" w:ascii="Times New Roman"/>
          <w:szCs w:val="24"/>
        </w:rPr>
        <w:t>BUTIGAN</w:t>
      </w:r>
      <w:proofErr w:type="spellEnd"/>
      <w:r w:rsidR="003F321A">
        <w:rPr>
          <w:rFonts w:hAnsi="Times New Roman" w:ascii="Times New Roman"/>
          <w:szCs w:val="24"/>
        </w:rPr>
        <w:t>,v.r.</w:t>
      </w:r>
    </w:p>
    <w:p w:rsidRDefault="00AF7E80" w:rsidP="00AF7E80" w:rsidR="00AF7E80">
      <w:pPr>
        <w:rPr>
          <w:rFonts w:hAnsi="Times New Roman" w:ascii="Times New Roman"/>
          <w:szCs w:val="24"/>
        </w:rPr>
      </w:pPr>
      <w:r>
        <w:rPr>
          <w:rFonts w:hAnsi="Times New Roman" w:ascii="Times New Roman"/>
          <w:szCs w:val="24"/>
        </w:rPr>
        <w:t>UPUTA O PRAVNOM LIJEKU:</w:t>
      </w:r>
    </w:p>
    <w:p w:rsidRDefault="00AF7E80" w:rsidP="00AF7E80" w:rsidR="00AF7E80">
      <w:pPr>
        <w:pStyle w:val="Tijeloteksta"/>
        <w:rPr>
          <w:szCs w:val="24"/>
        </w:rPr>
      </w:pPr>
      <w:r>
        <w:rPr>
          <w:szCs w:val="24"/>
        </w:rPr>
        <w:t xml:space="preserve">Protiv ovog rješenja nije dopuštena žalba (članak </w:t>
      </w:r>
      <w:proofErr w:type="spellStart"/>
      <w:r>
        <w:rPr>
          <w:szCs w:val="24"/>
        </w:rPr>
        <w:t>278</w:t>
      </w:r>
      <w:proofErr w:type="spellEnd"/>
      <w:r>
        <w:rPr>
          <w:szCs w:val="24"/>
        </w:rPr>
        <w:t>. stavak 2. Zakona o parničnom postupku a u svezi s člankom 6. Stečajnog zakona).</w:t>
      </w:r>
    </w:p>
    <w:p w:rsidRDefault="00AF7E80" w:rsidP="00AF7E80" w:rsidR="00AF7E80">
      <w:pPr>
        <w:rPr>
          <w:rFonts w:hAnsi="Times New Roman" w:ascii="Times New Roman"/>
          <w:sz w:val="22"/>
          <w:szCs w:val="22"/>
        </w:rPr>
      </w:pPr>
    </w:p>
    <w:p w:rsidRDefault="00BD7766" w:rsidP="00AF7E80" w:rsidR="00BD7766">
      <w:pPr>
        <w:rPr>
          <w:rFonts w:hAnsi="Times New Roman" w:ascii="Times New Roman"/>
          <w:szCs w:val="24"/>
        </w:rPr>
      </w:pPr>
    </w:p>
    <w:p w:rsidRDefault="003F321A" w:rsidP="003F321A" w:rsidR="003F321A">
      <w:pPr>
        <w:pStyle w:val="Tijeloteksta-uvlaka3"/>
        <w:ind w:left="4956"/>
        <w:rPr>
          <w:sz w:val="24"/>
          <w:szCs w:val="24"/>
          <w:lang w:eastAsia="en-US"/>
        </w:rPr>
      </w:pPr>
      <w:r>
        <w:rPr>
          <w:sz w:val="24"/>
          <w:szCs w:val="24"/>
          <w:lang w:eastAsia="en-US"/>
        </w:rPr>
        <w:t xml:space="preserve">Za točnost </w:t>
      </w:r>
      <w:proofErr w:type="spellStart"/>
      <w:r>
        <w:rPr>
          <w:sz w:val="24"/>
          <w:szCs w:val="24"/>
          <w:lang w:eastAsia="en-US"/>
        </w:rPr>
        <w:t>otpravka</w:t>
      </w:r>
      <w:proofErr w:type="spellEnd"/>
      <w:r>
        <w:rPr>
          <w:sz w:val="24"/>
          <w:szCs w:val="24"/>
          <w:lang w:eastAsia="en-US"/>
        </w:rPr>
        <w:t>-ovlašteni službenik</w:t>
      </w:r>
    </w:p>
    <w:p w:rsidRDefault="003F321A" w:rsidP="003F321A" w:rsidR="003F321A" w:rsidRPr="00A80390">
      <w:pPr>
        <w:pStyle w:val="Tijeloteksta-uvlaka3"/>
        <w:ind w:left="4956"/>
        <w:rPr>
          <w:sz w:val="24"/>
          <w:szCs w:val="24"/>
          <w:lang w:eastAsia="en-US"/>
        </w:rPr>
      </w:pPr>
      <w:r>
        <w:rPr>
          <w:sz w:val="24"/>
          <w:szCs w:val="24"/>
          <w:lang w:eastAsia="en-US"/>
        </w:rPr>
        <w:t xml:space="preserve">                Monika </w:t>
      </w:r>
      <w:proofErr w:type="spellStart"/>
      <w:r>
        <w:rPr>
          <w:sz w:val="24"/>
          <w:szCs w:val="24"/>
          <w:lang w:eastAsia="en-US"/>
        </w:rPr>
        <w:t>Grbac</w:t>
      </w:r>
      <w:proofErr w:type="spellEnd"/>
    </w:p>
    <w:p w:rsidRDefault="00164EA0" w:rsidP="003F321A" w:rsidR="00164EA0">
      <w:pPr>
        <w:pStyle w:val="Odlomakpopisa"/>
      </w:pPr>
    </w:p>
    <w:sectPr w:rsidSect="002540C3" w:rsidR="00164EA0">
      <w:headerReference w:type="default" r:id="rId10"/>
      <w:pgSz w:h="16838" w:w="11906"/>
      <w:pgMar w:gutter="0" w:footer="708" w:header="708" w:left="1417" w:bottom="1418"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16C" w:rsidP="005F416C" w:rsidR="005F416C">
      <w:r>
        <w:separator/>
      </w:r>
    </w:p>
  </w:endnote>
  <w:endnote w:id="0" w:type="continuationSeparator">
    <w:p w:rsidRDefault="005F416C" w:rsidP="005F416C" w:rsidR="005F41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16C" w:rsidP="005F416C" w:rsidR="005F416C">
      <w:r>
        <w:separator/>
      </w:r>
    </w:p>
  </w:footnote>
  <w:footnote w:id="0" w:type="continuationSeparator">
    <w:p w:rsidRDefault="005F416C" w:rsidP="005F416C" w:rsidR="005F41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16C" w:rsidP="005F416C" w:rsidR="005F416C">
    <w:pPr>
      <w:pStyle w:val="Zaglavlje"/>
      <w:tabs>
        <w:tab w:pos="6981" w:val="left"/>
      </w:tabs>
    </w:pPr>
    <w:r>
      <w:tab/>
    </w:r>
    <w:sdt>
      <w:sdtPr>
        <w:id w:val="1186707240"/>
        <w:docPartObj>
          <w:docPartGallery w:val="Page Numbers (Top of Page)"/>
          <w:docPartUnique/>
        </w:docPartObj>
      </w:sdtPr>
      <w:sdtEndPr/>
      <w:sdtContent>
        <w:r>
          <w:fldChar w:fldCharType="begin"/>
        </w:r>
        <w:r>
          <w:instrText>PAGE   \* MERGEFORMAT</w:instrText>
        </w:r>
        <w:r>
          <w:fldChar w:fldCharType="separate"/>
        </w:r>
        <w:r w:rsidR="00A429FD">
          <w:rPr>
            <w:noProof/>
          </w:rPr>
          <w:t>2</w:t>
        </w:r>
        <w:r>
          <w:fldChar w:fldCharType="end"/>
        </w:r>
      </w:sdtContent>
    </w:sdt>
    <w:r>
      <w:tab/>
    </w:r>
    <w:proofErr w:type="spellStart"/>
    <w:r>
      <w:rPr>
        <w:rFonts w:hAnsi="Times New Roman" w:ascii="Times New Roman"/>
        <w:szCs w:val="24"/>
      </w:rPr>
      <w:t>20</w:t>
    </w:r>
    <w:proofErr w:type="spellEnd"/>
    <w:r>
      <w:rPr>
        <w:rFonts w:hAnsi="Times New Roman" w:ascii="Times New Roman"/>
        <w:szCs w:val="24"/>
      </w:rPr>
      <w:t xml:space="preserve">. St- </w:t>
    </w:r>
    <w:proofErr w:type="spellStart"/>
    <w:r w:rsidR="00BD7766">
      <w:rPr>
        <w:rFonts w:hAnsi="Times New Roman" w:ascii="Times New Roman"/>
        <w:szCs w:val="24"/>
      </w:rPr>
      <w:t>165</w:t>
    </w:r>
    <w:proofErr w:type="spellEnd"/>
    <w:r w:rsidR="00BD7766">
      <w:rPr>
        <w:rFonts w:hAnsi="Times New Roman" w:ascii="Times New Roman"/>
        <w:szCs w:val="24"/>
      </w:rPr>
      <w:t>/</w:t>
    </w:r>
    <w:proofErr w:type="spellStart"/>
    <w:r w:rsidR="00BD7766">
      <w:rPr>
        <w:rFonts w:hAnsi="Times New Roman" w:ascii="Times New Roman"/>
        <w:szCs w:val="24"/>
      </w:rPr>
      <w:t>15</w:t>
    </w:r>
    <w:proofErr w:type="spellEnd"/>
    <w:r>
      <w:rPr>
        <w:rFonts w:hAnsi="Times New Roman" w:ascii="Times New Roman"/>
        <w:szCs w:val="24"/>
      </w:rPr>
      <w:t xml:space="preserve">        </w:t>
    </w:r>
  </w:p>
  <w:p w:rsidRDefault="005F416C" w:rsidR="005F416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F692A"/>
    <w:multiLevelType w:val="hybridMultilevel"/>
    <w:tmpl w:val="777687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2DD6536"/>
    <w:multiLevelType w:val="hybridMultilevel"/>
    <w:tmpl w:val="29EE08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7C3E9F"/>
    <w:multiLevelType w:val="hybridMultilevel"/>
    <w:tmpl w:val="E9AC2406"/>
    <w:lvl w:tplc="E8EC3B14" w:ilvl="0">
      <w:start w:val="1"/>
      <w:numFmt w:val="upperRoman"/>
      <w:lvlText w:val="%1."/>
      <w:lvlJc w:val="left"/>
      <w:pPr>
        <w:tabs>
          <w:tab w:pos="780" w:val="num"/>
        </w:tabs>
        <w:ind w:hanging="780" w:left="780"/>
      </w:pPr>
    </w:lvl>
    <w:lvl w:tplc="041A0001" w:ilvl="1">
      <w:start w:val="1"/>
      <w:numFmt w:val="bullet"/>
      <w:lvlText w:val=""/>
      <w:lvlJc w:val="left"/>
      <w:pPr>
        <w:tabs>
          <w:tab w:pos="1080" w:val="num"/>
        </w:tabs>
        <w:ind w:hanging="360" w:left="1080"/>
      </w:pPr>
      <w:rPr>
        <w:rFonts w:hAnsi="Symbol" w:ascii="Symbol"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3">
    <w:nsid w:val="66884672"/>
    <w:multiLevelType w:val="hybridMultilevel"/>
    <w:tmpl w:val="F440C1E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AF"/>
    <w:rsid w:val="000126CC"/>
    <w:rsid w:val="000639D3"/>
    <w:rsid w:val="00164EA0"/>
    <w:rsid w:val="00197626"/>
    <w:rsid w:val="00205E9E"/>
    <w:rsid w:val="00226EAD"/>
    <w:rsid w:val="002540C3"/>
    <w:rsid w:val="00275779"/>
    <w:rsid w:val="002E640D"/>
    <w:rsid w:val="003E30DA"/>
    <w:rsid w:val="003F321A"/>
    <w:rsid w:val="0040445B"/>
    <w:rsid w:val="004239A1"/>
    <w:rsid w:val="004258AC"/>
    <w:rsid w:val="00426D48"/>
    <w:rsid w:val="0046001D"/>
    <w:rsid w:val="004A4BFC"/>
    <w:rsid w:val="00537BAF"/>
    <w:rsid w:val="005F416C"/>
    <w:rsid w:val="00630227"/>
    <w:rsid w:val="0064003C"/>
    <w:rsid w:val="006B1EA7"/>
    <w:rsid w:val="007314BC"/>
    <w:rsid w:val="00743E3A"/>
    <w:rsid w:val="007440F0"/>
    <w:rsid w:val="007642C3"/>
    <w:rsid w:val="00800A36"/>
    <w:rsid w:val="00805D96"/>
    <w:rsid w:val="00837243"/>
    <w:rsid w:val="00936D94"/>
    <w:rsid w:val="009875DE"/>
    <w:rsid w:val="009B03C4"/>
    <w:rsid w:val="00A429FD"/>
    <w:rsid w:val="00A65EFC"/>
    <w:rsid w:val="00A8659D"/>
    <w:rsid w:val="00AE7853"/>
    <w:rsid w:val="00AF7E80"/>
    <w:rsid w:val="00BD7766"/>
    <w:rsid w:val="00BE3772"/>
    <w:rsid w:val="00CE5C13"/>
    <w:rsid w:val="00D5075E"/>
    <w:rsid w:val="00D66CD5"/>
    <w:rsid w:val="00DA0894"/>
    <w:rsid w:val="00E33188"/>
    <w:rsid w:val="00ED6D85"/>
    <w:rsid w:val="00F41E95"/>
    <w:rsid w:val="00FB67CC"/>
    <w:rsid w:val="00FD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F7E80"/>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AF7E80"/>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AF7E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7E80"/>
    <w:rPr>
      <w:rFonts w:cs="Tahoma" w:eastAsia="Times New Roman" w:hAnsi="Tahoma" w:asci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true" w:styleId="ZaglavljeChar" w:type="character">
    <w:name w:val="Zaglavlje Char"/>
    <w:basedOn w:val="Zadanifontodlomka"/>
    <w:link w:val="Zaglavlje"/>
    <w:uiPriority w:val="99"/>
    <w:rsid w:val="005F416C"/>
    <w:rPr>
      <w:rFonts w:cs="Times New Roman" w:eastAsia="Times New Roman" w:hAnsi="Arial" w:asci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true" w:styleId="PodnojeChar" w:type="character">
    <w:name w:val="Podnožje Char"/>
    <w:basedOn w:val="Zadanifontodlomka"/>
    <w:link w:val="Podnoje"/>
    <w:uiPriority w:val="99"/>
    <w:rsid w:val="005F416C"/>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3F321A"/>
    <w:rPr>
      <w:color w:val="808080"/>
      <w:bdr w:space="0" w:sz="0" w:color="auto" w:val="none"/>
      <w:shd w:fill="auto" w:color="auto" w:val="clear"/>
    </w:rPr>
  </w:style>
  <w:style w:customStyle="true" w:styleId="eSPISCCParagraphDefaultFont" w:type="character">
    <w:name w:val="eSPIS_CC_Paragraph Default Font"/>
    <w:basedOn w:val="Zadanifontodlomka"/>
    <w:rsid w:val="003F321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F321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F321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F321A"/>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3F321A"/>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3F321A"/>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7E80"/>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AF7E80"/>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AF7E80"/>
    <w:rPr>
      <w:rFonts w:ascii="Tahoma" w:cs="Tahoma" w:hAnsi="Tahoma"/>
      <w:sz w:val="16"/>
      <w:szCs w:val="16"/>
    </w:rPr>
  </w:style>
  <w:style w:customStyle="1" w:styleId="TekstbaloniaChar" w:type="character">
    <w:name w:val="Tekst balončića Char"/>
    <w:basedOn w:val="Zadanifontodlomka"/>
    <w:link w:val="Tekstbalonia"/>
    <w:uiPriority w:val="99"/>
    <w:semiHidden/>
    <w:rsid w:val="00AF7E80"/>
    <w:rPr>
      <w:rFonts w:ascii="Tahoma" w:cs="Tahoma" w:eastAsia="Times New Roman" w:hAns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1" w:styleId="ZaglavljeChar" w:type="character">
    <w:name w:val="Zaglavlje Char"/>
    <w:basedOn w:val="Zadanifontodlomka"/>
    <w:link w:val="Zaglavlje"/>
    <w:uiPriority w:val="99"/>
    <w:rsid w:val="005F416C"/>
    <w:rPr>
      <w:rFonts w:ascii="Arial" w:cs="Times New Roman" w:eastAsia="Times New Roman" w:hAns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1" w:styleId="PodnojeChar" w:type="character">
    <w:name w:val="Podnožje Char"/>
    <w:basedOn w:val="Zadanifontodlomka"/>
    <w:link w:val="Podnoje"/>
    <w:uiPriority w:val="99"/>
    <w:rsid w:val="005F416C"/>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3F321A"/>
    <w:rPr>
      <w:color w:val="808080"/>
      <w:bdr w:color="auto" w:space="0" w:sz="0" w:val="none"/>
      <w:shd w:color="auto" w:fill="auto" w:val="clear"/>
    </w:rPr>
  </w:style>
  <w:style w:customStyle="1" w:styleId="eSPISCCParagraphDefaultFont" w:type="character">
    <w:name w:val="eSPIS_CC_Paragraph Default Font"/>
    <w:basedOn w:val="Zadanifontodlomka"/>
    <w:rsid w:val="003F321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F321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F321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F321A"/>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3F321A"/>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3F321A"/>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193360">
      <w:bodyDiv w:val="true"/>
      <w:marLeft w:val="0"/>
      <w:marRight w:val="0"/>
      <w:marTop w:val="0"/>
      <w:marBottom w:val="0"/>
      <w:divBdr>
        <w:top w:space="0" w:sz="0" w:color="auto" w:val="none"/>
        <w:left w:space="0" w:sz="0" w:color="auto" w:val="none"/>
        <w:bottom w:space="0" w:sz="0" w:color="auto" w:val="none"/>
        <w:right w:space="0" w:sz="0" w:color="auto" w:val="none"/>
      </w:divBdr>
    </w:div>
    <w:div w:id="388919980">
      <w:bodyDiv w:val="true"/>
      <w:marLeft w:val="0"/>
      <w:marRight w:val="0"/>
      <w:marTop w:val="0"/>
      <w:marBottom w:val="0"/>
      <w:divBdr>
        <w:top w:space="0" w:sz="0" w:color="auto" w:val="none"/>
        <w:left w:space="0" w:sz="0" w:color="auto" w:val="none"/>
        <w:bottom w:space="0" w:sz="0" w:color="auto" w:val="none"/>
        <w:right w:space="0" w:sz="0" w:color="auto" w:val="none"/>
      </w:divBdr>
    </w:div>
    <w:div w:id="519586801">
      <w:bodyDiv w:val="true"/>
      <w:marLeft w:val="0"/>
      <w:marRight w:val="0"/>
      <w:marTop w:val="0"/>
      <w:marBottom w:val="0"/>
      <w:divBdr>
        <w:top w:space="0" w:sz="0" w:color="auto" w:val="none"/>
        <w:left w:space="0" w:sz="0" w:color="auto" w:val="none"/>
        <w:bottom w:space="0" w:sz="0" w:color="auto" w:val="none"/>
        <w:right w:space="0" w:sz="0" w:color="auto" w:val="none"/>
      </w:divBdr>
    </w:div>
    <w:div w:id="1556090462">
      <w:bodyDiv w:val="true"/>
      <w:marLeft w:val="0"/>
      <w:marRight w:val="0"/>
      <w:marTop w:val="0"/>
      <w:marBottom w:val="0"/>
      <w:divBdr>
        <w:top w:space="0" w:sz="0" w:color="auto" w:val="none"/>
        <w:left w:space="0" w:sz="0" w:color="auto" w:val="none"/>
        <w:bottom w:space="0" w:sz="0" w:color="auto" w:val="none"/>
        <w:right w:space="0" w:sz="0" w:color="auto" w:val="none"/>
      </w:divBdr>
    </w:div>
    <w:div w:id="18167513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St-1653/2011-250</izvorni_sadrzaj>
    <derivirana_varijabla naziv="DomainObject.Oznaka_1">St-1653/2011-250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1653</izvorni_sadrzaj>
    <derivirana_varijabla naziv="DomainObject.Predmet.Broj_1">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2011.</izvorni_sadrzaj>
    <derivirana_varijabla naziv="DomainObject.Predmet.DatumOsnivanja_1">28.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St-1653/2011</izvorni_sadrzaj>
    <derivirana_varijabla naziv="DomainObject.Predmet.OznakaBroj_1">St-1653/2011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L</izvorni_sadrzaj>
    <derivirana_varijabla naziv="DomainObject.Predmet.PrimjedbaSuca_1">5 L</derivirana_varijabla>
  </DomainObject.Predmet.PrimjedbaSuca>
  <DomainObject.Predmet.ProtustrankaFormated>
    <izvorni_sadrzaj>  ZMAJ d.o.o. poduzeće za proizvodnju tekstilne konfekcije, vanjsku i unutarnju trgovinu zastupanog po punomoćniku MARIO JAKOPEC</izvorni_sadrzaj>
    <derivirana_varijabla naziv="DomainObject.Predmet.ProtustrankaFormated_1">  ZMAJ d.o.o. poduzeće za proizvodnju tekstilne konfekcije, vanjsku i unutarnju trgovinu zastupanog po punomoćniku MARIO JAKOPEC</derivirana_varijabla>
  </DomainObject.Predmet.ProtustrankaFormated>
  <DomainObject.Predmet.ProtustrankaFormatedOIB>
    <izvorni_sadrzaj>  ZMAJ d.o.o. poduzeće za proizvodnju tekstilne konfekcije, vanjsku i unutarnju trgovinu, OIB 39545253975 zastupanog po punomoćniku MARIO JAKOPEC</izvorni_sadrzaj>
    <derivirana_varijabla naziv="DomainObject.Predmet.ProtustrankaFormatedOIB_1">  ZMAJ d.o.o. poduzeće za proizvodnju tekstilne konfekcije, vanjsku i unutarnju trgovinu, OIB 39545253975 zastupanog po punomoćniku MARIO JAKOPEC</derivirana_varijabla>
  </DomainObject.Predmet.ProtustrankaFormatedOIB>
  <DomainObject.Predmet.ProtustrankaFormatedWithAdress>
    <izvorni_sadrzaj> ZMAJ d.o.o. poduzeće za proizvodnju tekstilne konfekcije, vanjsku i unutarnju trgovinu, ZAGORSKE BRIGADE 6, Poznanovec zastupanog po punomoćniku MARIO JAKOPEC</izvorni_sadrzaj>
    <derivirana_varijabla naziv="DomainObject.Predmet.ProtustrankaFormatedWithAdress_1"> ZMAJ d.o.o. poduzeće za proizvodnju tekstilne konfekcije, vanjsku i unutarnju trgovinu, ZAGORSKE BRIGADE 6, Poznanovec zastupanog po punomoćniku MARIO JAKOPEC</derivirana_varijabla>
  </DomainObject.Predmet.ProtustrankaFormatedWithAdress>
  <DomainObject.Predmet.ProtustrankaFormatedWithAdressOIB>
    <izvorni_sadrzaj> ZMAJ d.o.o. poduzeće za proizvodnju tekstilne konfekcije, vanjsku i unutarnju trgovinu, OIB 39545253975, ZAGORSKE BRIGADE 6, Poznanovec zastupanog po punomoćniku MARIO JAKOPEC</izvorni_sadrzaj>
    <derivirana_varijabla naziv="DomainObject.Predmet.ProtustrankaFormatedWithAdressOIB_1"> ZMAJ d.o.o. poduzeće za proizvodnju tekstilne konfekcije, vanjsku i unutarnju trgovinu, OIB 39545253975, ZAGORSKE BRIGADE 6, Poznanovec zastupanog po punomoćniku MARIO JAKOPEC</derivirana_varijabla>
  </DomainObject.Predmet.ProtustrankaFormatedWithAdressOIB>
  <DomainObject.Predmet.ProtustrankaWithAdress>
    <izvorni_sadrzaj>ZMAJ d.o.o. poduzeće za proizvodnju tekstilne konfekcije, vanjsku i unutarnju trgovinu ZAGORSKE BRIGADE 6, Poznanovec</izvorni_sadrzaj>
    <derivirana_varijabla naziv="DomainObject.Predmet.ProtustrankaWithAdress_1">ZMAJ d.o.o. poduzeće za proizvodnju tekstilne konfekcije, vanjsku i unutarnju trgovinu ZAGORSKE BRIGADE 6, Poznanovec</derivirana_varijabla>
  </DomainObject.Predmet.ProtustrankaWithAdress>
  <DomainObject.Predmet.ProtustrankaWithAdressOIB>
    <izvorni_sadrzaj>ZMAJ d.o.o. poduzeće za proizvodnju tekstilne konfekcije, vanjsku i unutarnju trgovinu, OIB 39545253975, ZAGORSKE BRIGADE 6, Poznanovec</izvorni_sadrzaj>
    <derivirana_varijabla naziv="DomainObject.Predmet.ProtustrankaWithAdressOIB_1">ZMAJ d.o.o. poduzeće za proizvodnju tekstilne konfekcije, vanjsku i unutarnju trgovinu, OIB 39545253975, ZAGORSKE BRIGADE 6, Poznanovec</derivirana_varijabla>
  </DomainObject.Predmet.ProtustrankaWithAdressOIB>
  <DomainObject.Predmet.ProtustrankaNazivFormated>
    <izvorni_sadrzaj>ZMAJ d.o.o. poduzeće za proizvodnju tekstilne konfekcije, vanjsku i unutarnju trgovinu</izvorni_sadrzaj>
    <derivirana_varijabla naziv="DomainObject.Predmet.ProtustrankaNazivFormated_1">ZMAJ d.o.o. poduzeće za proizvodnju tekstilne konfekcije, vanjsku i unutarnju trgovinu</derivirana_varijabla>
  </DomainObject.Predmet.ProtustrankaNazivFormated>
  <DomainObject.Predmet.ProtustrankaNazivFormatedOIB>
    <izvorni_sadrzaj>ZMAJ d.o.o. poduzeće za proizvodnju tekstilne konfekcije, vanjsku i unutarnju trgovinu, OIB 39545253975</izvorni_sadrzaj>
    <derivirana_varijabla naziv="DomainObject.Predmet.ProtustrankaNazivFormatedOIB_1">ZMAJ d.o.o. poduzeće za proizvodnju tekstilne konfekcije, vanjsku i unutarnju trgovinu, OIB 39545253975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KRAPINA zastupanog po punomoćniku ŽUPANIJSKO DRŽAVNO ODVJETNIŠTVO U ZAGREBU; KOMUNALNO DRUŠTVO PAG; VEČERNJI LIST d.o.o.; FUNDA d.o.o.; BMD STIL d.o.o.; Alpe-Adria poslovodstvo društvo s ograničenom odgovornošću za promet nekretnina; HYPO LEASING KROATIEN; ODVJ. EČIMOVIĆ JOSIP; ALLIANZ ZAGREB d.d.; SLAP VIROVITICA d.o.o. za trgovinu, održavanje motornih vozila i usluge; MAKI d.o.o.; BRANKA BIĆANIĆ; KSENIJA POCRNIĆ; FUTURA d.o.o.; Katica Mahnet; SLAP VIROVITICA d.o.o. za trgovinu, održavanje motornih vozila i usluge; BRANKO MAHNET; OPĆINSKI GRAĐANSKI SUD U ZAGREBU</izvorni_sadrzaj>
    <derivirana_varijabla naziv="DomainObject.Predmet.StrankaFormated_1">  REPUBLIKA HRVATSKA, MINISTARSTVO FINANCIJA POREZNA UPRAVA, PODRUČNI URED KRAPINA zastupanog po punomoćniku ŽUPANIJSKO DRŽAVNO ODVJETNIŠTVO U ZAGREBU; KOMUNALNO DRUŠTVO PAG; VEČERNJI LIST d.o.o.; FUNDA d.o.o.; BMD STIL d.o.o.; Alpe-Adria poslovodstvo društvo s ograničenom odgovornošću za promet nekretnina; HYPO LEASING KROATIEN; ODVJ. EČIMOVIĆ JOSIP; ALLIANZ ZAGREB d.d.; SLAP VIROVITICA d.o.o. za trgovinu, održavanje motornih vozila i usluge; MAKI d.o.o.; BRANKA BIĆANIĆ; KSENIJA POCRNIĆ; FUTURA d.o.o.; Katica Mahnet; SLAP VIROVITICA d.o.o. za trgovinu, održavanje motornih vozila i usluge; BRANKO MAHNET; OPĆINSKI GRAĐANSKI SUD U ZAGREBU</derivirana_varijabla>
  </DomainObject.Predmet.StrankaFormated>
  <DomainObject.Predmet.StrankaFormatedOIB>
    <izvorni_sadrzaj>  REPUBLIKA HRVATSKA, MINISTARSTVO FINANCIJA POREZNA UPRAVA, PODRUČNI URED KRAPINA, OIB 18683136487 zastupanog po punomoćniku ŽUPANIJSKO DRŽAVNO ODVJETNIŠTVO U ZAGREBU; KOMUNALNO DRUŠTVO PAG, OIB 08382999002; VEČERNJI LIST d.o.o., OIB 92276133102; FUNDA d.o.o., OIB 01834433810; BMD STIL d.o.o., OIB 96086822394; Alpe-Adria poslovodstvo društvo s ograničenom odgovornošću za promet nekretnina, OIB 99488126785; HYPO LEASING KROATIEN; ODVJ. EČIMOVIĆ JOSIP; ALLIANZ ZAGREB d.d., OIB 23759810849; SLAP VIROVITICA d.o.o. za trgovinu, održavanje motornih vozila i usluge, OIB 43976759100; MAKI d.o.o., OIB 38541508228; BRANKA BIĆANIĆ; KSENIJA POCRNIĆ, OIB 81206731844; FUTURA d.o.o., OIB 13246844539; Katica Mahnet, OIB 87704381745; SLAP VIROVITICA d.o.o. za trgovinu, održavanje motornih vozila i usluge, OIB 43976759100; BRANKO MAHNET, OIB 61946338053; OPĆINSKI GRAĐANSKI SUD U ZAGREBU, OIB 01252163117</izvorni_sadrzaj>
    <derivirana_varijabla naziv="DomainObject.Predmet.StrankaFormatedOIB_1">  REPUBLIKA HRVATSKA, MINISTARSTVO FINANCIJA POREZNA UPRAVA, PODRUČNI URED KRAPINA, OIB 18683136487 zastupanog po punomoćniku ŽUPANIJSKO DRŽAVNO ODVJETNIŠTVO U ZAGREBU; KOMUNALNO DRUŠTVO PAG, OIB 08382999002; VEČERNJI LIST d.o.o., OIB 92276133102; FUNDA d.o.o., OIB 01834433810; BMD STIL d.o.o., OIB 96086822394; Alpe-Adria poslovodstvo društvo s ograničenom odgovornošću za promet nekretnina, OIB 99488126785; HYPO LEASING KROATIEN; ODVJ. EČIMOVIĆ JOSIP; ALLIANZ ZAGREB d.d., OIB 23759810849; SLAP VIROVITICA d.o.o. za trgovinu, održavanje motornih vozila i usluge, OIB 43976759100; MAKI d.o.o., OIB 38541508228; BRANKA BIĆANIĆ; KSENIJA POCRNIĆ, OIB 81206731844; FUTURA d.o.o., OIB 13246844539; Katica Mahnet, OIB 87704381745; SLAP VIROVITICA d.o.o. za trgovinu, održavanje motornih vozila i usluge, OIB 43976759100; BRANKO MAHNET, OIB 61946338053; OPĆINSKI GRAĐANSKI SUD U ZAGREBU, OIB 01252163117</derivirana_varijabla>
  </DomainObject.Predmet.StrankaFormatedOIB>
  <DomainObject.Predmet.StrankaFormatedWithAdress>
    <izvorni_sadrzaj> REPUBLIKA HRVATSKA, MINISTARSTVO FINANCIJA POREZNA UPRAVA, PODRUČNI URED KRAPINA zastupanog po punomoćniku ŽUPANIJSKO DRŽAVNO ODVJETNIŠTVO U ZAGREBU; KOMUNALNO DRUŠTVO PAG; VEČERNJI LIST d.o.o., Oreškovićeva 6H/1, 10000 Zagreb; FUNDA d.o.o., Bana Josipa Jelačića 45, 10290 Zaprešić; BMD STIL d.o.o., Bedenica 45 A, 10380 Bedenica; Alpe-Adria poslovodstvo društvo s ograničenom odgovornošću za promet nekretnina, Slavonska avenija 6 a, 10000 Zagreb; HYPO LEASING KROATIEN; ODVJ. EČIMOVIĆ JOSIP; ALLIANZ ZAGREB d.d., Heinzelova 70, 10000 Zagreb; SLAP VIROVITICA d.o.o. za trgovinu, održavanje motornih vozila i usluge, Franje Fujsa 35, 33000 Virovitica; MAKI d.o.o., Ulica Pavla Radića 110, 33000 Virovitica; BRANKA BIĆANIĆ; KSENIJA POCRNIĆ, Zagrebačka 4, 10370 Prikraj; FUTURA d.o.o., Franje Fujsa 35, 33000 Virovitica; Katica Mahnet, Turkovčina 4, 10380 Turkovčina; SLAP VIROVITICA d.o.o. za trgovinu, održavanje motornih vozila i usluge, Franje Fujsa 35, 33000 Virovitica; BRANKO MAHNET; OPĆINSKI GRAĐANSKI SUD U ZAGREBU</izvorni_sadrzaj>
    <derivirana_varijabla naziv="DomainObject.Predmet.StrankaFormatedWithAdress_1"> REPUBLIKA HRVATSKA, MINISTARSTVO FINANCIJA POREZNA UPRAVA, PODRUČNI URED KRAPINA zastupanog po punomoćniku ŽUPANIJSKO DRŽAVNO ODVJETNIŠTVO U ZAGREBU; KOMUNALNO DRUŠTVO PAG; VEČERNJI LIST d.o.o., Oreškovićeva 6H/1, 10000 Zagreb; FUNDA d.o.o., Bana Josipa Jelačića 45, 10290 Zaprešić; BMD STIL d.o.o., Bedenica 45 A, 10380 Bedenica; Alpe-Adria poslovodstvo društvo s ograničenom odgovornošću za promet nekretnina, Slavonska avenija 6 a, 10000 Zagreb; HYPO LEASING KROATIEN; ODVJ. EČIMOVIĆ JOSIP; ALLIANZ ZAGREB d.d., Heinzelova 70, 10000 Zagreb; SLAP VIROVITICA d.o.o. za trgovinu, održavanje motornih vozila i usluge, Franje Fujsa 35, 33000 Virovitica; MAKI d.o.o., Ulica Pavla Radića 110, 33000 Virovitica; BRANKA BIĆANIĆ; KSENIJA POCRNIĆ, Zagrebačka 4, 10370 Prikraj; FUTURA d.o.o., Franje Fujsa 35, 33000 Virovitica; Katica Mahnet, Turkovčina 4, 10380 Turkovčina; SLAP VIROVITICA d.o.o. za trgovinu, održavanje motornih vozila i usluge, Franje Fujsa 35, 33000 Virovitica; BRANKO MAHNET; OPĆINSKI GRAĐANSKI SUD U ZAGREBU</derivirana_varijabla>
  </DomainObject.Predmet.StrankaFormatedWithAdress>
  <DomainObject.Predmet.StrankaFormatedWithAdressOIB>
    <izvorni_sadrzaj> REPUBLIKA HRVATSKA, MINISTARSTVO FINANCIJA POREZNA UPRAVA, PODRUČNI URED KRAPINA, OIB 18683136487 zastupanog po punomoćniku ŽUPANIJSKO DRŽAVNO ODVJETNIŠTVO U ZAGREBU; KOMUNALNO DRUŠTVO PAG, OIB 08382999002; VEČERNJI LIST d.o.o., OIB 92276133102, Oreškovićeva 6H/1, 10000 Zagreb; FUNDA d.o.o., OIB 01834433810, Bana Josipa Jelačića 45, 10290 Zaprešić; BMD STIL d.o.o., OIB 96086822394, Bedenica 45 A, 10380 Bedenica; Alpe-Adria poslovodstvo društvo s ograničenom odgovornošću za promet nekretnina, OIB 99488126785, Slavonska avenija 6 a, 10000 Zagreb; HYPO LEASING KROATIEN; ODVJ. EČIMOVIĆ JOSIP; ALLIANZ ZAGREB d.d., OIB 23759810849, Heinzelova 70, 10000 Zagreb; SLAP VIROVITICA d.o.o. za trgovinu, održavanje motornih vozila i usluge, OIB 43976759100, Franje Fujsa 35, 33000 Virovitica; MAKI d.o.o., OIB 38541508228, Ulica Pavla Radića 110, 33000 Virovitica; BRANKA BIĆANIĆ; KSENIJA POCRNIĆ, OIB 81206731844, Zagrebačka 4, 10370 Prikraj; FUTURA d.o.o., OIB 13246844539, Franje Fujsa 35, 33000 Virovitica; Katica Mahnet, OIB 87704381745, Turkovčina 4, 10380 Turkovčina; SLAP VIROVITICA d.o.o. za trgovinu, održavanje motornih vozila i usluge, OIB 43976759100, Franje Fujsa 35, 33000 Virovitica; BRANKO MAHNET, OIB 61946338053; OPĆINSKI GRAĐANSKI SUD U ZAGREBU, OIB 01252163117</izvorni_sadrzaj>
    <derivirana_varijabla naziv="DomainObject.Predmet.StrankaFormatedWithAdressOIB_1"> REPUBLIKA HRVATSKA, MINISTARSTVO FINANCIJA POREZNA UPRAVA, PODRUČNI URED KRAPINA, OIB 18683136487 zastupanog po punomoćniku ŽUPANIJSKO DRŽAVNO ODVJETNIŠTVO U ZAGREBU; KOMUNALNO DRUŠTVO PAG, OIB 08382999002; VEČERNJI LIST d.o.o., OIB 92276133102, Oreškovićeva 6H/1, 10000 Zagreb; FUNDA d.o.o., OIB 01834433810, Bana Josipa Jelačića 45, 10290 Zaprešić; BMD STIL d.o.o., OIB 96086822394, Bedenica 45 A, 10380 Bedenica; Alpe-Adria poslovodstvo društvo s ograničenom odgovornošću za promet nekretnina, OIB 99488126785, Slavonska avenija 6 a, 10000 Zagreb; HYPO LEASING KROATIEN; ODVJ. EČIMOVIĆ JOSIP; ALLIANZ ZAGREB d.d., OIB 23759810849, Heinzelova 70, 10000 Zagreb; SLAP VIROVITICA d.o.o. za trgovinu, održavanje motornih vozila i usluge, OIB 43976759100, Franje Fujsa 35, 33000 Virovitica; MAKI d.o.o., OIB 38541508228, Ulica Pavla Radića 110, 33000 Virovitica; BRANKA BIĆANIĆ; KSENIJA POCRNIĆ, OIB 81206731844, Zagrebačka 4, 10370 Prikraj; FUTURA d.o.o., OIB 13246844539, Franje Fujsa 35, 33000 Virovitica; Katica Mahnet, OIB 87704381745, Turkovčina 4, 10380 Turkovčina; SLAP VIROVITICA d.o.o. za trgovinu, održavanje motornih vozila i usluge, OIB 43976759100, Franje Fujsa 35, 33000 Virovitica; BRANKO MAHNET, OIB 61946338053; OPĆINSKI GRAĐANSKI SUD U ZAGREBU, OIB 01252163117</derivirana_varijabla>
  </DomainObject.Predmet.StrankaFormatedWithAdressOIB>
  <DomainObject.Predmet.StrankaWithAdress>
    <izvorni_sadrzaj>REPUBLIKA HRVATSKA, MINISTARSTVO FINANCIJA POREZNA UPRAVA, PODRUČNI URED KRAPINA ,KOMUNALNO DRUŠTVO PAG ,VEČERNJI LIST d.o.o. Oreškovićeva 6H/1,10000 Zagreb,FUNDA d.o.o. Bana Josipa Jelačića 45,10290 Zaprešić,BMD STIL d.o.o. Bedenica 45 A,10380 Bedenica,Alpe-Adria poslovodstvo društvo s ograničenom odgovornošću za promet nekretnina Slavonska avenija 6 a,10000 Zagreb,HYPO LEASING KROATIEN ,ODVJ. EČIMOVIĆ JOSIP ,ALLIANZ ZAGREB d.d. Heinzelova 70,10000 Zagreb,SLAP VIROVITICA d.o.o. za trgovinu, održavanje motornih vozila i usluge Franje Fujsa 35,33000 Virovitica,MAKI d.o.o. Ulica Pavla Radića 110,33000 Virovitica,BRANKA BIĆANIĆ ,KSENIJA POCRNIĆ Zagrebačka 4,10370 Prikraj,FUTURA d.o.o. Franje Fujsa 35,33000 Virovitica,Katica Mahnet Turkovčina 4,10380 Turkovčina,SLAP VIROVITICA d.o.o. za trgovinu, održavanje motornih vozila i usluge Franje Fujsa 35,33000 Virovitica,BRANKO MAHNET ,OPĆINSKI GRAĐANSKI SUD U ZAGREBU </izvorni_sadrzaj>
    <derivirana_varijabla naziv="DomainObject.Predmet.StrankaWithAdress_1">REPUBLIKA HRVATSKA, MINISTARSTVO FINANCIJA POREZNA UPRAVA, PODRUČNI URED KRAPINA ,KOMUNALNO DRUŠTVO PAG ,VEČERNJI LIST d.o.o. Oreškovićeva 6H/1,10000 Zagreb,FUNDA d.o.o. Bana Josipa Jelačića 45,10290 Zaprešić,BMD STIL d.o.o. Bedenica 45 A,10380 Bedenica,Alpe-Adria poslovodstvo društvo s ograničenom odgovornošću za promet nekretnina Slavonska avenija 6 a,10000 Zagreb,HYPO LEASING KROATIEN ,ODVJ. EČIMOVIĆ JOSIP ,ALLIANZ ZAGREB d.d. Heinzelova 70,10000 Zagreb,SLAP VIROVITICA d.o.o. za trgovinu, održavanje motornih vozila i usluge Franje Fujsa 35,33000 Virovitica,MAKI d.o.o. Ulica Pavla Radića 110,33000 Virovitica,BRANKA BIĆANIĆ ,KSENIJA POCRNIĆ Zagrebačka 4,10370 Prikraj,FUTURA d.o.o. Franje Fujsa 35,33000 Virovitica,Katica Mahnet Turkovčina 4,10380 Turkovčina,SLAP VIROVITICA d.o.o. za trgovinu, održavanje motornih vozila i usluge Franje Fujsa 35,33000 Virovitica,BRANKO MAHNET ,OPĆINSKI GRAĐANSKI SUD U ZAGREBU </derivirana_varijabla>
  </DomainObject.Predmet.StrankaWithAdress>
  <DomainObject.Predmet.StrankaWithAdressOIB>
    <izvorni_sadrzaj>REPUBLIKA HRVATSKA, MINISTARSTVO FINANCIJA POREZNA UPRAVA, PODRUČNI URED KRAPINA, OIB 18683136487,KOMUNALNO DRUŠTVO PAG, OIB 08382999002,VEČERNJI LIST d.o.o., OIB 92276133102, Oreškovićeva 6H/1,10000 Zagreb,FUNDA d.o.o., OIB 01834433810, Bana Josipa Jelačića 45,10290 Zaprešić,BMD STIL d.o.o., OIB 96086822394, Bedenica 45 A,10380 Bedenica,Alpe-Adria poslovodstvo društvo s ograničenom odgovornošću za promet nekretnina, OIB 99488126785, Slavonska avenija 6 a,10000 Zagreb,HYPO LEASING KROATIEN,ODVJ. EČIMOVIĆ JOSIP,ALLIANZ ZAGREB d.d., OIB 23759810849, Heinzelova 70,10000 Zagreb,SLAP VIROVITICA d.o.o. za trgovinu, održavanje motornih vozila i usluge, OIB 43976759100, Franje Fujsa 35,33000 Virovitica,MAKI d.o.o., OIB 38541508228, Ulica Pavla Radića 110,33000 Virovitica,BRANKA BIĆANIĆ,KSENIJA POCRNIĆ, OIB 81206731844, Zagrebačka 4,10370 Prikraj,FUTURA d.o.o., OIB 13246844539, Franje Fujsa 35,33000 Virovitica,Katica Mahnet, OIB 87704381745, Turkovčina 4,10380 Turkovčina,SLAP VIROVITICA d.o.o. za trgovinu, održavanje motornih vozila i usluge, OIB 43976759100, Franje Fujsa 35,33000 Virovitica,BRANKO MAHNET, OIB 61946338053,OPĆINSKI GRAĐANSKI SUD U ZAGREBU, OIB 01252163117</izvorni_sadrzaj>
    <derivirana_varijabla naziv="DomainObject.Predmet.StrankaWithAdressOIB_1">REPUBLIKA HRVATSKA, MINISTARSTVO FINANCIJA POREZNA UPRAVA, PODRUČNI URED KRAPINA, OIB 18683136487,KOMUNALNO DRUŠTVO PAG, OIB 08382999002,VEČERNJI LIST d.o.o., OIB 92276133102, Oreškovićeva 6H/1,10000 Zagreb,FUNDA d.o.o., OIB 01834433810, Bana Josipa Jelačića 45,10290 Zaprešić,BMD STIL d.o.o., OIB 96086822394, Bedenica 45 A,10380 Bedenica,Alpe-Adria poslovodstvo društvo s ograničenom odgovornošću za promet nekretnina, OIB 99488126785, Slavonska avenija 6 a,10000 Zagreb,HYPO LEASING KROATIEN,ODVJ. EČIMOVIĆ JOSIP,ALLIANZ ZAGREB d.d., OIB 23759810849, Heinzelova 70,10000 Zagreb,SLAP VIROVITICA d.o.o. za trgovinu, održavanje motornih vozila i usluge, OIB 43976759100, Franje Fujsa 35,33000 Virovitica,MAKI d.o.o., OIB 38541508228, Ulica Pavla Radića 110,33000 Virovitica,BRANKA BIĆANIĆ,KSENIJA POCRNIĆ, OIB 81206731844, Zagrebačka 4,10370 Prikraj,FUTURA d.o.o., OIB 13246844539, Franje Fujsa 35,33000 Virovitica,Katica Mahnet, OIB 87704381745, Turkovčina 4,10380 Turkovčina,SLAP VIROVITICA d.o.o. za trgovinu, održavanje motornih vozila i usluge, OIB 43976759100, Franje Fujsa 35,33000 Virovitica,BRANKO MAHNET, OIB 61946338053,OPĆINSKI GRAĐANSKI SUD U ZAGREBU, OIB 01252163117</derivirana_varijabla>
  </DomainObject.Predmet.StrankaWithAdressOIB>
  <DomainObject.Predmet.StrankaNazivFormated>
    <izvorni_sadrzaj>REPUBLIKA HRVATSKA, MINISTARSTVO FINANCIJA POREZNA UPRAVA, PODRUČNI URED KRAPINA,KOMUNALNO DRUŠTVO PAG,VEČERNJI LIST d.o.o.,FUNDA d.o.o.,BMD STIL d.o.o.,Alpe-Adria poslovodstvo društvo s ograničenom odgovornošću za promet nekretnina,HYPO LEASING KROATIEN,ODVJ. EČIMOVIĆ JOSIP,ALLIANZ ZAGREB d.d.,SLAP VIROVITICA d.o.o. za trgovinu, održavanje motornih vozila i usluge,MAKI d.o.o.,BRANKA BIĆANIĆ,KSENIJA POCRNIĆ,FUTURA d.o.o.,Katica Mahnet,SLAP VIROVITICA d.o.o. za trgovinu, održavanje motornih vozila i usluge,BRANKO MAHNET,OPĆINSKI GRAĐANSKI SUD U ZAGREBU</izvorni_sadrzaj>
    <derivirana_varijabla naziv="DomainObject.Predmet.StrankaNazivFormated_1">REPUBLIKA HRVATSKA, MINISTARSTVO FINANCIJA POREZNA UPRAVA, PODRUČNI URED KRAPINA,KOMUNALNO DRUŠTVO PAG,VEČERNJI LIST d.o.o.,FUNDA d.o.o.,BMD STIL d.o.o.,Alpe-Adria poslovodstvo društvo s ograničenom odgovornošću za promet nekretnina,HYPO LEASING KROATIEN,ODVJ. EČIMOVIĆ JOSIP,ALLIANZ ZAGREB d.d.,SLAP VIROVITICA d.o.o. za trgovinu, održavanje motornih vozila i usluge,MAKI d.o.o.,BRANKA BIĆANIĆ,KSENIJA POCRNIĆ,FUTURA d.o.o.,Katica Mahnet,SLAP VIROVITICA d.o.o. za trgovinu, održavanje motornih vozila i usluge,BRANKO MAHNET,OPĆINSKI GRAĐANSKI SUD U ZAGREBU</derivirana_varijabla>
  </DomainObject.Predmet.StrankaNazivFormated>
  <DomainObject.Predmet.StrankaNazivFormatedOIB>
    <izvorni_sadrzaj>REPUBLIKA HRVATSKA, MINISTARSTVO FINANCIJA POREZNA UPRAVA, PODRUČNI URED KRAPINA, OIB 18683136487,KOMUNALNO DRUŠTVO PAG, OIB 08382999002,VEČERNJI LIST d.o.o., OIB 92276133102,FUNDA d.o.o., OIB 01834433810,BMD STIL d.o.o., OIB 96086822394,Alpe-Adria poslovodstvo društvo s ograničenom odgovornošću za promet nekretnina, OIB 99488126785,HYPO LEASING KROATIEN,ODVJ. EČIMOVIĆ JOSIP,ALLIANZ ZAGREB d.d., OIB 23759810849,SLAP VIROVITICA d.o.o. za trgovinu, održavanje motornih vozila i usluge, OIB 43976759100,MAKI d.o.o., OIB 38541508228,BRANKA BIĆANIĆ,KSENIJA POCRNIĆ, OIB 81206731844,FUTURA d.o.o., OIB 13246844539,Katica Mahnet, OIB 87704381745,SLAP VIROVITICA d.o.o. za trgovinu, održavanje motornih vozila i usluge, OIB 43976759100,BRANKO MAHNET, OIB 61946338053,OPĆINSKI GRAĐANSKI SUD U ZAGREBU, OIB 01252163117</izvorni_sadrzaj>
    <derivirana_varijabla naziv="DomainObject.Predmet.StrankaNazivFormatedOIB_1">REPUBLIKA HRVATSKA, MINISTARSTVO FINANCIJA POREZNA UPRAVA, PODRUČNI URED KRAPINA, OIB 18683136487,KOMUNALNO DRUŠTVO PAG, OIB 08382999002,VEČERNJI LIST d.o.o., OIB 92276133102,FUNDA d.o.o., OIB 01834433810,BMD STIL d.o.o., OIB 96086822394,Alpe-Adria poslovodstvo društvo s ograničenom odgovornošću za promet nekretnina, OIB 99488126785,HYPO LEASING KROATIEN,ODVJ. EČIMOVIĆ JOSIP,ALLIANZ ZAGREB d.d., OIB 23759810849,SLAP VIROVITICA d.o.o. za trgovinu, održavanje motornih vozila i usluge, OIB 43976759100,MAKI d.o.o., OIB 38541508228,BRANKA BIĆANIĆ,KSENIJA POCRNIĆ, OIB 81206731844,FUTURA d.o.o., OIB 13246844539,Katica Mahnet, OIB 87704381745,SLAP VIROVITICA d.o.o. za trgovinu, održavanje motornih vozila i usluge, OIB 43976759100,BRANKO MAHNET, OIB 61946338053,OPĆINSKI GRAĐANSKI SUD U ZAGREBU, OIB 01252163117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3338089.52</izvorni_sadrzaj>
    <derivirana_varijabla naziv="DomainObject.Predmet.TrenutnaVrijednost_1">3338089.52</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REPUBLIKA HRVATSKA, MINISTARSTVO FINANCIJA POREZNA UPRAVA, PODRUČNI URED KRAPINA zastupanog po punomoćniku ŽUPANIJSKO DRŽAVNO ODVJETNIŠTVO U ZAGREBU</item>
      <item>KOMUNALNO DRUŠTVO PAG</item>
      <item>VEČERNJI LIST d.o.o.</item>
      <item>FUNDA d.o.o.</item>
      <item>BMD STIL d.o.o.</item>
      <item>Alpe-Adria poslovodstvo društvo s ograničenom odgovornošću za promet nekretnina</item>
      <item>HYPO LEASING KROATIEN</item>
      <item>ODVJ. EČIMOVIĆ JOSIP</item>
      <item>ALLIANZ ZAGREB d.d.</item>
      <item>SLAP VIROVITICA d.o.o. za trgovinu, održavanje motornih vozila i usluge</item>
      <item>MAKI d.o.o.</item>
      <item>BRANKA BIĆANIĆ</item>
      <item>KSENIJA POCRNIĆ</item>
      <item>FUTURA d.o.o.</item>
      <item>Katica Mahnet</item>
      <item>SLAP VIROVITICA d.o.o. za trgovinu, održavanje motornih vozila i usluge</item>
      <item>BRANKO MAHNET</item>
      <item>OPĆINSKI GRAĐANSKI SUD U ZAGREBU</item>
    </izvorni_sadrzaj>
    <derivirana_varijabla naziv="DomainObject.Predmet.StrankaListFormated_1">
      <item>REPUBLIKA HRVATSKA, MINISTARSTVO FINANCIJA POREZNA UPRAVA, PODRUČNI URED KRAPINA zastupanog po punomoćniku ŽUPANIJSKO DRŽAVNO ODVJETNIŠTVO U ZAGREBU</item>
      <item>KOMUNALNO DRUŠTVO PAG</item>
      <item>VEČERNJI LIST d.o.o.</item>
      <item>FUNDA d.o.o.</item>
      <item>BMD STIL d.o.o.</item>
      <item>Alpe-Adria poslovodstvo društvo s ograničenom odgovornošću za promet nekretnina</item>
      <item>HYPO LEASING KROATIEN</item>
      <item>ODVJ. EČIMOVIĆ JOSIP</item>
      <item>ALLIANZ ZAGREB d.d.</item>
      <item>SLAP VIROVITICA d.o.o. za trgovinu, održavanje motornih vozila i usluge</item>
      <item>MAKI d.o.o.</item>
      <item>BRANKA BIĆANIĆ</item>
      <item>KSENIJA POCRNIĆ</item>
      <item>FUTURA d.o.o.</item>
      <item>Katica Mahnet</item>
      <item>SLAP VIROVITICA d.o.o. za trgovinu, održavanje motornih vozila i usluge</item>
      <item>BRANKO MAHNET</item>
      <item>OPĆINSKI GRAĐANSKI SUD U ZAGREBU</item>
    </derivirana_varijabla>
  </DomainObject.Predmet.StrankaListFormated>
  <DomainObject.Predmet.StrankaListFormatedOIB>
    <izvorni_sadrzaj>
      <item>REPUBLIKA HRVATSKA, MINISTARSTVO FINANCIJA POREZNA UPRAVA, PODRUČNI URED KRAPINA, OIB 18683136487 zastupanog po punomoćniku ŽUPANIJSKO DRŽAVNO ODVJETNIŠTVO U ZAGREBU</item>
      <item>KOMUNALNO DRUŠTVO PAG, OIB 08382999002</item>
      <item>VEČERNJI LIST d.o.o., OIB 92276133102</item>
      <item>FUNDA d.o.o., OIB 01834433810</item>
      <item>BMD STIL d.o.o., OIB 96086822394</item>
      <item>Alpe-Adria poslovodstvo društvo s ograničenom odgovornošću za promet nekretnina, OIB 99488126785</item>
      <item>HYPO LEASING KROATIEN</item>
      <item>ODVJ. EČIMOVIĆ JOSIP</item>
      <item>ALLIANZ ZAGREB d.d., OIB 23759810849</item>
      <item>SLAP VIROVITICA d.o.o. za trgovinu, održavanje motornih vozila i usluge, OIB 43976759100</item>
      <item>MAKI d.o.o., OIB 38541508228</item>
      <item>BRANKA BIĆANIĆ</item>
      <item>KSENIJA POCRNIĆ, OIB 81206731844</item>
      <item>FUTURA d.o.o., OIB 13246844539</item>
      <item>Katica Mahnet, OIB 87704381745</item>
      <item>SLAP VIROVITICA d.o.o. za trgovinu, održavanje motornih vozila i usluge, OIB 43976759100</item>
      <item>BRANKO MAHNET, OIB 61946338053</item>
      <item>OPĆINSKI GRAĐANSKI SUD U ZAGREBU, OIB 01252163117</item>
    </izvorni_sadrzaj>
    <derivirana_varijabla naziv="DomainObject.Predmet.StrankaListFormatedOIB_1">
      <item>REPUBLIKA HRVATSKA, MINISTARSTVO FINANCIJA POREZNA UPRAVA, PODRUČNI URED KRAPINA, OIB 18683136487 zastupanog po punomoćniku ŽUPANIJSKO DRŽAVNO ODVJETNIŠTVO U ZAGREBU</item>
      <item>KOMUNALNO DRUŠTVO PAG, OIB 08382999002</item>
      <item>VEČERNJI LIST d.o.o., OIB 92276133102</item>
      <item>FUNDA d.o.o., OIB 01834433810</item>
      <item>BMD STIL d.o.o., OIB 96086822394</item>
      <item>Alpe-Adria poslovodstvo društvo s ograničenom odgovornošću za promet nekretnina, OIB 99488126785</item>
      <item>HYPO LEASING KROATIEN</item>
      <item>ODVJ. EČIMOVIĆ JOSIP</item>
      <item>ALLIANZ ZAGREB d.d., OIB 23759810849</item>
      <item>SLAP VIROVITICA d.o.o. za trgovinu, održavanje motornih vozila i usluge, OIB 43976759100</item>
      <item>MAKI d.o.o., OIB 38541508228</item>
      <item>BRANKA BIĆANIĆ</item>
      <item>KSENIJA POCRNIĆ, OIB 81206731844</item>
      <item>FUTURA d.o.o., OIB 13246844539</item>
      <item>Katica Mahnet, OIB 87704381745</item>
      <item>SLAP VIROVITICA d.o.o. za trgovinu, održavanje motornih vozila i usluge, OIB 43976759100</item>
      <item>BRANKO MAHNET, OIB 61946338053</item>
      <item>OPĆINSKI GRAĐANSKI SUD U ZAGREBU, OIB 01252163117</item>
    </derivirana_varijabla>
  </DomainObject.Predmet.StrankaListFormatedOIB>
  <DomainObject.Predmet.StrankaListFormatedWithAdress>
    <izvorni_sadrzaj>
      <item>REPUBLIKA HRVATSKA, MINISTARSTVO FINANCIJA POREZNA UPRAVA, PODRUČNI URED KRAPINA zastupanog po punomoćniku ŽUPANIJSKO DRŽAVNO ODVJETNIŠTVO U ZAGREBU</item>
      <item>KOMUNALNO DRUŠTVO PAG</item>
      <item>VEČERNJI LIST d.o.o., Oreškovićeva 6H/1, 10000 Zagreb</item>
      <item>FUNDA d.o.o., Bana Josipa Jelačića 45, 10290 Zaprešić</item>
      <item>BMD STIL d.o.o., Bedenica 45 A, 10380 Bedenica</item>
      <item>Alpe-Adria poslovodstvo društvo s ograničenom odgovornošću za promet nekretnina, Slavonska avenija 6 a, 10000 Zagreb</item>
      <item>HYPO LEASING KROATIEN</item>
      <item>ODVJ. EČIMOVIĆ JOSIP</item>
      <item>ALLIANZ ZAGREB d.d., Heinzelova 70, 10000 Zagreb</item>
      <item>SLAP VIROVITICA d.o.o. za trgovinu, održavanje motornih vozila i usluge, Franje Fujsa 35, 33000 Virovitica</item>
      <item>MAKI d.o.o., Ulica Pavla Radića 110, 33000 Virovitica</item>
      <item>BRANKA BIĆANIĆ</item>
      <item>KSENIJA POCRNIĆ, Zagrebačka 4, 10370 Prikraj</item>
      <item>FUTURA d.o.o., Franje Fujsa 35, 33000 Virovitica</item>
      <item>Katica Mahnet, Turkovčina 4, 10380 Turkovčina</item>
      <item>SLAP VIROVITICA d.o.o. za trgovinu, održavanje motornih vozila i usluge, Franje Fujsa 35, 33000 Virovitica</item>
      <item>BRANKO MAHNET</item>
      <item>OPĆINSKI GRAĐANSKI SUD U ZAGREBU</item>
    </izvorni_sadrzaj>
    <derivirana_varijabla naziv="DomainObject.Predmet.StrankaListFormatedWithAdress_1">
      <item>REPUBLIKA HRVATSKA, MINISTARSTVO FINANCIJA POREZNA UPRAVA, PODRUČNI URED KRAPINA zastupanog po punomoćniku ŽUPANIJSKO DRŽAVNO ODVJETNIŠTVO U ZAGREBU</item>
      <item>KOMUNALNO DRUŠTVO PAG</item>
      <item>VEČERNJI LIST d.o.o., Oreškovićeva 6H/1, 10000 Zagreb</item>
      <item>FUNDA d.o.o., Bana Josipa Jelačića 45, 10290 Zaprešić</item>
      <item>BMD STIL d.o.o., Bedenica 45 A, 10380 Bedenica</item>
      <item>Alpe-Adria poslovodstvo društvo s ograničenom odgovornošću za promet nekretnina, Slavonska avenija 6 a, 10000 Zagreb</item>
      <item>HYPO LEASING KROATIEN</item>
      <item>ODVJ. EČIMOVIĆ JOSIP</item>
      <item>ALLIANZ ZAGREB d.d., Heinzelova 70, 10000 Zagreb</item>
      <item>SLAP VIROVITICA d.o.o. za trgovinu, održavanje motornih vozila i usluge, Franje Fujsa 35, 33000 Virovitica</item>
      <item>MAKI d.o.o., Ulica Pavla Radića 110, 33000 Virovitica</item>
      <item>BRANKA BIĆANIĆ</item>
      <item>KSENIJA POCRNIĆ, Zagrebačka 4, 10370 Prikraj</item>
      <item>FUTURA d.o.o., Franje Fujsa 35, 33000 Virovitica</item>
      <item>Katica Mahnet, Turkovčina 4, 10380 Turkovčina</item>
      <item>SLAP VIROVITICA d.o.o. za trgovinu, održavanje motornih vozila i usluge, Franje Fujsa 35, 33000 Virovitica</item>
      <item>BRANKO MAHNET</item>
      <item>OPĆINSKI GRAĐANSKI SUD U ZAGREBU</item>
    </derivirana_varijabla>
  </DomainObject.Predmet.StrankaListFormatedWithAdress>
  <DomainObject.Predmet.StrankaListFormatedWithAdressOIB>
    <izvorni_sadrzaj>
      <item>REPUBLIKA HRVATSKA, MINISTARSTVO FINANCIJA POREZNA UPRAVA, PODRUČNI URED KRAPINA, OIB 18683136487 zastupanog po punomoćniku ŽUPANIJSKO DRŽAVNO ODVJETNIŠTVO U ZAGREBU</item>
      <item>KOMUNALNO DRUŠTVO PAG, OIB 08382999002</item>
      <item>VEČERNJI LIST d.o.o., OIB 92276133102, Oreškovićeva 6H/1, 10000 Zagreb</item>
      <item>FUNDA d.o.o., OIB 01834433810, Bana Josipa Jelačića 45, 10290 Zaprešić</item>
      <item>BMD STIL d.o.o., OIB 96086822394, Bedenica 45 A, 10380 Bedenica</item>
      <item>Alpe-Adria poslovodstvo društvo s ograničenom odgovornošću za promet nekretnina, OIB 99488126785, Slavonska avenija 6 a, 10000 Zagreb</item>
      <item>HYPO LEASING KROATIEN</item>
      <item>ODVJ. EČIMOVIĆ JOSIP</item>
      <item>ALLIANZ ZAGREB d.d., OIB 23759810849, Heinzelova 70, 10000 Zagreb</item>
      <item>SLAP VIROVITICA d.o.o. za trgovinu, održavanje motornih vozila i usluge, OIB 43976759100, Franje Fujsa 35, 33000 Virovitica</item>
      <item>MAKI d.o.o., OIB 38541508228, Ulica Pavla Radića 110, 33000 Virovitica</item>
      <item>BRANKA BIĆANIĆ</item>
      <item>KSENIJA POCRNIĆ, OIB 81206731844, Zagrebačka 4, 10370 Prikraj</item>
      <item>FUTURA d.o.o., OIB 13246844539, Franje Fujsa 35, 33000 Virovitica</item>
      <item>Katica Mahnet, OIB 87704381745, Turkovčina 4, 10380 Turkovčina</item>
      <item>SLAP VIROVITICA d.o.o. za trgovinu, održavanje motornih vozila i usluge, OIB 43976759100, Franje Fujsa 35, 33000 Virovitica</item>
      <item>BRANKO MAHNET, OIB 61946338053</item>
      <item>OPĆINSKI GRAĐANSKI SUD U ZAGREBU, OIB 01252163117</item>
    </izvorni_sadrzaj>
    <derivirana_varijabla naziv="DomainObject.Predmet.StrankaListFormatedWithAdressOIB_1">
      <item>REPUBLIKA HRVATSKA, MINISTARSTVO FINANCIJA POREZNA UPRAVA, PODRUČNI URED KRAPINA, OIB 18683136487 zastupanog po punomoćniku ŽUPANIJSKO DRŽAVNO ODVJETNIŠTVO U ZAGREBU</item>
      <item>KOMUNALNO DRUŠTVO PAG, OIB 08382999002</item>
      <item>VEČERNJI LIST d.o.o., OIB 92276133102, Oreškovićeva 6H/1, 10000 Zagreb</item>
      <item>FUNDA d.o.o., OIB 01834433810, Bana Josipa Jelačića 45, 10290 Zaprešić</item>
      <item>BMD STIL d.o.o., OIB 96086822394, Bedenica 45 A, 10380 Bedenica</item>
      <item>Alpe-Adria poslovodstvo društvo s ograničenom odgovornošću za promet nekretnina, OIB 99488126785, Slavonska avenija 6 a, 10000 Zagreb</item>
      <item>HYPO LEASING KROATIEN</item>
      <item>ODVJ. EČIMOVIĆ JOSIP</item>
      <item>ALLIANZ ZAGREB d.d., OIB 23759810849, Heinzelova 70, 10000 Zagreb</item>
      <item>SLAP VIROVITICA d.o.o. za trgovinu, održavanje motornih vozila i usluge, OIB 43976759100, Franje Fujsa 35, 33000 Virovitica</item>
      <item>MAKI d.o.o., OIB 38541508228, Ulica Pavla Radića 110, 33000 Virovitica</item>
      <item>BRANKA BIĆANIĆ</item>
      <item>KSENIJA POCRNIĆ, OIB 81206731844, Zagrebačka 4, 10370 Prikraj</item>
      <item>FUTURA d.o.o., OIB 13246844539, Franje Fujsa 35, 33000 Virovitica</item>
      <item>Katica Mahnet, OIB 87704381745, Turkovčina 4, 10380 Turkovčina</item>
      <item>SLAP VIROVITICA d.o.o. za trgovinu, održavanje motornih vozila i usluge, OIB 43976759100, Franje Fujsa 35, 33000 Virovitica</item>
      <item>BRANKO MAHNET, OIB 61946338053</item>
      <item>OPĆINSKI GRAĐANSKI SUD U ZAGREBU, OIB 01252163117</item>
    </derivirana_varijabla>
  </DomainObject.Predmet.StrankaListFormatedWithAdressOIB>
  <DomainObject.Predmet.StrankaListNazivFormated>
    <izvorni_sadrzaj>
      <item>REPUBLIKA HRVATSKA, MINISTARSTVO FINANCIJA POREZNA UPRAVA, PODRUČNI URED KRAPINA</item>
      <item>KOMUNALNO DRUŠTVO PAG</item>
      <item>VEČERNJI LIST d.o.o.</item>
      <item>FUNDA d.o.o.</item>
      <item>BMD STIL d.o.o.</item>
      <item>Alpe-Adria poslovodstvo društvo s ograničenom odgovornošću za promet nekretnina</item>
      <item>HYPO LEASING KROATIEN</item>
      <item>ODVJ. EČIMOVIĆ JOSIP</item>
      <item>ALLIANZ ZAGREB d.d.</item>
      <item>SLAP VIROVITICA d.o.o. za trgovinu, održavanje motornih vozila i usluge</item>
      <item>MAKI d.o.o.</item>
      <item>BRANKA BIĆANIĆ</item>
      <item>KSENIJA POCRNIĆ</item>
      <item>FUTURA d.o.o.</item>
      <item>Katica Mahnet</item>
      <item>SLAP VIROVITICA d.o.o. za trgovinu, održavanje motornih vozila i usluge</item>
      <item>BRANKO MAHNET</item>
      <item>OPĆINSKI GRAĐANSKI SUD U ZAGREBU</item>
    </izvorni_sadrzaj>
    <derivirana_varijabla naziv="DomainObject.Predmet.StrankaListNazivFormated_1">
      <item>REPUBLIKA HRVATSKA, MINISTARSTVO FINANCIJA POREZNA UPRAVA, PODRUČNI URED KRAPINA</item>
      <item>KOMUNALNO DRUŠTVO PAG</item>
      <item>VEČERNJI LIST d.o.o.</item>
      <item>FUNDA d.o.o.</item>
      <item>BMD STIL d.o.o.</item>
      <item>Alpe-Adria poslovodstvo društvo s ograničenom odgovornošću za promet nekretnina</item>
      <item>HYPO LEASING KROATIEN</item>
      <item>ODVJ. EČIMOVIĆ JOSIP</item>
      <item>ALLIANZ ZAGREB d.d.</item>
      <item>SLAP VIROVITICA d.o.o. za trgovinu, održavanje motornih vozila i usluge</item>
      <item>MAKI d.o.o.</item>
      <item>BRANKA BIĆANIĆ</item>
      <item>KSENIJA POCRNIĆ</item>
      <item>FUTURA d.o.o.</item>
      <item>Katica Mahnet</item>
      <item>SLAP VIROVITICA d.o.o. za trgovinu, održavanje motornih vozila i usluge</item>
      <item>BRANKO MAHNET</item>
      <item>OPĆINSKI GRAĐANSKI SUD U ZAGREBU</item>
    </derivirana_varijabla>
  </DomainObject.Predmet.StrankaListNazivFormated>
  <DomainObject.Predmet.StrankaListNazivFormatedOIB>
    <izvorni_sadrzaj>
      <item>REPUBLIKA HRVATSKA, MINISTARSTVO FINANCIJA POREZNA UPRAVA, PODRUČNI URED KRAPINA, OIB 18683136487</item>
      <item>KOMUNALNO DRUŠTVO PAG, OIB 08382999002</item>
      <item>VEČERNJI LIST d.o.o., OIB 92276133102</item>
      <item>FUNDA d.o.o., OIB 01834433810</item>
      <item>BMD STIL d.o.o., OIB 96086822394</item>
      <item>Alpe-Adria poslovodstvo društvo s ograničenom odgovornošću za promet nekretnina, OIB 99488126785</item>
      <item>HYPO LEASING KROATIEN</item>
      <item>ODVJ. EČIMOVIĆ JOSIP</item>
      <item>ALLIANZ ZAGREB d.d., OIB 23759810849</item>
      <item>SLAP VIROVITICA d.o.o. za trgovinu, održavanje motornih vozila i usluge, OIB 43976759100</item>
      <item>MAKI d.o.o., OIB 38541508228</item>
      <item>BRANKA BIĆANIĆ</item>
      <item>KSENIJA POCRNIĆ, OIB 81206731844</item>
      <item>FUTURA d.o.o., OIB 13246844539</item>
      <item>Katica Mahnet, OIB 87704381745</item>
      <item>SLAP VIROVITICA d.o.o. za trgovinu, održavanje motornih vozila i usluge, OIB 43976759100</item>
      <item>BRANKO MAHNET, OIB 61946338053</item>
      <item>OPĆINSKI GRAĐANSKI SUD U ZAGREBU, OIB 01252163117</item>
    </izvorni_sadrzaj>
    <derivirana_varijabla naziv="DomainObject.Predmet.StrankaListNazivFormatedOIB_1">
      <item>REPUBLIKA HRVATSKA, MINISTARSTVO FINANCIJA POREZNA UPRAVA, PODRUČNI URED KRAPINA, OIB 18683136487</item>
      <item>KOMUNALNO DRUŠTVO PAG, OIB 08382999002</item>
      <item>VEČERNJI LIST d.o.o., OIB 92276133102</item>
      <item>FUNDA d.o.o., OIB 01834433810</item>
      <item>BMD STIL d.o.o., OIB 96086822394</item>
      <item>Alpe-Adria poslovodstvo društvo s ograničenom odgovornošću za promet nekretnina, OIB 99488126785</item>
      <item>HYPO LEASING KROATIEN</item>
      <item>ODVJ. EČIMOVIĆ JOSIP</item>
      <item>ALLIANZ ZAGREB d.d., OIB 23759810849</item>
      <item>SLAP VIROVITICA d.o.o. za trgovinu, održavanje motornih vozila i usluge, OIB 43976759100</item>
      <item>MAKI d.o.o., OIB 38541508228</item>
      <item>BRANKA BIĆANIĆ</item>
      <item>KSENIJA POCRNIĆ, OIB 81206731844</item>
      <item>FUTURA d.o.o., OIB 13246844539</item>
      <item>Katica Mahnet, OIB 87704381745</item>
      <item>SLAP VIROVITICA d.o.o. za trgovinu, održavanje motornih vozila i usluge, OIB 43976759100</item>
      <item>BRANKO MAHNET, OIB 61946338053</item>
      <item>OPĆINSKI GRAĐANSKI SUD U ZAGREBU, OIB 01252163117</item>
    </derivirana_varijabla>
  </DomainObject.Predmet.StrankaListNazivFormatedOIB>
  <DomainObject.Predmet.ProtuStrankaListFormated>
    <izvorni_sadrzaj>
      <item>ZMAJ d.o.o. poduzeće za proizvodnju tekstilne konfekcije, vanjsku i unutarnju trgovinu zastupanog po punomoćniku MARIO JAKOPEC</item>
    </izvorni_sadrzaj>
    <derivirana_varijabla naziv="DomainObject.Predmet.ProtuStrankaListFormated_1">
      <item>ZMAJ d.o.o. poduzeće za proizvodnju tekstilne konfekcije, vanjsku i unutarnju trgovinu zastupanog po punomoćniku MARIO JAKOPEC</item>
    </derivirana_varijabla>
  </DomainObject.Predmet.ProtuStrankaListFormated>
  <DomainObject.Predmet.ProtuStrankaListFormatedOIB>
    <izvorni_sadrzaj>
      <item>ZMAJ d.o.o. poduzeće za proizvodnju tekstilne konfekcije, vanjsku i unutarnju trgovinu, OIB 39545253975 zastupanog po punomoćniku MARIO JAKOPEC</item>
    </izvorni_sadrzaj>
    <derivirana_varijabla naziv="DomainObject.Predmet.ProtuStrankaListFormatedOIB_1">
      <item>ZMAJ d.o.o. poduzeće za proizvodnju tekstilne konfekcije, vanjsku i unutarnju trgovinu, OIB 39545253975 zastupanog po punomoćniku MARIO JAKOPEC</item>
    </derivirana_varijabla>
  </DomainObject.Predmet.ProtuStrankaListFormatedOIB>
  <DomainObject.Predmet.ProtuStrankaListFormatedWithAdress>
    <izvorni_sadrzaj>
      <item>ZMAJ d.o.o. poduzeće za proizvodnju tekstilne konfekcije, vanjsku i unutarnju trgovinu, ZAGORSKE BRIGADE 6, Poznanovec zastupanog po punomoćniku MARIO JAKOPEC</item>
    </izvorni_sadrzaj>
    <derivirana_varijabla naziv="DomainObject.Predmet.ProtuStrankaListFormatedWithAdress_1">
      <item>ZMAJ d.o.o. poduzeće za proizvodnju tekstilne konfekcije, vanjsku i unutarnju trgovinu, ZAGORSKE BRIGADE 6, Poznanovec zastupanog po punomoćniku MARIO JAKOPEC</item>
    </derivirana_varijabla>
  </DomainObject.Predmet.ProtuStrankaListFormatedWithAdress>
  <DomainObject.Predmet.ProtuStrankaListFormatedWithAdressOIB>
    <izvorni_sadrzaj>
      <item>ZMAJ d.o.o. poduzeće za proizvodnju tekstilne konfekcije, vanjsku i unutarnju trgovinu, OIB 39545253975, ZAGORSKE BRIGADE 6, Poznanovec zastupanog po punomoćniku MARIO JAKOPEC</item>
    </izvorni_sadrzaj>
    <derivirana_varijabla naziv="DomainObject.Predmet.ProtuStrankaListFormatedWithAdressOIB_1">
      <item>ZMAJ d.o.o. poduzeće za proizvodnju tekstilne konfekcije, vanjsku i unutarnju trgovinu, OIB 39545253975, ZAGORSKE BRIGADE 6, Poznanovec zastupanog po punomoćniku MARIO JAKOPEC</item>
    </derivirana_varijabla>
  </DomainObject.Predmet.ProtuStrankaListFormatedWithAdressOIB>
  <DomainObject.Predmet.ProtuStrankaListNazivFormated>
    <izvorni_sadrzaj>
      <item>ZMAJ d.o.o. poduzeće za proizvodnju tekstilne konfekcije, vanjsku i unutarnju trgovinu</item>
    </izvorni_sadrzaj>
    <derivirana_varijabla naziv="DomainObject.Predmet.ProtuStrankaListNazivFormated_1">
      <item>ZMAJ d.o.o. poduzeće za proizvodnju tekstilne konfekcije, vanjsku i unutarnju trgovinu</item>
    </derivirana_varijabla>
  </DomainObject.Predmet.ProtuStrankaListNazivFormated>
  <DomainObject.Predmet.ProtuStrankaListNazivFormatedOIB>
    <izvorni_sadrzaj>
      <item>ZMAJ d.o.o. poduzeće za proizvodnju tekstilne konfekcije, vanjsku i unutarnju trgovinu, OIB 39545253975</item>
    </izvorni_sadrzaj>
    <derivirana_varijabla naziv="DomainObject.Predmet.ProtuStrankaListNazivFormatedOIB_1">
      <item>ZMAJ d.o.o. poduzeće za proizvodnju tekstilne konfekcije, vanjsku i unutarnju trgovinu, OIB 39545253975</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KRAPINA</item>
      <item>MARIO JAKOPEC punomoćnik sudionika u postupku ZMAJ d.o.o. poduzeće za proizvodnju tekstilne konfekcije, vanjsku i unutarnju trgovinu</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OD ŽURIĆ I PARTNERI</item>
      <item>odvj. SANJA RELIĆ, OD Pećarević &amp; Relić</item>
    </izvorni_sadrzaj>
    <derivirana_varijabla naziv="DomainObject.Predmet.OstaliListFormated_1">
      <item>ŽUPANIJSKO DRŽAVNO ODVJETNIŠTVO U ZAGREBU punomoćnik sudionika u postupku REPUBLIKA HRVATSKA, MINISTARSTVO FINANCIJA POREZNA UPRAVA, PODRUČNI URED KRAPINA</item>
      <item>MARIO JAKOPEC punomoćnik sudionika u postupku ZMAJ d.o.o. poduzeće za proizvodnju tekstilne konfekcije, vanjsku i unutarnju trgovinu</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OD ŽURIĆ I PARTNERI</item>
      <item>odvj. SANJA RELIĆ, OD Pećarević &amp; Relić</item>
    </derivirana_varijabla>
  </DomainObject.Predmet.OstaliListFormated>
  <DomainObject.Predmet.OstaliListFormatedOIB>
    <izvorni_sadrzaj>
      <item>ŽUPANIJSKO DRŽAVNO ODVJETNIŠTVO U ZAGREBU punomoćnik sudionika u postupku REPUBLIKA HRVATSKA, MINISTARSTVO FINANCIJA POREZNA UPRAVA, PODRUČNI URED KRAPINA</item>
      <item>MARIO JAKOPEC punomoćnik sudionika u postupku ZMAJ d.o.o. poduzeće za proizvodnju tekstilne konfekcije, vanjsku i unutarnju trgovinu</item>
      <item>FINA ZAGREB, OIB 85821130368</item>
      <item>OTP BANKA HRVATSKA d.d., OIB 52508873833</item>
      <item>VABA BANKA d.d., OIB 38182927268</item>
      <item>ZAGREBAČKA BANKA d.d., OIB 92963223473</item>
      <item>SOCIETE GENERALE GROUP-SPLITSKA BANKA d.d., OIB 69326397242</item>
      <item>PRIVREDNA BANKA ZAGREB d.d., OIB 02535697732</item>
      <item>Marija Vujčić Turkulin, OIB 22593287559</item>
      <item>PAVAO MRKONJIĆ, odvjetnik</item>
      <item>MAROJE STJEPOVIĆ</item>
      <item>OD PETRIĆ I DR.</item>
      <item>MERVAN BEGOVIĆ, odvjetnik</item>
      <item>NEXE BETON d.o.o., OIB 48358267745</item>
      <item>VODOVOD-OSIJEK d.o.o., OIB 43654507669</item>
      <item>Ministarstvo financija RH, Porezna uprava</item>
      <item>OTP BANKA d.d.</item>
      <item>OD ŽURIĆ I PARTNERI</item>
      <item>odvj. SANJA RELIĆ, OD Pećarević &amp; Relić</item>
    </izvorni_sadrzaj>
    <derivirana_varijabla naziv="DomainObject.Predmet.OstaliListFormatedOIB_1">
      <item>ŽUPANIJSKO DRŽAVNO ODVJETNIŠTVO U ZAGREBU punomoćnik sudionika u postupku REPUBLIKA HRVATSKA, MINISTARSTVO FINANCIJA POREZNA UPRAVA, PODRUČNI URED KRAPINA</item>
      <item>MARIO JAKOPEC punomoćnik sudionika u postupku ZMAJ d.o.o. poduzeće za proizvodnju tekstilne konfekcije, vanjsku i unutarnju trgovinu</item>
      <item>FINA ZAGREB, OIB 85821130368</item>
      <item>OTP BANKA HRVATSKA d.d., OIB 52508873833</item>
      <item>VABA BANKA d.d., OIB 38182927268</item>
      <item>ZAGREBAČKA BANKA d.d., OIB 92963223473</item>
      <item>SOCIETE GENERALE GROUP-SPLITSKA BANKA d.d., OIB 69326397242</item>
      <item>PRIVREDNA BANKA ZAGREB d.d., OIB 02535697732</item>
      <item>Marija Vujčić Turkulin, OIB 22593287559</item>
      <item>PAVAO MRKONJIĆ, odvjetnik</item>
      <item>MAROJE STJEPOVIĆ</item>
      <item>OD PETRIĆ I DR.</item>
      <item>MERVAN BEGOVIĆ, odvjetnik</item>
      <item>NEXE BETON d.o.o., OIB 48358267745</item>
      <item>VODOVOD-OSIJEK d.o.o., OIB 43654507669</item>
      <item>Ministarstvo financija RH, Porezna uprava</item>
      <item>OTP BANKA d.d.</item>
      <item>OD ŽURIĆ I PARTNERI</item>
      <item>odvj. SANJA RELIĆ, OD Pećarević &amp; Relić</item>
    </derivirana_varijabla>
  </DomainObject.Predmet.OstaliListFormatedOIB>
  <DomainObject.Predmet.OstaliListFormatedWithAdress>
    <izvorni_sadrzaj>
      <item>ŽUPANIJSKO DRŽAVNO ODVJETNIŠTVO U ZAGREBU punomoćnik sudionika u postupku REPUBLIKA HRVATSKA, MINISTARSTVO FINANCIJA POREZNA UPRAVA, PODRUČNI URED KRAPINA</item>
      <item>MARIO JAKOPEC, Zagorske brigade 6, 49222 Poznanovec punomoćnik sudionika u postupku ZMAJ d.o.o. poduzeće za proizvodnju tekstilne konfekcije, vanjsku i unutarnju trgovinu</item>
      <item>FINA ZAGREB</item>
      <item>OTP BANKA HRVATSKA d.d., Domovinskog rata 3, Zadar</item>
      <item>VABA BANKA d.d., Aleja kralja Zvonimira 1, 42000 Varaždin</item>
      <item>ZAGREBAČKA BANKA d.d., Paromlinska 2, 10000 Zagreb</item>
      <item>SOCIETE GENERALE GROUP-SPLITSKA BANKA d.d., Ruđera Boškovića 16, 21000 Split</item>
      <item>PRIVREDNA BANKA ZAGREB d.d., Račkoga 6, 10000 Zagreb</item>
      <item>Marija Vujčić Turkulin, Vrtlarska 3, 10000 Zagreb</item>
      <item>PAVAO MRKONJIĆ, odvjetnik, Ante Topić Mimare 24, 10000 Zagreb</item>
      <item>MAROJE STJEPOVIĆ, N. Pavića 26, 10000 Zagreb</item>
      <item>OD PETRIĆ I DR., Kolodvorska 13, 42000 Varaždin</item>
      <item>MERVAN BEGOVIĆ, odvjetnik, Vincenta iz Kastva 18, 10000 Zagreb</item>
      <item>NEXE BETON d.o.o., B. Radića 200, Našice</item>
      <item>VODOVOD-OSIJEK d.o.o., Poljski put l, 31000 Osijek</item>
      <item>Ministarstvo financija RH, Porezna uprava, ., 49000 Krapina</item>
      <item>OTP BANKA d.d., Domovinskog rata 3, 23000 Zadar</item>
      <item>OD ŽURIĆ I PARTNERI, Ivana Lučića 2/A, 10000 Zagreb</item>
      <item>odvj. SANJA RELIĆ, OD Pećarević &amp; Relić, Zaharova 5, 10000 Zagreb</item>
    </izvorni_sadrzaj>
    <derivirana_varijabla naziv="DomainObject.Predmet.OstaliListFormatedWithAdress_1">
      <item>ŽUPANIJSKO DRŽAVNO ODVJETNIŠTVO U ZAGREBU punomoćnik sudionika u postupku REPUBLIKA HRVATSKA, MINISTARSTVO FINANCIJA POREZNA UPRAVA, PODRUČNI URED KRAPINA</item>
      <item>MARIO JAKOPEC, Zagorske brigade 6, 49222 Poznanovec punomoćnik sudionika u postupku ZMAJ d.o.o. poduzeće za proizvodnju tekstilne konfekcije, vanjsku i unutarnju trgovinu</item>
      <item>FINA ZAGREB</item>
      <item>OTP BANKA HRVATSKA d.d., Domovinskog rata 3, Zadar</item>
      <item>VABA BANKA d.d., Aleja kralja Zvonimira 1, 42000 Varaždin</item>
      <item>ZAGREBAČKA BANKA d.d., Paromlinska 2, 10000 Zagreb</item>
      <item>SOCIETE GENERALE GROUP-SPLITSKA BANKA d.d., Ruđera Boškovića 16, 21000 Split</item>
      <item>PRIVREDNA BANKA ZAGREB d.d., Račkoga 6, 10000 Zagreb</item>
      <item>Marija Vujčić Turkulin, Vrtlarska 3, 10000 Zagreb</item>
      <item>PAVAO MRKONJIĆ, odvjetnik, Ante Topić Mimare 24, 10000 Zagreb</item>
      <item>MAROJE STJEPOVIĆ, N. Pavića 26, 10000 Zagreb</item>
      <item>OD PETRIĆ I DR., Kolodvorska 13, 42000 Varaždin</item>
      <item>MERVAN BEGOVIĆ, odvjetnik, Vincenta iz Kastva 18, 10000 Zagreb</item>
      <item>NEXE BETON d.o.o., B. Radića 200, Našice</item>
      <item>VODOVOD-OSIJEK d.o.o., Poljski put l, 31000 Osijek</item>
      <item>Ministarstvo financija RH, Porezna uprava, ., 49000 Krapina</item>
      <item>OTP BANKA d.d., Domovinskog rata 3, 23000 Zadar</item>
      <item>OD ŽURIĆ I PARTNERI, Ivana Lučića 2/A, 10000 Zagreb</item>
      <item>odvj. SANJA RELIĆ, OD Pećarević &amp; Relić, Zaharova 5, 10000 Zagreb</item>
    </derivirana_varijabla>
  </DomainObject.Predmet.OstaliListFormatedWithAdress>
  <DomainObject.Predmet.OstaliListFormatedWithAdressOIB>
    <izvorni_sadrzaj>
      <item>ŽUPANIJSKO DRŽAVNO ODVJETNIŠTVO U ZAGREBU punomoćnik sudionika u postupku REPUBLIKA HRVATSKA, MINISTARSTVO FINANCIJA POREZNA UPRAVA, PODRUČNI URED KRAPINA</item>
      <item>MARIO JAKOPEC, Zagorske brigade 6, 49222 Poznanovec punomoćnik sudionika u postupku ZMAJ d.o.o. poduzeće za proizvodnju tekstilne konfekcije, vanjsku i unutarnju trgovinu</item>
      <item>FINA ZAGREB, OIB 85821130368</item>
      <item>OTP BANKA HRVATSKA d.d., OIB 52508873833, Domovinskog rata 3, Zadar</item>
      <item>VABA BANKA d.d., OIB 38182927268, Aleja kralja Zvonimira 1, 42000 Varaždin</item>
      <item>ZAGREBAČKA BANKA d.d., OIB 92963223473, Paromlinska 2, 10000 Zagreb</item>
      <item>SOCIETE GENERALE GROUP-SPLITSKA BANKA d.d., OIB 69326397242, Ruđera Boškovića 16, 21000 Split</item>
      <item>PRIVREDNA BANKA ZAGREB d.d., OIB 02535697732, Račkoga 6, 10000 Zagreb</item>
      <item>Marija Vujčić Turkulin, OIB 22593287559, Vrtlarska 3, 10000 Zagreb</item>
      <item>PAVAO MRKONJIĆ, odvjetnik, Ante Topić Mimare 24, 10000 Zagreb</item>
      <item>MAROJE STJEPOVIĆ, N. Pavića 26, 10000 Zagreb</item>
      <item>OD PETRIĆ I DR., Kolodvorska 13, 42000 Varaždin</item>
      <item>MERVAN BEGOVIĆ, odvjetnik, Vincenta iz Kastva 18, 10000 Zagreb</item>
      <item>NEXE BETON d.o.o., OIB 48358267745, B. Radića 200, Našice</item>
      <item>VODOVOD-OSIJEK d.o.o., OIB 43654507669, Poljski put l, 31000 Osijek</item>
      <item>Ministarstvo financija RH, Porezna uprava, ., 49000 Krapina</item>
      <item>OTP BANKA d.d., Domovinskog rata 3, 23000 Zadar</item>
      <item>OD ŽURIĆ I PARTNERI, Ivana Lučića 2/A, 10000 Zagreb</item>
      <item>odvj. SANJA RELIĆ, OD Pećarević &amp; Relić, Zaharova 5, 10000 Zagreb</item>
    </izvorni_sadrzaj>
    <derivirana_varijabla naziv="DomainObject.Predmet.OstaliListFormatedWithAdressOIB_1">
      <item>ŽUPANIJSKO DRŽAVNO ODVJETNIŠTVO U ZAGREBU punomoćnik sudionika u postupku REPUBLIKA HRVATSKA, MINISTARSTVO FINANCIJA POREZNA UPRAVA, PODRUČNI URED KRAPINA</item>
      <item>MARIO JAKOPEC, Zagorske brigade 6, 49222 Poznanovec punomoćnik sudionika u postupku ZMAJ d.o.o. poduzeće za proizvodnju tekstilne konfekcije, vanjsku i unutarnju trgovinu</item>
      <item>FINA ZAGREB, OIB 85821130368</item>
      <item>OTP BANKA HRVATSKA d.d., OIB 52508873833, Domovinskog rata 3, Zadar</item>
      <item>VABA BANKA d.d., OIB 38182927268, Aleja kralja Zvonimira 1, 42000 Varaždin</item>
      <item>ZAGREBAČKA BANKA d.d., OIB 92963223473, Paromlinska 2, 10000 Zagreb</item>
      <item>SOCIETE GENERALE GROUP-SPLITSKA BANKA d.d., OIB 69326397242, Ruđera Boškovića 16, 21000 Split</item>
      <item>PRIVREDNA BANKA ZAGREB d.d., OIB 02535697732, Račkoga 6, 10000 Zagreb</item>
      <item>Marija Vujčić Turkulin, OIB 22593287559, Vrtlarska 3, 10000 Zagreb</item>
      <item>PAVAO MRKONJIĆ, odvjetnik, Ante Topić Mimare 24, 10000 Zagreb</item>
      <item>MAROJE STJEPOVIĆ, N. Pavića 26, 10000 Zagreb</item>
      <item>OD PETRIĆ I DR., Kolodvorska 13, 42000 Varaždin</item>
      <item>MERVAN BEGOVIĆ, odvjetnik, Vincenta iz Kastva 18, 10000 Zagreb</item>
      <item>NEXE BETON d.o.o., OIB 48358267745, B. Radića 200, Našice</item>
      <item>VODOVOD-OSIJEK d.o.o., OIB 43654507669, Poljski put l, 31000 Osijek</item>
      <item>Ministarstvo financija RH, Porezna uprava, ., 49000 Krapina</item>
      <item>OTP BANKA d.d., Domovinskog rata 3, 23000 Zadar</item>
      <item>OD ŽURIĆ I PARTNERI, Ivana Lučića 2/A, 10000 Zagreb</item>
      <item>odvj. SANJA RELIĆ, OD Pećarević &amp; Relić, Zaharova 5, 10000 Zagreb</item>
    </derivirana_varijabla>
  </DomainObject.Predmet.OstaliListFormatedWithAdressOIB>
  <DomainObject.Predmet.OstaliListNazivFormated>
    <izvorni_sadrzaj>
      <item>ŽUPANIJSKO DRŽAVNO ODVJETNIŠTVO U ZAGREBU</item>
      <item>MARIO JAKOPEC</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OD ŽURIĆ I PARTNERI</item>
      <item>odvj. SANJA RELIĆ, OD Pećarević &amp; Relić</item>
    </izvorni_sadrzaj>
    <derivirana_varijabla naziv="DomainObject.Predmet.OstaliListNazivFormated_1">
      <item>ŽUPANIJSKO DRŽAVNO ODVJETNIŠTVO U ZAGREBU</item>
      <item>MARIO JAKOPEC</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OD ŽURIĆ I PARTNERI</item>
      <item>odvj. SANJA RELIĆ, OD Pećarević &amp; Relić</item>
    </derivirana_varijabla>
  </DomainObject.Predmet.OstaliListNazivFormated>
  <DomainObject.Predmet.OstaliListNazivFormatedOIB>
    <izvorni_sadrzaj>
      <item>ŽUPANIJSKO DRŽAVNO ODVJETNIŠTVO U ZAGREBU</item>
      <item>MARIO JAKOPEC</item>
      <item>FINA ZAGREB, OIB 85821130368</item>
      <item>OTP BANKA HRVATSKA d.d., OIB 52508873833</item>
      <item>VABA BANKA d.d., OIB 38182927268</item>
      <item>ZAGREBAČKA BANKA d.d., OIB 92963223473</item>
      <item>SOCIETE GENERALE GROUP-SPLITSKA BANKA d.d., OIB 69326397242</item>
      <item>PRIVREDNA BANKA ZAGREB d.d., OIB 02535697732</item>
      <item>Marija Vujčić Turkulin, OIB 22593287559</item>
      <item>PAVAO MRKONJIĆ, odvjetnik</item>
      <item>MAROJE STJEPOVIĆ</item>
      <item>OD PETRIĆ I DR.</item>
      <item>MERVAN BEGOVIĆ, odvjetnik</item>
      <item>NEXE BETON d.o.o., OIB 48358267745</item>
      <item>VODOVOD-OSIJEK d.o.o., OIB 43654507669</item>
      <item>Ministarstvo financija RH, Porezna uprava</item>
      <item>OTP BANKA d.d.</item>
      <item>OD ŽURIĆ I PARTNERI</item>
      <item>odvj. SANJA RELIĆ, OD Pećarević &amp; Relić</item>
    </izvorni_sadrzaj>
    <derivirana_varijabla naziv="DomainObject.Predmet.OstaliListNazivFormatedOIB_1">
      <item>ŽUPANIJSKO DRŽAVNO ODVJETNIŠTVO U ZAGREBU</item>
      <item>MARIO JAKOPEC</item>
      <item>FINA ZAGREB, OIB 85821130368</item>
      <item>OTP BANKA HRVATSKA d.d., OIB 52508873833</item>
      <item>VABA BANKA d.d., OIB 38182927268</item>
      <item>ZAGREBAČKA BANKA d.d., OIB 92963223473</item>
      <item>SOCIETE GENERALE GROUP-SPLITSKA BANKA d.d., OIB 69326397242</item>
      <item>PRIVREDNA BANKA ZAGREB d.d., OIB 02535697732</item>
      <item>Marija Vujčić Turkulin, OIB 22593287559</item>
      <item>PAVAO MRKONJIĆ, odvjetnik</item>
      <item>MAROJE STJEPOVIĆ</item>
      <item>OD PETRIĆ I DR.</item>
      <item>MERVAN BEGOVIĆ, odvjetnik</item>
      <item>NEXE BETON d.o.o., OIB 48358267745</item>
      <item>VODOVOD-OSIJEK d.o.o., OIB 43654507669</item>
      <item>Ministarstvo financija RH, Porezna uprava</item>
      <item>OTP BANKA d.d.</item>
      <item>OD ŽURIĆ I PARTNERI</item>
      <item>odvj. SANJA RELIĆ, OD Pećarević &amp; Relić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St-1653/2011-250</izvorni_sadrzaj>
    <derivirana_varijabla naziv="DomainObject.PoslovniBrojDokumenta_1">St-1653/2011-250</derivirana_varijabla>
  </DomainObject.PoslovniBrojDokumenta>
  <DomainObject.Predmet.StrankaIDrugi>
    <izvorni_sadrzaj>REPUBLIKA HRVATSKA, MINISTARSTVO FINANCIJA POREZNA UPRAVA, PODRUČNI URED KRAPINA i dr.</izvorni_sadrzaj>
    <derivirana_varijabla naziv="DomainObject.Predmet.StrankaIDrugi_1">REPUBLIKA HRVATSKA, MINISTARSTVO FINANCIJA POREZNA UPRAVA, PODRUČNI URED KRAPINA i dr.</derivirana_varijabla>
  </DomainObject.Predmet.StrankaIDrugi>
  <DomainObject.Predmet.ProtustrankaIDrugi>
    <izvorni_sadrzaj>ZMAJ d.o.o. poduzeće za proizvodnju tekstilne konfekcije, vanjsku i unutarnju trgovinu</izvorni_sadrzaj>
    <derivirana_varijabla naziv="DomainObject.Predmet.ProtustrankaIDrugi_1">ZMAJ d.o.o. poduzeće za proizvodnju tekstilne konfekcije, vanjsku i unutarnju trgovinu</derivirana_varijabla>
  </DomainObject.Predmet.ProtustrankaIDrugi>
  <DomainObject.Predmet.StrankaIDrugiAdressOIB>
    <izvorni_sadrzaj>REPUBLIKA HRVATSKA, MINISTARSTVO FINANCIJA POREZNA UPRAVA, PODRUČNI URED KRAPINA, OIB 18683136487 i dr.</izvorni_sadrzaj>
    <derivirana_varijabla naziv="DomainObject.Predmet.StrankaIDrugiAdressOIB_1">REPUBLIKA HRVATSKA, MINISTARSTVO FINANCIJA POREZNA UPRAVA, PODRUČNI URED KRAPINA, OIB 18683136487 i dr.</derivirana_varijabla>
  </DomainObject.Predmet.StrankaIDrugiAdressOIB>
  <DomainObject.Predmet.ProtustrankaIDrugiAdressOIB>
    <izvorni_sadrzaj>ZMAJ d.o.o. poduzeće za proizvodnju tekstilne konfekcije, vanjsku i unutarnju trgovinu, OIB 39545253975, ZAGORSKE BRIGADE 6, Poznanovec</izvorni_sadrzaj>
    <derivirana_varijabla naziv="DomainObject.Predmet.ProtustrankaIDrugiAdressOIB_1">ZMAJ d.o.o. poduzeće za proizvodnju tekstilne konfekcije, vanjsku i unutarnju trgovinu, OIB 39545253975, ZAGORSKE BRIGADE 6, Poznanovec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ZMAJ d.o.o. poduzeće za proizvodnju tekstilne konfekcije, vanjsku i unutarnju trgovinu</item>
      <item>ŽUPANIJSKO DRŽAVNO ODVJETNIŠTVO U ZAGREBU</item>
      <item>REPUBLIKA HRVATSKA, MINISTARSTVO FINANCIJA POREZNA UPRAVA, PODRUČNI URED KRAPINA</item>
      <item>MARIO JAKOPEC</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KOMUNALNO DRUŠTVO PAG</item>
      <item>VEČERNJI LIST d.o.o.</item>
      <item>FUNDA d.o.o.</item>
      <item>BMD STIL d.o.o.</item>
      <item>Alpe-Adria poslovodstvo društvo s ograničenom odgovornošću za promet nekretnina</item>
      <item>HYPO LEASING KROATIEN</item>
      <item>ODVJ. EČIMOVIĆ JOSIP</item>
      <item>ALLIANZ ZAGREB d.d.</item>
      <item>OD ŽURIĆ I PARTNERI</item>
      <item>SLAP VIROVITICA d.o.o. za trgovinu, održavanje motornih vozila i usluge</item>
      <item>MAKI d.o.o.</item>
      <item>BRANKA BIĆANIĆ</item>
      <item>KSENIJA POCRNIĆ</item>
      <item>FUTURA d.o.o.</item>
      <item>Katica Mahnet</item>
      <item>SLAP VIROVITICA d.o.o. za trgovinu, održavanje motornih vozila i usluge</item>
      <item>BRANKO MAHNET</item>
      <item>OPĆINSKI GRAĐANSKI SUD U ZAGREBU</item>
      <item>odvj. SANJA RELIĆ, OD Pećarević &amp; Relić</item>
    </izvorni_sadrzaj>
    <derivirana_varijabla naziv="DomainObject.Predmet.SudioniciListNaziv_1">
      <item>ZMAJ d.o.o. poduzeće za proizvodnju tekstilne konfekcije, vanjsku i unutarnju trgovinu</item>
      <item>ŽUPANIJSKO DRŽAVNO ODVJETNIŠTVO U ZAGREBU</item>
      <item>REPUBLIKA HRVATSKA, MINISTARSTVO FINANCIJA POREZNA UPRAVA, PODRUČNI URED KRAPINA</item>
      <item>MARIO JAKOPEC</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KOMUNALNO DRUŠTVO PAG</item>
      <item>VEČERNJI LIST d.o.o.</item>
      <item>FUNDA d.o.o.</item>
      <item>BMD STIL d.o.o.</item>
      <item>Alpe-Adria poslovodstvo društvo s ograničenom odgovornošću za promet nekretnina</item>
      <item>HYPO LEASING KROATIEN</item>
      <item>ODVJ. EČIMOVIĆ JOSIP</item>
      <item>ALLIANZ ZAGREB d.d.</item>
      <item>OD ŽURIĆ I PARTNERI</item>
      <item>SLAP VIROVITICA d.o.o. za trgovinu, održavanje motornih vozila i usluge</item>
      <item>MAKI d.o.o.</item>
      <item>BRANKA BIĆANIĆ</item>
      <item>KSENIJA POCRNIĆ</item>
      <item>FUTURA d.o.o.</item>
      <item>Katica Mahnet</item>
      <item>SLAP VIROVITICA d.o.o. za trgovinu, održavanje motornih vozila i usluge</item>
      <item>BRANKO MAHNET</item>
      <item>OPĆINSKI GRAĐANSKI SUD U ZAGREBU</item>
      <item>odvj. SANJA RELIĆ, OD Pećarević &amp; Relić</item>
    </derivirana_varijabla>
  </DomainObject.Predmet.SudioniciListNaziv>
  <DomainObject.Predmet.SudioniciListAdressOIB>
    <izvorni_sadrzaj>
      <item>ZMAJ d.o.o. poduzeće za proizvodnju tekstilne konfekcije, vanjsku i unutarnju trgovinu, OIB 39545253975, ZAGORSKE BRIGADE 6,Poznanovec</item>
      <item>ŽUPANIJSKO DRŽAVNO ODVJETNIŠTVO U ZAGREBU</item>
      <item>REPUBLIKA HRVATSKA, MINISTARSTVO FINANCIJA POREZNA UPRAVA, PODRUČNI URED KRAPINA, OIB 18683136487</item>
      <item>MARIO JAKOPEC, Zagorske brigade 6,49222 Poznanovec</item>
      <item>FINA ZAGREB, OIB 85821130368</item>
      <item>OTP BANKA HRVATSKA d.d., OIB 52508873833, Domovinskog rata 3,Zadar</item>
      <item>VABA BANKA d.d., OIB 38182927268, Aleja kralja Zvonimira 1,42000 Varaždin</item>
      <item>ZAGREBAČKA BANKA d.d., OIB 92963223473, Paromlinska 2,10000 Zagreb</item>
      <item>SOCIETE GENERALE GROUP-SPLITSKA BANKA d.d., OIB 69326397242, Ruđera Boškovića 16,21000 Split</item>
      <item>PRIVREDNA BANKA ZAGREB d.d., OIB 02535697732, Račkoga 6,10000 Zagreb</item>
      <item>Marija Vujčić Turkulin, OIB 22593287559, Vrtlarska 3,10000 Zagreb</item>
      <item>PAVAO MRKONJIĆ, odvjetnik, Ante Topić Mimare 24,10000 Zagreb</item>
      <item>MAROJE STJEPOVIĆ, N. Pavića 26,10000 Zagreb</item>
      <item>OD PETRIĆ I DR., Kolodvorska 13,42000 Varaždin</item>
      <item>MERVAN BEGOVIĆ, odvjetnik, Vincenta iz Kastva 18,10000 Zagreb</item>
      <item>NEXE BETON d.o.o., OIB 48358267745, B. Radića 200,Našice</item>
      <item>VODOVOD-OSIJEK d.o.o., OIB 43654507669, Poljski put l,31000 Osijek</item>
      <item>Ministarstvo financija RH, Porezna uprava, .,49000 Krapina</item>
      <item>OTP BANKA d.d., Domovinskog rata 3,23000 Zadar</item>
      <item>KOMUNALNO DRUŠTVO PAG, OIB 08382999002</item>
      <item>VEČERNJI LIST d.o.o., OIB 92276133102, Oreškovićeva 6H/1,10000 Zagreb</item>
      <item>FUNDA d.o.o., OIB 01834433810, Bana Josipa Jelačića 45,10290 Zaprešić</item>
      <item>BMD STIL d.o.o., OIB 96086822394, Bedenica 45 A,10380 Bedenica</item>
      <item>Alpe-Adria poslovodstvo društvo s ograničenom odgovornošću za promet nekretnina, OIB 99488126785, Slavonska avenija 6 a,10000 Zagreb</item>
      <item>HYPO LEASING KROATIEN</item>
      <item>ODVJ. EČIMOVIĆ JOSIP</item>
      <item>ALLIANZ ZAGREB d.d., OIB 23759810849, Heinzelova 70,10000 Zagreb</item>
      <item>OD ŽURIĆ I PARTNERI, Ivana Lučića 2/A,10000 Zagreb</item>
      <item>SLAP VIROVITICA d.o.o. za trgovinu, održavanje motornih vozila i usluge, OIB 43976759100, Franje Fujsa 35,33000 Virovitica</item>
      <item>MAKI d.o.o., OIB 38541508228, Ulica Pavla Radića 110,33000 Virovitica</item>
      <item>BRANKA BIĆANIĆ</item>
      <item>KSENIJA POCRNIĆ, OIB 81206731844, Zagrebačka 4,10370 Prikraj</item>
      <item>FUTURA d.o.o., OIB 13246844539, Franje Fujsa 35,33000 Virovitica</item>
      <item>Katica Mahnet, OIB 87704381745, Turkovčina 4,10380 Turkovčina</item>
      <item>SLAP VIROVITICA d.o.o. za trgovinu, održavanje motornih vozila i usluge, OIB 43976759100, Franje Fujsa 35,33000 Virovitica</item>
      <item>BRANKO MAHNET, OIB 61946338053</item>
      <item>OPĆINSKI GRAĐANSKI SUD U ZAGREBU, OIB 01252163117</item>
      <item>odvj. SANJA RELIĆ, OD Pećarević &amp; Relić, Zaharova 5,10000 Zagreb</item>
    </izvorni_sadrzaj>
    <derivirana_varijabla naziv="DomainObject.Predmet.SudioniciListAdressOIB_1">
      <item>ZMAJ d.o.o. poduzeće za proizvodnju tekstilne konfekcije, vanjsku i unutarnju trgovinu, OIB 39545253975, ZAGORSKE BRIGADE 6,Poznanovec</item>
      <item>ŽUPANIJSKO DRŽAVNO ODVJETNIŠTVO U ZAGREBU</item>
      <item>REPUBLIKA HRVATSKA, MINISTARSTVO FINANCIJA POREZNA UPRAVA, PODRUČNI URED KRAPINA, OIB 18683136487</item>
      <item>MARIO JAKOPEC, Zagorske brigade 6,49222 Poznanovec</item>
      <item>FINA ZAGREB, OIB 85821130368</item>
      <item>OTP BANKA HRVATSKA d.d., OIB 52508873833, Domovinskog rata 3,Zadar</item>
      <item>VABA BANKA d.d., OIB 38182927268, Aleja kralja Zvonimira 1,42000 Varaždin</item>
      <item>ZAGREBAČKA BANKA d.d., OIB 92963223473, Paromlinska 2,10000 Zagreb</item>
      <item>SOCIETE GENERALE GROUP-SPLITSKA BANKA d.d., OIB 69326397242, Ruđera Boškovića 16,21000 Split</item>
      <item>PRIVREDNA BANKA ZAGREB d.d., OIB 02535697732, Račkoga 6,10000 Zagreb</item>
      <item>Marija Vujčić Turkulin, OIB 22593287559, Vrtlarska 3,10000 Zagreb</item>
      <item>PAVAO MRKONJIĆ, odvjetnik, Ante Topić Mimare 24,10000 Zagreb</item>
      <item>MAROJE STJEPOVIĆ, N. Pavića 26,10000 Zagreb</item>
      <item>OD PETRIĆ I DR., Kolodvorska 13,42000 Varaždin</item>
      <item>MERVAN BEGOVIĆ, odvjetnik, Vincenta iz Kastva 18,10000 Zagreb</item>
      <item>NEXE BETON d.o.o., OIB 48358267745, B. Radića 200,Našice</item>
      <item>VODOVOD-OSIJEK d.o.o., OIB 43654507669, Poljski put l,31000 Osijek</item>
      <item>Ministarstvo financija RH, Porezna uprava, .,49000 Krapina</item>
      <item>OTP BANKA d.d., Domovinskog rata 3,23000 Zadar</item>
      <item>KOMUNALNO DRUŠTVO PAG, OIB 08382999002</item>
      <item>VEČERNJI LIST d.o.o., OIB 92276133102, Oreškovićeva 6H/1,10000 Zagreb</item>
      <item>FUNDA d.o.o., OIB 01834433810, Bana Josipa Jelačića 45,10290 Zaprešić</item>
      <item>BMD STIL d.o.o., OIB 96086822394, Bedenica 45 A,10380 Bedenica</item>
      <item>Alpe-Adria poslovodstvo društvo s ograničenom odgovornošću za promet nekretnina, OIB 99488126785, Slavonska avenija 6 a,10000 Zagreb</item>
      <item>HYPO LEASING KROATIEN</item>
      <item>ODVJ. EČIMOVIĆ JOSIP</item>
      <item>ALLIANZ ZAGREB d.d., OIB 23759810849, Heinzelova 70,10000 Zagreb</item>
      <item>OD ŽURIĆ I PARTNERI, Ivana Lučića 2/A,10000 Zagreb</item>
      <item>SLAP VIROVITICA d.o.o. za trgovinu, održavanje motornih vozila i usluge, OIB 43976759100, Franje Fujsa 35,33000 Virovitica</item>
      <item>MAKI d.o.o., OIB 38541508228, Ulica Pavla Radića 110,33000 Virovitica</item>
      <item>BRANKA BIĆANIĆ</item>
      <item>KSENIJA POCRNIĆ, OIB 81206731844, Zagrebačka 4,10370 Prikraj</item>
      <item>FUTURA d.o.o., OIB 13246844539, Franje Fujsa 35,33000 Virovitica</item>
      <item>Katica Mahnet, OIB 87704381745, Turkovčina 4,10380 Turkovčina</item>
      <item>SLAP VIROVITICA d.o.o. za trgovinu, održavanje motornih vozila i usluge, OIB 43976759100, Franje Fujsa 35,33000 Virovitica</item>
      <item>BRANKO MAHNET, OIB 61946338053</item>
      <item>OPĆINSKI GRAĐANSKI SUD U ZAGREBU, OIB 01252163117</item>
      <item>odvj. SANJA RELIĆ, OD Pećarević &amp; Relić, Zaharova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39545253975</item>
      <item>, OIB null</item>
      <item>, OIB 18683136487</item>
      <item>, OIB null</item>
      <item>, OIB 85821130368</item>
      <item>, OIB 52508873833</item>
      <item>, OIB 38182927268</item>
      <item>, OIB 92963223473</item>
      <item>, OIB 69326397242</item>
      <item>, OIB 02535697732</item>
      <item>, OIB 22593287559</item>
      <item>, OIB null</item>
      <item>, OIB null</item>
      <item>, OIB null</item>
      <item>, OIB null</item>
      <item>, OIB 48358267745</item>
      <item>, OIB 43654507669</item>
      <item>, OIB null</item>
      <item>, OIB null</item>
      <item>, OIB 08382999002</item>
      <item>, OIB 92276133102</item>
      <item>, OIB 01834433810</item>
      <item>, OIB 96086822394</item>
      <item>, OIB 99488126785</item>
      <item>, OIB null</item>
      <item>, OIB null</item>
      <item>, OIB 23759810849</item>
      <item>, OIB null</item>
      <item>, OIB 43976759100</item>
      <item>, OIB 38541508228</item>
      <item>, OIB null</item>
      <item>, OIB 81206731844</item>
      <item>, OIB 13246844539</item>
      <item>, OIB 87704381745</item>
      <item>, OIB 43976759100</item>
      <item>, OIB 61946338053</item>
      <item>, OIB 01252163117</item>
      <item>, OIB null</item>
    </izvorni_sadrzaj>
    <derivirana_varijabla naziv="DomainObject.Predmet.SudioniciListNazivOIB_1">
      <item>, OIB 39545253975</item>
      <item>, OIB null</item>
      <item>, OIB 18683136487</item>
      <item>, OIB null</item>
      <item>, OIB 85821130368</item>
      <item>, OIB 52508873833</item>
      <item>, OIB 38182927268</item>
      <item>, OIB 92963223473</item>
      <item>, OIB 69326397242</item>
      <item>, OIB 02535697732</item>
      <item>, OIB 22593287559</item>
      <item>, OIB null</item>
      <item>, OIB null</item>
      <item>, OIB null</item>
      <item>, OIB null</item>
      <item>, OIB 48358267745</item>
      <item>, OIB 43654507669</item>
      <item>, OIB null</item>
      <item>, OIB null</item>
      <item>, OIB 08382999002</item>
      <item>, OIB 92276133102</item>
      <item>, OIB 01834433810</item>
      <item>, OIB 96086822394</item>
      <item>, OIB 99488126785</item>
      <item>, OIB null</item>
      <item>, OIB null</item>
      <item>, OIB 23759810849</item>
      <item>, OIB null</item>
      <item>, OIB 43976759100</item>
      <item>, OIB 38541508228</item>
      <item>, OIB null</item>
      <item>, OIB 81206731844</item>
      <item>, OIB 13246844539</item>
      <item>, OIB 87704381745</item>
      <item>, OIB 43976759100</item>
      <item>, OIB 61946338053</item>
      <item>, OIB 01252163117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335</properties:Words>
  <properties:Characters>1670</properties:Characters>
  <properties:Lines>48</properties:Lines>
  <properties:Paragraphs>21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2018-09-17T12:58:00Z</dcterms:created>
  <dc:creator>Valentina Kranjčić</dc:creator>
  <cp:lastModifiedBy>Monika Grbac</cp:lastModifiedBy>
  <cp:lastPrinted>2018-09-17T13:04:00Z</cp:lastPrinted>
  <dcterms:modified xmlns:xsi="http://www.w3.org/2001/XMLSchema-instance" xsi:type="dcterms:W3CDTF">2018-09-17T13:05:00Z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St-1653/2011-250 / Odluka - Rješenje - dioba (st-1653-11 ZMAJ 2x.docx)</vt:lpwstr>
  </prop:property>
  <prop:property name="CC_coloring" pid="4" fmtid="{D5CDD505-2E9C-101B-9397-08002B2CF9AE}">
    <vt:bool>false</vt:bool>
  </prop:property>
  <prop:property name="BrojStranica" pid="5" fmtid="{D5CDD505-2E9C-101B-9397-08002B2CF9AE}">
    <vt:i4>1</vt:i4>
  </prop:property>
</prop:Properties>
</file>