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e493" w14:paraId="912e493" w:rsidRDefault="00151335" w:rsidP="00151335" w:rsidR="00151335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51335" w:rsidR="00151335">
        <w:tc>
          <w:tcPr>
            <w:tcW w:type="dxa" w:w="2985"/>
            <w:hideMark/>
          </w:tcPr>
          <w:p w:rsidRDefault="00151335" w:rsidR="0015133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1335" w:rsidR="00151335">
            <w:pPr>
              <w:jc w:val="center"/>
            </w:pPr>
            <w:r>
              <w:t>Republika Hrvatska</w:t>
            </w:r>
          </w:p>
          <w:p w:rsidRDefault="00151335" w:rsidR="00151335">
            <w:pPr>
              <w:jc w:val="center"/>
            </w:pPr>
            <w:r>
              <w:t>Trgovački sud u Varaždinu</w:t>
            </w:r>
          </w:p>
          <w:p w:rsidRDefault="00151335" w:rsidR="00151335">
            <w:pPr>
              <w:jc w:val="center"/>
            </w:pPr>
            <w:r>
              <w:t>Varaždin, Braće Radić 2</w:t>
            </w:r>
          </w:p>
        </w:tc>
      </w:tr>
    </w:tbl>
    <w:p w:rsidRDefault="00151335" w:rsidP="00151335" w:rsidR="00151335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51335" w:rsidR="00151335">
        <w:trPr>
          <w:jc w:val="right"/>
        </w:trPr>
        <w:tc>
          <w:tcPr>
            <w:tcW w:type="dxa" w:w="4320"/>
            <w:hideMark/>
          </w:tcPr>
          <w:p w:rsidRDefault="00151335" w:rsidP="00151335" w:rsidR="00151335">
            <w:pPr>
              <w:pStyle w:val="VSVerzija"/>
            </w:pPr>
            <w:r>
              <w:t xml:space="preserve">                   Poslovni broj:  6 St-78/2012-54</w:t>
            </w:r>
            <w:r>
              <w:t>7</w:t>
            </w:r>
          </w:p>
        </w:tc>
      </w:tr>
    </w:tbl>
    <w:p w:rsidRDefault="00151335" w:rsidP="00151335" w:rsidR="00151335"/>
    <w:p w:rsidRDefault="00151335" w:rsidP="00151335" w:rsidR="00151335"/>
    <w:p w:rsidRDefault="00151335" w:rsidP="00151335" w:rsidR="00151335">
      <w:pPr>
        <w:jc w:val="center"/>
      </w:pPr>
      <w:r>
        <w:t>R E P U B L I K A        H R V A T S K A</w:t>
      </w:r>
    </w:p>
    <w:p w:rsidRDefault="00151335" w:rsidP="00151335" w:rsidR="00151335"/>
    <w:p w:rsidRDefault="00151335" w:rsidP="00151335" w:rsidR="00151335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151335" w:rsidP="00151335" w:rsidR="00151335"/>
    <w:p w:rsidRDefault="00151335" w:rsidP="00151335" w:rsidR="00151335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ZAKMARDY d.o.o., u stečaju, iz Varaždina, J. </w:t>
      </w:r>
      <w:proofErr w:type="spellStart"/>
      <w:r>
        <w:t>Habdelića</w:t>
      </w:r>
      <w:proofErr w:type="spellEnd"/>
      <w:r>
        <w:t xml:space="preserve"> br. 4, OIB: 91690558135, MBS: 070010266, kojeg zastupa stečajni upravitelj Sanja Mihalić, odvjetnica iz Varaždina, Alojzija</w:t>
      </w:r>
      <w:r>
        <w:t xml:space="preserve"> Stepinca br. 1, izvan ročišta 12</w:t>
      </w:r>
      <w:r>
        <w:t>. prosinca 2018.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center"/>
      </w:pPr>
      <w:r>
        <w:t>r   i   j   e   š   i   o        j   e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  <w:r>
        <w:tab/>
        <w:t xml:space="preserve">1) Daje se suglasnost na završnu diobu koju je predložio stečajni upravitelj od </w:t>
      </w:r>
      <w:r>
        <w:t>11. prosinca</w:t>
      </w:r>
      <w:r>
        <w:t xml:space="preserve"> 2018.</w:t>
      </w:r>
    </w:p>
    <w:p w:rsidRDefault="00151335" w:rsidP="00151335" w:rsidR="00151335">
      <w:pPr>
        <w:jc w:val="both"/>
      </w:pPr>
    </w:p>
    <w:p w:rsidRDefault="00151335" w:rsidP="00151335" w:rsidR="00151335" w:rsidRPr="00151335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  <w:r w:rsidRPr="00151335">
        <w:t>dan  24</w:t>
      </w:r>
      <w:r w:rsidRPr="00151335">
        <w:t xml:space="preserve">. prosinca  2018.  u  </w:t>
      </w:r>
      <w:r w:rsidRPr="00151335">
        <w:t>9,00</w:t>
      </w:r>
      <w:r w:rsidRPr="00151335">
        <w:t xml:space="preserve">  sati,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center"/>
      </w:pPr>
      <w:r>
        <w:t>D N E V N I           R E D</w:t>
      </w:r>
    </w:p>
    <w:p w:rsidRDefault="00151335" w:rsidP="00151335" w:rsidR="00151335"/>
    <w:p w:rsidRDefault="00151335" w:rsidP="00151335" w:rsidR="00151335">
      <w:r>
        <w:t>-Rasprava o završnom računu stečajnog upravitelja,</w:t>
      </w:r>
    </w:p>
    <w:p w:rsidRDefault="00151335" w:rsidP="00151335" w:rsidR="00151335">
      <w:pPr>
        <w:pStyle w:val="ListaeSPIS"/>
        <w:numPr>
          <w:ilvl w:val="0"/>
          <w:numId w:val="0"/>
        </w:numPr>
        <w:tabs>
          <w:tab w:pos="708" w:val="left"/>
        </w:tabs>
      </w:pPr>
      <w:r>
        <w:t>-Prigovori na završni popis,</w:t>
      </w:r>
    </w:p>
    <w:p w:rsidRDefault="00151335" w:rsidP="00151335" w:rsidR="00151335">
      <w:pPr>
        <w:pStyle w:val="ListaeSPIS"/>
        <w:numPr>
          <w:ilvl w:val="0"/>
          <w:numId w:val="0"/>
        </w:numPr>
        <w:tabs>
          <w:tab w:pos="708" w:val="left"/>
        </w:tabs>
      </w:pPr>
      <w:r>
        <w:t>-Razno.</w:t>
      </w:r>
    </w:p>
    <w:p w:rsidRDefault="00151335" w:rsidP="00151335" w:rsidR="00151335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151335" w:rsidP="00151335" w:rsidR="0015133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151335" w:rsidP="00151335" w:rsidR="0015133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151335" w:rsidP="00151335" w:rsidR="0015133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ab/>
        <w:t>4)   Na završno ročište se ovim rješenjem pozivaju :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  <w:r>
        <w:t>- stečajni upravitelj</w:t>
      </w:r>
      <w:r>
        <w:t xml:space="preserve"> Sanja Mihalić, odvjetnica iz Varaždina, Alojzija Stepinca br. 1,</w:t>
      </w:r>
    </w:p>
    <w:p w:rsidRDefault="00151335" w:rsidP="00151335" w:rsidR="00151335"/>
    <w:p w:rsidRDefault="00151335" w:rsidP="00151335" w:rsidR="00151335">
      <w:r>
        <w:t>-svi stečajni vjerovnici objavom na e-Oglasnoj ploči ovoga suda.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</w:p>
    <w:p w:rsidRDefault="00151335" w:rsidP="00151335" w:rsidR="00151335">
      <w:pPr>
        <w:jc w:val="center"/>
      </w:pPr>
      <w:r>
        <w:t>U Varaždinu 12</w:t>
      </w:r>
      <w:r>
        <w:t>. prosinca 2018.</w:t>
      </w:r>
    </w:p>
    <w:p w:rsidRDefault="00151335" w:rsidP="00151335" w:rsidR="00151335">
      <w:pPr>
        <w:jc w:val="both"/>
      </w:pPr>
      <w:r>
        <w:tab/>
      </w:r>
      <w:r>
        <w:tab/>
      </w:r>
    </w:p>
    <w:p w:rsidRDefault="00151335" w:rsidP="00151335" w:rsidR="00151335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151335" w:rsidP="00151335" w:rsidR="001513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  <w:bookmarkStart w:name="_GoBack" w:id="0"/>
      <w:bookmarkEnd w:id="0"/>
      <w:r>
        <w:t>DNA :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  <w:r>
        <w:t>Stečajni upravitelj</w:t>
      </w:r>
      <w:r>
        <w:t xml:space="preserve"> Sanja Mihalić, odvjetnica iz Varaždina, Alojzija Stepinca br. 1,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  <w:r>
        <w:t>e-Oglasna ploča ovoga suda.</w:t>
      </w: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</w:p>
    <w:p w:rsidRDefault="00151335" w:rsidP="00151335" w:rsidR="00151335">
      <w:pPr>
        <w:jc w:val="both"/>
      </w:pPr>
    </w:p>
    <w:p w:rsidRDefault="00AE649C" w:rsidP="004F27AE" w:rsidR="00AE649C" w:rsidRPr="00B76F3C">
      <w:pPr>
        <w:pStyle w:val="NormaleSPIS"/>
      </w:pPr>
    </w:p>
    <w:sectPr w:rsidSect="00151335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9CB" w:rsidP="00537B78" w:rsidR="009B79CB">
      <w:r>
        <w:separator/>
      </w:r>
    </w:p>
  </w:endnote>
  <w:endnote w:id="0" w:type="continuationSeparator">
    <w:p w:rsidRDefault="009B79CB" w:rsidP="00537B78" w:rsidR="009B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624423"/>
      <w:docPartObj>
        <w:docPartGallery w:val="Page Numbers (Bottom of Page)"/>
        <w:docPartUnique/>
      </w:docPartObj>
    </w:sdtPr>
    <w:sdtContent>
      <w:p w:rsidRDefault="00151335" w:rsidR="0015133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51335" w:rsidR="001513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9CB" w:rsidP="00537B78" w:rsidR="009B79CB">
      <w:r>
        <w:separator/>
      </w:r>
    </w:p>
  </w:footnote>
  <w:footnote w:id="0" w:type="continuationSeparator">
    <w:p w:rsidRDefault="009B79CB" w:rsidP="00537B78" w:rsidR="009B7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335" w:rsidR="008333A9">
    <w:pPr>
      <w:pStyle w:val="Zaglavlje"/>
    </w:pPr>
    <w:r>
      <w:rPr>
        <w:rStyle w:val="PozadinaSvijetloCrvena"/>
        <w:shd w:fill="auto" w:color="auto" w:val="clear"/>
      </w:rPr>
      <w:t>Poslovni broj : 6 St-78/2012-547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335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9CB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13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51335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13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51335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8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St-78/2012-547</izvorni_sadrzaj>
    <derivirana_varijabla naziv="DomainObject.Oznaka_1">St-78/2012-547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St-78/2012-547</izvorni_sadrzaj>
    <derivirana_varijabla naziv="DomainObject.PoslovniBrojDokumenta_1">St-78/2012-547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5DF79-AEA9-4DE5-B086-8E2322B7D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1164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2018-12-12T09:48:00Z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St-78/2012-547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