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8638" w14:paraId="0918638"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D72E6" w:rsidP="006F308D" w:rsidR="00CD72E6"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164A49" w:rsidP="006F308D" w:rsidR="00164A49"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120DB" w:rsidP="004120DB" w:rsidR="004120DB">
      <w:pPr>
        <w:jc w:val="both"/>
      </w:pPr>
    </w:p>
    <w:p w:rsidRDefault="008007A1" w:rsidP="008007A1" w:rsidR="008007A1">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LAMBADA j.d.o.o., Beli Manastir, Trg Slobode 29/A, MBS: 030191292, OIB: 46517294015</w:t>
      </w:r>
      <w:r>
        <w:rPr>
          <w:color w:val="000000"/>
        </w:rPr>
        <w:t>, dana 2</w:t>
      </w:r>
      <w:r w:rsidR="009C4CAB">
        <w:rPr>
          <w:color w:val="000000"/>
        </w:rPr>
        <w:t>6</w:t>
      </w:r>
      <w:r>
        <w:rPr>
          <w:color w:val="000000"/>
        </w:rPr>
        <w:t>.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8007A1">
        <w:t xml:space="preserve">direktoru Dejanu </w:t>
      </w:r>
      <w:proofErr w:type="spellStart"/>
      <w:r w:rsidR="008007A1">
        <w:t>Gregoran</w:t>
      </w:r>
      <w:proofErr w:type="spellEnd"/>
      <w:r w:rsidR="008007A1">
        <w:t xml:space="preserve">, OIB: </w:t>
      </w:r>
      <w:bookmarkStart w:name="_GoBack" w:id="0"/>
      <w:r w:rsidR="008007A1">
        <w:t>42337785532</w:t>
      </w:r>
      <w:bookmarkEnd w:id="0"/>
      <w:r w:rsidR="008007A1">
        <w:t>, Beli Manastir, Trg Slobode 29/A</w:t>
      </w:r>
      <w:r w:rsidR="00295C6F">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8007A1">
        <w:t>LAMBADA j.d.o.o., Beli Manastir, Trg Slobode 29/A, MBS: 030191292, OIB: 46517294015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95C6F" w:rsidP="00295C6F" w:rsidR="00295C6F" w:rsidRPr="00902058">
      <w:pPr>
        <w:ind w:firstLine="708"/>
        <w:jc w:val="both"/>
      </w:pPr>
      <w:r w:rsidRPr="00902058">
        <w:t xml:space="preserve">Dana </w:t>
      </w:r>
      <w:r w:rsidR="00F2163D">
        <w:t>1</w:t>
      </w:r>
      <w:r w:rsidR="008007A1">
        <w:t>8</w:t>
      </w:r>
      <w:r w:rsidR="00F2163D">
        <w:t>. listopada</w:t>
      </w:r>
      <w:r w:rsidRPr="00902058">
        <w:t xml:space="preserve"> 2018. godine zaprimljen je na ovome sudu prijedlog </w:t>
      </w:r>
      <w:r w:rsidRPr="00D8238E">
        <w:t xml:space="preserve">FINANCIJSKE AGENCIJE </w:t>
      </w:r>
      <w:r w:rsidR="00D8238E" w:rsidRPr="00902058">
        <w:t>OIB: 85821130368</w:t>
      </w:r>
      <w:r w:rsidR="00D8238E">
        <w:t xml:space="preserve">, </w:t>
      </w:r>
      <w:r w:rsidRPr="00D8238E">
        <w:t xml:space="preserve">Regionalni centar Osijek, Podružnica Osijek, L. </w:t>
      </w:r>
      <w:proofErr w:type="spellStart"/>
      <w:r w:rsidRPr="00D8238E">
        <w:t>Jägera</w:t>
      </w:r>
      <w:proofErr w:type="spellEnd"/>
      <w:r w:rsidRPr="00D8238E">
        <w:t xml:space="preserve"> 3, Osijek,</w:t>
      </w:r>
      <w:r w:rsidRPr="00902058">
        <w:t xml:space="preserve"> klasa: 110-07/18-01/04 </w:t>
      </w:r>
      <w:proofErr w:type="spellStart"/>
      <w:r w:rsidRPr="00902058">
        <w:t>Ur</w:t>
      </w:r>
      <w:proofErr w:type="spellEnd"/>
      <w:r w:rsidRPr="00902058">
        <w:t>. broj 04-06-18-</w:t>
      </w:r>
      <w:r w:rsidR="00F2163D">
        <w:t>4</w:t>
      </w:r>
      <w:r w:rsidR="00A5321F">
        <w:t>751</w:t>
      </w:r>
      <w:r w:rsidRPr="00902058">
        <w:t xml:space="preserve"> od </w:t>
      </w:r>
      <w:r w:rsidR="00F2163D">
        <w:t>1</w:t>
      </w:r>
      <w:r w:rsidR="00A5321F">
        <w:t>7</w:t>
      </w:r>
      <w:r w:rsidR="00F2163D">
        <w:t>. listopada</w:t>
      </w:r>
      <w:r w:rsidRPr="00902058">
        <w:t xml:space="preserve"> 2018. godine, za otvaranje stečajnog postupka nad dužnikom </w:t>
      </w:r>
      <w:r w:rsidR="00DA0DEA">
        <w:t>LAMBADA j.d.o.o., Beli Manastir, Trg Slobode 29/A, MBS: 030191292, OIB: 46517294015</w:t>
      </w:r>
      <w:r w:rsidRPr="00902058">
        <w:t xml:space="preserve">.  </w:t>
      </w:r>
    </w:p>
    <w:p w:rsidRDefault="00295C6F" w:rsidP="00295C6F" w:rsidR="00295C6F" w:rsidRPr="00902058">
      <w:pPr>
        <w:ind w:firstLine="708"/>
        <w:jc w:val="both"/>
      </w:pPr>
    </w:p>
    <w:p w:rsidRDefault="00295C6F" w:rsidP="00295C6F" w:rsidR="00295C6F" w:rsidRPr="00F23BCC">
      <w:pPr>
        <w:ind w:firstLine="708"/>
        <w:jc w:val="both"/>
      </w:pPr>
      <w:r w:rsidRPr="00F23BCC">
        <w:t xml:space="preserve">U zahtjevu je navela da na dan </w:t>
      </w:r>
      <w:r w:rsidR="00F2163D" w:rsidRPr="00F23BCC">
        <w:t>1</w:t>
      </w:r>
      <w:r w:rsidR="00DA0DEA" w:rsidRPr="00F23BCC">
        <w:t>6</w:t>
      </w:r>
      <w:r w:rsidR="00F2163D" w:rsidRPr="00F23BCC">
        <w:t>. listopada</w:t>
      </w:r>
      <w:r w:rsidRPr="00F23BCC">
        <w:t xml:space="preserve"> 2018. godine dužnik u Očevidniku redoslijeda osnova za plaćanje ima evidentirane neizvršene osnove za plaćanje u neprekinutom razdoblju od 1</w:t>
      </w:r>
      <w:r w:rsidR="00D8238E" w:rsidRPr="00F23BCC">
        <w:t>20</w:t>
      </w:r>
      <w:r w:rsidRPr="00F23BCC">
        <w:t xml:space="preserve"> dana, u ukupnom iznosu od </w:t>
      </w:r>
      <w:r w:rsidR="00F23BCC">
        <w:t>16.277,59</w:t>
      </w:r>
      <w:r w:rsidRPr="00F23BCC">
        <w:t xml:space="preserve"> kn, u koji iznos je uračunata kamata i naknada FINE za provedbu ovrhe na novčanim sredstvima dužnika. Navodi da dužnik ima </w:t>
      </w:r>
      <w:r w:rsidR="00F23BCC">
        <w:t>5</w:t>
      </w:r>
      <w:r w:rsidRPr="00F23BCC">
        <w:t xml:space="preserve"> zaposlen</w:t>
      </w:r>
      <w:r w:rsidR="00F23BCC">
        <w:t>ih</w:t>
      </w:r>
      <w:r w:rsidRPr="00F23BCC">
        <w:t xml:space="preserve"> radnika. </w:t>
      </w:r>
    </w:p>
    <w:p w:rsidRDefault="00295C6F" w:rsidP="00295C6F" w:rsidR="00295C6F" w:rsidRPr="00F23BCC">
      <w:pPr>
        <w:ind w:firstLine="708"/>
        <w:jc w:val="both"/>
      </w:pPr>
    </w:p>
    <w:p w:rsidRDefault="00295C6F" w:rsidP="00295C6F" w:rsidR="00295C6F" w:rsidRPr="00F23BCC">
      <w:pPr>
        <w:ind w:firstLine="708"/>
        <w:jc w:val="both"/>
      </w:pPr>
      <w:r w:rsidRPr="00F23BCC">
        <w:t xml:space="preserve">FINA je dostavila popis računa i oročenih novčanih sredstava dužnika na dan </w:t>
      </w:r>
      <w:r w:rsidR="00240AB5" w:rsidRPr="00F23BCC">
        <w:t>1</w:t>
      </w:r>
      <w:r w:rsidR="007D2867">
        <w:t>6</w:t>
      </w:r>
      <w:r w:rsidR="00240AB5" w:rsidRPr="00F23BCC">
        <w:t>. listopada</w:t>
      </w:r>
      <w:r w:rsidR="001C5AF1" w:rsidRPr="00F23BCC">
        <w:t xml:space="preserve"> </w:t>
      </w:r>
      <w:r w:rsidRPr="00F23BCC">
        <w:t xml:space="preserve">2018. godine te u svom podnesku od </w:t>
      </w:r>
      <w:r w:rsidR="00240AB5" w:rsidRPr="00F23BCC">
        <w:t>1</w:t>
      </w:r>
      <w:r w:rsidR="007D2867">
        <w:t>7</w:t>
      </w:r>
      <w:r w:rsidR="00240AB5" w:rsidRPr="00F23BCC">
        <w:t xml:space="preserve">. listopada </w:t>
      </w:r>
      <w:r w:rsidRPr="00F23BCC">
        <w:t xml:space="preserve">2018. godine navodi da dužnik na dan </w:t>
      </w:r>
      <w:r w:rsidR="00240AB5" w:rsidRPr="00F23BCC">
        <w:t>1</w:t>
      </w:r>
      <w:r w:rsidR="007D2867">
        <w:t>6</w:t>
      </w:r>
      <w:r w:rsidR="00240AB5" w:rsidRPr="00F23BCC">
        <w:t xml:space="preserve">. listopada </w:t>
      </w:r>
      <w:r w:rsidRPr="00F23BCC">
        <w:t>2018. godine u</w:t>
      </w:r>
      <w:r w:rsidR="008A5308" w:rsidRPr="00F23BCC">
        <w:t xml:space="preserve"> Jedinstvenom registru računa i</w:t>
      </w:r>
      <w:r w:rsidRPr="00F23BCC">
        <w:t xml:space="preserve">ma otvorene </w:t>
      </w:r>
      <w:r w:rsidR="008A5308" w:rsidRPr="00F23BCC">
        <w:t xml:space="preserve">slijedeće </w:t>
      </w:r>
      <w:r w:rsidRPr="00F23BCC">
        <w:t>račune i oročena novčana sredstva</w:t>
      </w:r>
      <w:r w:rsidR="008A5308" w:rsidRPr="00F23BCC">
        <w:t xml:space="preserve"> </w:t>
      </w:r>
      <w:r w:rsidR="007D2867">
        <w:t>HR0423400091110879659</w:t>
      </w:r>
      <w:r w:rsidR="00116D0B" w:rsidRPr="00F23BCC">
        <w:t xml:space="preserve"> Privredna banka Zagreb d.d.</w:t>
      </w:r>
      <w:r w:rsidRPr="00F23BCC">
        <w:t>,</w:t>
      </w:r>
      <w:r w:rsidRPr="00F23BCC">
        <w:rPr>
          <w:color w:val="000000"/>
        </w:rPr>
        <w:t xml:space="preserve"> </w:t>
      </w:r>
      <w:r w:rsidRPr="00F23BCC">
        <w:t xml:space="preserve">te da na temelju čl. 112. st. 5. Stečajnog zakona dužnik na dan </w:t>
      </w:r>
      <w:r w:rsidR="00250200" w:rsidRPr="00F23BCC">
        <w:t>1</w:t>
      </w:r>
      <w:r w:rsidR="00BF507E">
        <w:t>6</w:t>
      </w:r>
      <w:r w:rsidR="00250200" w:rsidRPr="00F23BCC">
        <w:t xml:space="preserve">. listopada </w:t>
      </w:r>
      <w:r w:rsidRPr="00F23BCC">
        <w:t xml:space="preserve">2018. godine na ime predujma za namirenje troškova stečajnog postupka </w:t>
      </w:r>
      <w:r w:rsidR="00BF507E">
        <w:t>i</w:t>
      </w:r>
      <w:r w:rsidRPr="00F23BCC">
        <w:t>m</w:t>
      </w:r>
      <w:r w:rsidR="00BF507E">
        <w:t>a zaplijenjena novčana sredstva u iznosu od 2.873,00 kn.</w:t>
      </w:r>
    </w:p>
    <w:p w:rsidRDefault="00295C6F" w:rsidP="00250200" w:rsidR="00295C6F" w:rsidRPr="00F23BCC">
      <w:pPr>
        <w:tabs>
          <w:tab w:pos="9072" w:val="right"/>
        </w:tabs>
        <w:jc w:val="both"/>
      </w:pPr>
      <w:r w:rsidRPr="00F23BCC">
        <w:t xml:space="preserve">   </w:t>
      </w:r>
      <w:r w:rsidR="00250200" w:rsidRPr="00F23BCC">
        <w:tab/>
      </w:r>
    </w:p>
    <w:p w:rsidRDefault="00295C6F" w:rsidP="00295C6F" w:rsidR="00295C6F" w:rsidRPr="00891660">
      <w:pPr>
        <w:ind w:firstLine="708"/>
        <w:jc w:val="both"/>
      </w:pPr>
      <w:r w:rsidRPr="00F23BCC">
        <w:t xml:space="preserve">Sud je utvrdio da je predlagatelj ovlašten za podnošenje predmetnoga prijedloga temeljem odredbe čl. 110. st. 1. </w:t>
      </w:r>
      <w:r w:rsidRPr="00F23BCC">
        <w:rPr>
          <w:color w:val="000000"/>
        </w:rPr>
        <w:t>Stečajnog zakona (Narodne novine 71/15 i 104/17 dalje: SZ-</w:t>
      </w:r>
      <w:r w:rsidRPr="00F23BCC">
        <w:rPr>
          <w:color w:val="000000"/>
        </w:rPr>
        <w:lastRenderedPageBreak/>
        <w:t>a)</w:t>
      </w:r>
      <w:r w:rsidRPr="00F23BCC">
        <w:t>, a kako osoba iz čl. 110. st. 2. SZ-a nije podnijela prijedlog za otvaranje stečajnog postupka u propisanom roku, sud joj je po službenoj dužnosti naredio</w:t>
      </w:r>
      <w:r w:rsidRPr="00891660">
        <w:t xml:space="preserve"> dostavu popisa imovine i obveza  kao i pisanog izvješća o financijsko-gospodarskom stanju dužnika te odlučio kao u izreci temeljem odredbi čl. 16., čl. 17., čl. 117., čl. 177., čl. 178. i čl. 180. SZ-a.</w:t>
      </w:r>
    </w:p>
    <w:p w:rsidRDefault="00295C6F" w:rsidP="00295C6F" w:rsidR="00295C6F" w:rsidRPr="00891660">
      <w:pPr>
        <w:ind w:firstLine="708"/>
        <w:jc w:val="both"/>
      </w:pPr>
    </w:p>
    <w:p w:rsidRDefault="00295C6F" w:rsidP="00295C6F" w:rsidR="00295C6F" w:rsidRPr="00891660">
      <w:pPr>
        <w:ind w:firstLine="708"/>
        <w:jc w:val="both"/>
      </w:pPr>
    </w:p>
    <w:p w:rsidRDefault="00295C6F" w:rsidP="00295C6F" w:rsidR="00295C6F">
      <w:pPr>
        <w:jc w:val="center"/>
      </w:pPr>
      <w:r w:rsidRPr="00891660">
        <w:t xml:space="preserve">U Osijeku </w:t>
      </w:r>
      <w:r w:rsidR="006C364E">
        <w:t>2</w:t>
      </w:r>
      <w:r w:rsidR="00075499">
        <w:t>6</w:t>
      </w:r>
      <w:r w:rsidR="00906443">
        <w:t xml:space="preserve">. studenog </w:t>
      </w:r>
      <w:r w:rsidRPr="00891660">
        <w:t xml:space="preserve"> 2018.</w:t>
      </w:r>
    </w:p>
    <w:p w:rsidRDefault="00906443" w:rsidP="00295C6F" w:rsidR="00906443" w:rsidRPr="00891660">
      <w:pPr>
        <w:jc w:val="center"/>
      </w:pPr>
    </w:p>
    <w:p w:rsidRDefault="00295C6F" w:rsidP="00295C6F" w:rsidR="00295C6F" w:rsidRPr="00891660">
      <w:pPr>
        <w:jc w:val="center"/>
      </w:pPr>
    </w:p>
    <w:p w:rsidRDefault="00295C6F" w:rsidP="00295C6F" w:rsidR="00295C6F"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295C6F" w:rsidP="00295C6F" w:rsidR="00295C6F" w:rsidRPr="00891660">
      <w:pPr>
        <w:ind w:left="4956"/>
        <w:jc w:val="center"/>
      </w:pPr>
      <w:r w:rsidRPr="00891660">
        <w:t xml:space="preserve">       mr. sc. Boris Vuković</w:t>
      </w:r>
    </w:p>
    <w:p w:rsidRDefault="00295C6F" w:rsidP="00295C6F" w:rsidR="00295C6F" w:rsidRPr="00891660">
      <w:pPr>
        <w:ind w:left="4956"/>
        <w:jc w:val="center"/>
      </w:pPr>
    </w:p>
    <w:p w:rsidRDefault="00295C6F" w:rsidP="00295C6F" w:rsidR="00295C6F" w:rsidRPr="00891660">
      <w:pPr>
        <w:ind w:left="4956"/>
        <w:jc w:val="center"/>
      </w:pPr>
    </w:p>
    <w:p w:rsidRDefault="00295C6F" w:rsidP="00295C6F" w:rsidR="00295C6F" w:rsidRPr="00891660">
      <w:pPr>
        <w:jc w:val="both"/>
      </w:pPr>
      <w:r w:rsidRPr="00891660">
        <w:t xml:space="preserve">Zapisničar: Danijela Špeletić                                                                        </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p>
    <w:p w:rsidRDefault="00295C6F" w:rsidP="00295C6F" w:rsidR="00295C6F" w:rsidRPr="00891660">
      <w:pPr>
        <w:pStyle w:val="Tijeloteksta"/>
        <w:jc w:val="left"/>
        <w:rPr>
          <w:sz w:val="24"/>
        </w:rPr>
      </w:pPr>
      <w:r w:rsidRPr="00891660">
        <w:rPr>
          <w:sz w:val="24"/>
        </w:rPr>
        <w:t>UPUTA O PRAVNOM LIJEKU:</w:t>
      </w:r>
    </w:p>
    <w:p w:rsidRDefault="00295C6F" w:rsidP="00295C6F" w:rsidR="00295C6F" w:rsidRPr="00891660">
      <w:pPr>
        <w:pStyle w:val="Tijeloteksta"/>
        <w:jc w:val="left"/>
        <w:rPr>
          <w:sz w:val="24"/>
        </w:rPr>
      </w:pPr>
      <w:r w:rsidRPr="00891660">
        <w:rPr>
          <w:sz w:val="24"/>
        </w:rPr>
        <w:t>Protiv ovog zaključka nije dopuštena posebna žalba (čl. 19. st. 7. Stečajnog zakona).</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r w:rsidRPr="00891660">
        <w:t>D N A:</w:t>
      </w:r>
    </w:p>
    <w:p w:rsidRDefault="00295C6F" w:rsidP="006C364E" w:rsidR="006C364E">
      <w:pPr>
        <w:jc w:val="both"/>
      </w:pPr>
      <w:r w:rsidRPr="00891660">
        <w:t xml:space="preserve">1. </w:t>
      </w:r>
      <w:r w:rsidRPr="00891660">
        <w:rPr>
          <w:color w:val="000000"/>
        </w:rPr>
        <w:t>zakonski zastupnik dužnika</w:t>
      </w:r>
      <w:r w:rsidRPr="00891660">
        <w:t xml:space="preserve"> </w:t>
      </w:r>
      <w:r w:rsidR="009C4CAB" w:rsidRPr="009C4CAB">
        <w:t xml:space="preserve">Dejan </w:t>
      </w:r>
      <w:proofErr w:type="spellStart"/>
      <w:r w:rsidR="009C4CAB" w:rsidRPr="009C4CAB">
        <w:t>Gregoran</w:t>
      </w:r>
      <w:proofErr w:type="spellEnd"/>
      <w:r w:rsidR="009C4CAB" w:rsidRPr="009C4CAB">
        <w:t>, Beli Manastir, Trg Slobode 29/A</w:t>
      </w:r>
    </w:p>
    <w:p w:rsidRDefault="00295C6F" w:rsidP="00295C6F" w:rsidR="009C4CAB">
      <w:pPr>
        <w:jc w:val="both"/>
      </w:pPr>
      <w:r w:rsidRPr="00891660">
        <w:t xml:space="preserve">2. dužnik </w:t>
      </w:r>
      <w:r w:rsidR="009C4CAB">
        <w:t>LAMBADA j.d.o.o., Beli Manastir, Trg Slobode 29/A</w:t>
      </w:r>
      <w:r w:rsidR="009C4CAB" w:rsidRPr="00891660">
        <w:t xml:space="preserve"> </w:t>
      </w:r>
    </w:p>
    <w:p w:rsidRDefault="00295C6F" w:rsidP="00295C6F" w:rsidR="00295C6F" w:rsidRPr="00891660">
      <w:pPr>
        <w:jc w:val="both"/>
      </w:pPr>
      <w:r w:rsidRPr="00891660">
        <w:t xml:space="preserve">3. e-oglasna ploča </w:t>
      </w:r>
    </w:p>
    <w:p w:rsidRDefault="00295C6F" w:rsidP="00295C6F" w:rsidR="00295C6F" w:rsidRPr="00891660">
      <w:pPr>
        <w:jc w:val="both"/>
      </w:pPr>
      <w:r w:rsidRPr="00891660">
        <w:t xml:space="preserve">4. </w:t>
      </w:r>
      <w:r w:rsidRPr="00891660">
        <w:rPr>
          <w:color w:val="000000"/>
        </w:rPr>
        <w:t xml:space="preserve">R </w:t>
      </w:r>
      <w:r w:rsidR="009C4CAB">
        <w:rPr>
          <w:color w:val="000000"/>
        </w:rPr>
        <w:t>15</w:t>
      </w:r>
      <w:r w:rsidR="006C364E">
        <w:rPr>
          <w:color w:val="000000"/>
        </w:rPr>
        <w:t>.01.2019</w:t>
      </w:r>
      <w:r w:rsidRPr="00891660">
        <w:rPr>
          <w:color w:val="000000"/>
        </w:rPr>
        <w:t xml:space="preserve">. </w:t>
      </w:r>
    </w:p>
    <w:p w:rsidRDefault="00295C6F" w:rsidP="00295C6F" w:rsidR="00295C6F" w:rsidRPr="00891660">
      <w:pPr>
        <w:jc w:val="both"/>
      </w:pPr>
    </w:p>
    <w:p w:rsidRDefault="00295C6F" w:rsidP="00295C6F" w:rsidR="00295C6F" w:rsidRPr="00891660">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191" w:rsidR="001F0191">
      <w:r>
        <w:separator/>
      </w:r>
    </w:p>
  </w:endnote>
  <w:endnote w:id="0" w:type="continuationSeparator">
    <w:p w:rsidRDefault="001F0191" w:rsidR="001F01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191" w:rsidR="001F0191">
      <w:r>
        <w:separator/>
      </w:r>
    </w:p>
  </w:footnote>
  <w:footnote w:id="0" w:type="continuationSeparator">
    <w:p w:rsidRDefault="001F0191" w:rsidR="001F01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2646">
      <w:rPr>
        <w:rStyle w:val="Brojstranice"/>
        <w:noProof/>
      </w:rPr>
      <w:t>3</w:t>
    </w:r>
    <w:r>
      <w:rPr>
        <w:rStyle w:val="Brojstranice"/>
      </w:rPr>
      <w:fldChar w:fldCharType="end"/>
    </w:r>
  </w:p>
  <w:p w:rsidRDefault="00176732" w:rsidP="00BA18C7" w:rsidR="00BA18C7">
    <w:pPr>
      <w:pStyle w:val="Zaglavlje"/>
      <w:jc w:val="right"/>
    </w:pPr>
    <w:r>
      <w:tab/>
    </w:r>
    <w:r>
      <w:tab/>
    </w:r>
    <w:r w:rsidR="00BA18C7">
      <w:t>7 St-1216/18-8</w:t>
    </w:r>
  </w:p>
  <w:p w:rsidRDefault="00531E56" w:rsidP="00531E56" w:rsidR="00531E56">
    <w:pPr>
      <w:pStyle w:val="Zaglavlje"/>
      <w:jc w:val="right"/>
    </w:pPr>
  </w:p>
  <w:p w:rsidRDefault="00BF3E59" w:rsidP="00531E56" w:rsidR="00BF3E59">
    <w:pPr>
      <w:pStyle w:val="Zaglavlje"/>
      <w:jc w:val="right"/>
    </w:pPr>
  </w:p>
  <w:p w:rsidRDefault="00906443" w:rsidP="00A57400" w:rsidR="00906443">
    <w:pPr>
      <w:pStyle w:val="Zaglavlje"/>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AA4" w:rsidP="00EF1AAF" w:rsidR="00EF1AAF">
    <w:pPr>
      <w:pStyle w:val="Zaglavlje"/>
      <w:jc w:val="right"/>
    </w:pPr>
    <w:r>
      <w:tab/>
    </w:r>
    <w:r>
      <w:tab/>
    </w:r>
    <w:r w:rsidR="00EF1AAF">
      <w:t>7 St-1216/18-8</w:t>
    </w:r>
  </w:p>
  <w:p w:rsidRDefault="00F74AA4" w:rsidP="00531E56" w:rsidR="00F74AA4">
    <w:pPr>
      <w:pStyle w:val="Zaglavlje"/>
      <w:jc w:val="right"/>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49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1AA0"/>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16D0B"/>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A49"/>
    <w:rsid w:val="00164CBA"/>
    <w:rsid w:val="00165A1B"/>
    <w:rsid w:val="00165F6E"/>
    <w:rsid w:val="00166D03"/>
    <w:rsid w:val="00167016"/>
    <w:rsid w:val="00170B2B"/>
    <w:rsid w:val="001752DE"/>
    <w:rsid w:val="00175618"/>
    <w:rsid w:val="00176732"/>
    <w:rsid w:val="0017746A"/>
    <w:rsid w:val="0018135D"/>
    <w:rsid w:val="0018193E"/>
    <w:rsid w:val="00181C61"/>
    <w:rsid w:val="00182646"/>
    <w:rsid w:val="00183590"/>
    <w:rsid w:val="00183D0B"/>
    <w:rsid w:val="00184A7D"/>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5AF1"/>
    <w:rsid w:val="001C612D"/>
    <w:rsid w:val="001C6991"/>
    <w:rsid w:val="001C7AF8"/>
    <w:rsid w:val="001D0270"/>
    <w:rsid w:val="001D1D56"/>
    <w:rsid w:val="001D3B07"/>
    <w:rsid w:val="001D65A9"/>
    <w:rsid w:val="001E12BE"/>
    <w:rsid w:val="001E2409"/>
    <w:rsid w:val="001E53C8"/>
    <w:rsid w:val="001E6626"/>
    <w:rsid w:val="001E6E23"/>
    <w:rsid w:val="001F0191"/>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0AB5"/>
    <w:rsid w:val="002461B7"/>
    <w:rsid w:val="00246600"/>
    <w:rsid w:val="0024736E"/>
    <w:rsid w:val="00247478"/>
    <w:rsid w:val="00250200"/>
    <w:rsid w:val="00250324"/>
    <w:rsid w:val="00250DCF"/>
    <w:rsid w:val="00254466"/>
    <w:rsid w:val="0025490F"/>
    <w:rsid w:val="00254C67"/>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C6F"/>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2708"/>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9B6"/>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1164"/>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2F9D"/>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1E56"/>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8B2"/>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64E"/>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2867"/>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7A1"/>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3A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3D02"/>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5308"/>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D66F1"/>
    <w:rsid w:val="008E1386"/>
    <w:rsid w:val="008E175A"/>
    <w:rsid w:val="008E1EC0"/>
    <w:rsid w:val="008E27E6"/>
    <w:rsid w:val="008E2B0E"/>
    <w:rsid w:val="008E2D4B"/>
    <w:rsid w:val="008E439F"/>
    <w:rsid w:val="008E6F1B"/>
    <w:rsid w:val="008F0E90"/>
    <w:rsid w:val="008F48AC"/>
    <w:rsid w:val="008F5024"/>
    <w:rsid w:val="008F6751"/>
    <w:rsid w:val="008F7A62"/>
    <w:rsid w:val="0090176F"/>
    <w:rsid w:val="0090202A"/>
    <w:rsid w:val="00902058"/>
    <w:rsid w:val="00902E0C"/>
    <w:rsid w:val="0090372C"/>
    <w:rsid w:val="0090560E"/>
    <w:rsid w:val="00906415"/>
    <w:rsid w:val="00906443"/>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4CAB"/>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21F"/>
    <w:rsid w:val="00A557DF"/>
    <w:rsid w:val="00A56501"/>
    <w:rsid w:val="00A57400"/>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0D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18C7"/>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332A"/>
    <w:rsid w:val="00BE550E"/>
    <w:rsid w:val="00BE559E"/>
    <w:rsid w:val="00BE5CC6"/>
    <w:rsid w:val="00BF1493"/>
    <w:rsid w:val="00BF3E59"/>
    <w:rsid w:val="00BF46FE"/>
    <w:rsid w:val="00BF507E"/>
    <w:rsid w:val="00BF532F"/>
    <w:rsid w:val="00BF70D6"/>
    <w:rsid w:val="00BF7E1D"/>
    <w:rsid w:val="00C00292"/>
    <w:rsid w:val="00C02BEA"/>
    <w:rsid w:val="00C05047"/>
    <w:rsid w:val="00C05BB4"/>
    <w:rsid w:val="00C06DBA"/>
    <w:rsid w:val="00C07AD7"/>
    <w:rsid w:val="00C07C90"/>
    <w:rsid w:val="00C10480"/>
    <w:rsid w:val="00C108B5"/>
    <w:rsid w:val="00C12483"/>
    <w:rsid w:val="00C13592"/>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8D2"/>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2E6"/>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38E"/>
    <w:rsid w:val="00D82CF8"/>
    <w:rsid w:val="00D82ED4"/>
    <w:rsid w:val="00D8305A"/>
    <w:rsid w:val="00D856F0"/>
    <w:rsid w:val="00D917CC"/>
    <w:rsid w:val="00D91FA6"/>
    <w:rsid w:val="00D93907"/>
    <w:rsid w:val="00D93B28"/>
    <w:rsid w:val="00D94595"/>
    <w:rsid w:val="00D95819"/>
    <w:rsid w:val="00D9684E"/>
    <w:rsid w:val="00D9737F"/>
    <w:rsid w:val="00DA092E"/>
    <w:rsid w:val="00DA0DEA"/>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3F40"/>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AAF"/>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63D"/>
    <w:rsid w:val="00F23BC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195F"/>
    <w:rsid w:val="00F6258A"/>
    <w:rsid w:val="00F646BC"/>
    <w:rsid w:val="00F7125F"/>
    <w:rsid w:val="00F718C0"/>
    <w:rsid w:val="00F72E32"/>
    <w:rsid w:val="00F73D1E"/>
    <w:rsid w:val="00F7444E"/>
    <w:rsid w:val="00F74AA4"/>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165E"/>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4F2F9D"/>
    <w:rPr>
      <w:color w:val="808080"/>
      <w:bdr w:space="0" w:sz="0" w:color="auto" w:val="none"/>
      <w:shd w:fill="CCFFFF" w:color="auto" w:val="clear"/>
    </w:rPr>
  </w:style>
  <w:style w:customStyle="true" w:styleId="eSPISCCParagraphDefaultFont" w:type="character">
    <w:name w:val="eSPIS_CC_Paragraph Default Font"/>
    <w:basedOn w:val="Naglaeno"/>
    <w:rsid w:val="004F2F9D"/>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4F2F9D"/>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F2F9D"/>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F2F9D"/>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4F2F9D"/>
    <w:rPr>
      <w:color w:val="808080"/>
      <w:bdr w:color="auto" w:space="0" w:sz="0" w:val="none"/>
      <w:shd w:color="auto" w:fill="CCFFFF" w:val="clear"/>
    </w:rPr>
  </w:style>
  <w:style w:customStyle="1" w:styleId="eSPISCCParagraphDefaultFont" w:type="character">
    <w:name w:val="eSPIS_CC_Paragraph Default Font"/>
    <w:basedOn w:val="Naglaeno"/>
    <w:rsid w:val="004F2F9D"/>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4F2F9D"/>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F2F9D"/>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F2F9D"/>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2774757">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721291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3320601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1846199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59266993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679425">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70395581">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3223294">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1399853">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5037690">
      <w:bodyDiv w:val="true"/>
      <w:marLeft w:val="0"/>
      <w:marRight w:val="0"/>
      <w:marTop w:val="0"/>
      <w:marBottom w:val="0"/>
      <w:divBdr>
        <w:top w:space="0" w:sz="0" w:color="auto" w:val="none"/>
        <w:left w:space="0" w:sz="0" w:color="auto" w:val="none"/>
        <w:bottom w:space="0" w:sz="0" w:color="auto" w:val="none"/>
        <w:right w:space="0" w:sz="0" w:color="auto" w:val="none"/>
      </w:divBdr>
    </w:div>
    <w:div w:id="1305429126">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2323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257910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797860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9966444">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8680407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St-1216/2018-8</izvorni_sadrzaj>
    <derivirana_varijabla naziv="DomainObject.Oznaka_1">St-1216/2018-8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St-1216/2018</izvorni_sadrzaj>
    <derivirana_varijabla naziv="DomainObject.Predmet.OznakaBroj_1">St-1216/2018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LAMBADA jednostavno društvo s ograničenom odgovornošću za turizam i usluge</izvorni_sadrzaj>
    <derivirana_varijabla naziv="DomainObject.Predmet.ProtustrankaFormated_1">  LAMBADA jednostavno društvo s ograničenom odgovornošću za turizam i usluge</derivirana_varijabla>
  </DomainObject.Predmet.ProtustrankaFormated>
  <DomainObject.Predmet.ProtustrankaFormatedOIB>
    <izvorni_sadrzaj>  LAMBADA jednostavno društvo s ograničenom odgovornošću za turizam i usluge, OIB 46517294015</izvorni_sadrzaj>
    <derivirana_varijabla naziv="DomainObject.Predmet.ProtustrankaFormatedOIB_1">  LAMBADA jednostavno društvo s ograničenom odgovornošću za turizam i usluge, OIB 46517294015</derivirana_varijabla>
  </DomainObject.Predmet.ProtustrankaFormatedOIB>
  <DomainObject.Predmet.ProtustrankaFormatedWithAdress>
    <izvorni_sadrzaj> LAMBADA jednostavno društvo s ograničenom odgovornošću za turizam i usluge, Trg Slobode 29A, 31300 Beli Manastir</izvorni_sadrzaj>
    <derivirana_varijabla naziv="DomainObject.Predmet.ProtustrankaFormatedWithAdress_1"> LAMBADA jednostavno društvo s ograničenom odgovornošću za turizam i usluge, Trg Slobode 29A, 31300 Beli Manastir</derivirana_varijabla>
  </DomainObject.Predmet.ProtustrankaFormatedWithAdress>
  <DomainObject.Predmet.ProtustrankaFormatedWithAdressOIB>
    <izvorni_sadrzaj> LAMBADA jednostavno društvo s ograničenom odgovornošću za turizam i usluge, OIB 46517294015, Trg Slobode 29A, 31300 Beli Manastir</izvorni_sadrzaj>
    <derivirana_varijabla naziv="DomainObject.Predmet.ProtustrankaFormatedWithAdressOIB_1"> LAMBADA jednostavno društvo s ograničenom odgovornošću za turizam i usluge, OIB 46517294015, Trg Slobode 29A, 31300 Beli Manastir</derivirana_varijabla>
  </DomainObject.Predmet.ProtustrankaFormatedWithAdressOIB>
  <DomainObject.Predmet.ProtustrankaWithAdress>
    <izvorni_sadrzaj>LAMBADA jednostavno društvo s ograničenom odgovornošću za turizam i usluge Trg Slobode 29A, 31300 Beli Manastir</izvorni_sadrzaj>
    <derivirana_varijabla naziv="DomainObject.Predmet.ProtustrankaWithAdress_1">LAMBADA jednostavno društvo s ograničenom odgovornošću za turizam i usluge Trg Slobode 29A, 31300 Beli Manastir</derivirana_varijabla>
  </DomainObject.Predmet.ProtustrankaWithAdress>
  <DomainObject.Predmet.ProtustrankaWithAdressOIB>
    <izvorni_sadrzaj>LAMBADA jednostavno društvo s ograničenom odgovornošću za turizam i usluge, OIB 46517294015, Trg Slobode 29A, 31300 Beli Manastir</izvorni_sadrzaj>
    <derivirana_varijabla naziv="DomainObject.Predmet.ProtustrankaWithAdressOIB_1">LAMBADA jednostavno društvo s ograničenom odgovornošću za turizam i usluge, OIB 46517294015, Trg Slobode 29A, 31300 Beli Manastir</derivirana_varijabla>
  </DomainObject.Predmet.ProtustrankaWithAdressOIB>
  <DomainObject.Predmet.ProtustrankaNazivFormated>
    <izvorni_sadrzaj>LAMBADA jednostavno društvo s ograničenom odgovornošću za turizam i usluge</izvorni_sadrzaj>
    <derivirana_varijabla naziv="DomainObject.Predmet.ProtustrankaNazivFormated_1">LAMBADA jednostavno društvo s ograničenom odgovornošću za turizam i usluge</derivirana_varijabla>
  </DomainObject.Predmet.ProtustrankaNazivFormated>
  <DomainObject.Predmet.ProtustrankaNazivFormatedOIB>
    <izvorni_sadrzaj>LAMBADA jednostavno društvo s ograničenom odgovornošću za turizam i usluge, OIB 46517294015</izvorni_sadrzaj>
    <derivirana_varijabla naziv="DomainObject.Predmet.ProtustrankaNazivFormatedOIB_1">LAMBADA jednostavno društvo s ograničenom odgovornošću za turizam i usluge, OIB 46517294015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LAMBADA jednostavno društvo s ograničenom odgovornošću za turizam i usluge</item>
    </izvorni_sadrzaj>
    <derivirana_varijabla naziv="DomainObject.Predmet.ProtuStrankaListFormated_1">
      <item>LAMBADA jednostavno društvo s ograničenom odgovornošću za turizam i usluge</item>
    </derivirana_varijabla>
  </DomainObject.Predmet.ProtuStrankaListFormated>
  <DomainObject.Predmet.ProtuStrankaListFormatedOIB>
    <izvorni_sadrzaj>
      <item>LAMBADA jednostavno društvo s ograničenom odgovornošću za turizam i usluge, OIB 46517294015</item>
    </izvorni_sadrzaj>
    <derivirana_varijabla naziv="DomainObject.Predmet.ProtuStrankaListFormatedOIB_1">
      <item>LAMBADA jednostavno društvo s ograničenom odgovornošću za turizam i usluge, OIB 46517294015</item>
    </derivirana_varijabla>
  </DomainObject.Predmet.ProtuStrankaListFormatedOIB>
  <DomainObject.Predmet.ProtuStrankaListFormatedWithAdress>
    <izvorni_sadrzaj>
      <item>LAMBADA jednostavno društvo s ograničenom odgovornošću za turizam i usluge, Trg Slobode 29A, 31300 Beli Manastir</item>
    </izvorni_sadrzaj>
    <derivirana_varijabla naziv="DomainObject.Predmet.ProtuStrankaListFormatedWithAdress_1">
      <item>LAMBADA jednostavno društvo s ograničenom odgovornošću za turizam i usluge, Trg Slobode 29A, 31300 Beli Manastir</item>
    </derivirana_varijabla>
  </DomainObject.Predmet.ProtuStrankaListFormatedWithAdress>
  <DomainObject.Predmet.ProtuStrankaListFormatedWithAdressOIB>
    <izvorni_sadrzaj>
      <item>LAMBADA jednostavno društvo s ograničenom odgovornošću za turizam i usluge, OIB 46517294015, Trg Slobode 29A, 31300 Beli Manastir</item>
    </izvorni_sadrzaj>
    <derivirana_varijabla naziv="DomainObject.Predmet.ProtuStrankaListFormatedWithAdressOIB_1">
      <item>LAMBADA jednostavno društvo s ograničenom odgovornošću za turizam i usluge, OIB 46517294015, Trg Slobode 29A, 31300 Beli Manastir</item>
    </derivirana_varijabla>
  </DomainObject.Predmet.ProtuStrankaListFormatedWithAdressOIB>
  <DomainObject.Predmet.ProtuStrankaListNazivFormated>
    <izvorni_sadrzaj>
      <item>LAMBADA jednostavno društvo s ograničenom odgovornošću za turizam i usluge</item>
    </izvorni_sadrzaj>
    <derivirana_varijabla naziv="DomainObject.Predmet.ProtuStrankaListNazivFormated_1">
      <item>LAMBADA jednostavno društvo s ograničenom odgovornošću za turizam i usluge</item>
    </derivirana_varijabla>
  </DomainObject.Predmet.ProtuStrankaListNazivFormated>
  <DomainObject.Predmet.ProtuStrankaListNazivFormatedOIB>
    <izvorni_sadrzaj>
      <item>LAMBADA jednostavno društvo s ograničenom odgovornošću za turizam i usluge, OIB 46517294015</item>
    </izvorni_sadrzaj>
    <derivirana_varijabla naziv="DomainObject.Predmet.ProtuStrankaListNazivFormatedOIB_1">
      <item>LAMBADA jednostavno društvo s ograničenom odgovornošću za turizam i usluge, OIB 46517294015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St-1216/2018-8</izvorni_sadrzaj>
    <derivirana_varijabla naziv="DomainObject.PoslovniBrojDokumenta_1">St-1216/2018-8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LAMBADA jednostavno društvo s ograničenom odgovornošću za turizam i usluge</izvorni_sadrzaj>
    <derivirana_varijabla naziv="DomainObject.Predmet.ProtustrankaIDrugi_1">LAMBADA jednostavno društvo s ograničenom odgovornošću za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LAMBADA jednostavno društvo s ograničenom odgovornošću za turizam i usluge, OIB 46517294015, Trg Slobode 29A, 31300 Beli Manastir</izvorni_sadrzaj>
    <derivirana_varijabla naziv="DomainObject.Predmet.ProtustrankaIDrugiAdressOIB_1">LAMBADA jednostavno društvo s ograničenom odgovornošću za turizam i usluge, OIB 46517294015, Trg Slobode 29A,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LAMBADA jednostavno društvo s ograničenom odgovornošću za turizam i usluge</item>
    </izvorni_sadrzaj>
    <derivirana_varijabla naziv="DomainObject.Predmet.SudioniciListNaziv_1">
      <item>FINA RC OSIJEK</item>
      <item>LAMBADA jednostavno društvo s ograničenom odgovornošću za turizam i usluge</item>
    </derivirana_varijabla>
  </DomainObject.Predmet.SudioniciListNaziv>
  <DomainObject.Predmet.SudioniciListAdressOIB>
    <izvorni_sadrzaj>
      <item>FINA RC OSIJEK, OIB 85821130368</item>
      <item>LAMBADA jednostavno društvo s ograničenom odgovornošću za turizam i usluge, OIB 46517294015, Trg Slobode 29A,31300 Beli Manastir</item>
    </izvorni_sadrzaj>
    <derivirana_varijabla naziv="DomainObject.Predmet.SudioniciListAdressOIB_1">
      <item>FINA RC OSIJEK, OIB 85821130368</item>
      <item>LAMBADA jednostavno društvo s ograničenom odgovornošću za turizam i usluge, OIB 46517294015, Trg Slobode 29A,31300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46517294015</item>
    </izvorni_sadrzaj>
    <derivirana_varijabla naziv="DomainObject.Predmet.SudioniciListNazivOIB_1">
      <item>, OIB 85821130368</item>
      <item>, OIB 46517294015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St-1216/2018-7</izvorni_sadrzaj>
    <derivirana_varijabla naziv="DomainObject.PredzadnjaOdlukaIzPredmeta.Oznaka_1">St-1216/2018-7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5E3CC-5D48-408E-BD2C-12AB100039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4612</properties:Characters>
  <properties:Lines>136</properties:Lines>
  <properties:Paragraphs>41</properties:Paragraphs>
  <properties:TotalTime>713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2018-11-23T06:57:00Z</cp:lastPrinted>
  <dcterms:modified xmlns:xsi="http://www.w3.org/2001/XMLSchema-instance" xsi:type="dcterms:W3CDTF">2018-11-26T06:40:00Z</dcterms:modified>
  <cp:revision>782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St-1216/2018-8 / Odluka - Zaključak (1216-18_ZK_(-8).docx)</vt:lpwstr>
  </prop:property>
  <prop:property name="CC_coloring" pid="4" fmtid="{D5CDD505-2E9C-101B-9397-08002B2CF9AE}">
    <vt:bool>true</vt:bool>
  </prop:property>
  <prop:property name="BrojStranica" pid="5" fmtid="{D5CDD505-2E9C-101B-9397-08002B2CF9AE}">
    <vt:i4>3</vt:i4>
  </prop:property>
</prop:Properties>
</file>