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dd25" w14:paraId="d76dd25" w:rsidRDefault="00AE649C" w:rsidP="004F27AE" w:rsidR="00AE649C" w:rsidRPr="00B76F3C">
      <w:pPr>
        <w:pStyle w:val="NormaleSPIS"/>
        <w15:collapsed w:val="false"/>
      </w:pPr>
    </w:p>
    <w:p w:rsidRDefault="00AB4602" w:rsidP="009774BB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74BB" w:rsidP="009774BB" w:rsidR="009774BB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St-342/2017-2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  <w:jc w:val="center"/>
      </w:pPr>
    </w:p>
    <w:p w:rsidRDefault="009774BB" w:rsidP="009774BB" w:rsidR="009774BB">
      <w:pPr>
        <w:pStyle w:val="Bezproreda"/>
        <w:jc w:val="center"/>
      </w:pPr>
      <w:r>
        <w:t>R E P U B L I K A       H R V A T S K A</w:t>
      </w:r>
    </w:p>
    <w:p w:rsidRDefault="009774BB" w:rsidP="009774BB" w:rsidR="009774BB">
      <w:pPr>
        <w:pStyle w:val="Bezproreda"/>
        <w:jc w:val="center"/>
      </w:pPr>
    </w:p>
    <w:p w:rsidRDefault="009774BB" w:rsidP="009774BB" w:rsidR="009774BB">
      <w:pPr>
        <w:pStyle w:val="Bezproreda"/>
        <w:jc w:val="center"/>
      </w:pPr>
      <w:r>
        <w:t>R J E Š E N J E</w:t>
      </w:r>
    </w:p>
    <w:p w:rsidRDefault="009774BB" w:rsidP="009774BB" w:rsidR="009774BB">
      <w:pPr>
        <w:pStyle w:val="Bezproreda"/>
        <w:jc w:val="center"/>
      </w:pP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TRGOVAČKI SUD U BJELOVARU, po  sucu Branki Pleskalt,  u predmetu predlagatelja FINA RC ZAGERB, Podružnica Varaždin,  nad trgovačkim društvom FREZIJA j.d.o.o. za trgovinu i usluge </w:t>
      </w:r>
      <w:proofErr w:type="spellStart"/>
      <w:r>
        <w:t>Ivanovec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12, OIB: 78356466384, dana  23.  kolovoza  2017. godine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  <w:jc w:val="center"/>
      </w:pPr>
      <w:r>
        <w:t>r i j e š i o     j e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FREZIJA j.d.o.o. za trgovinu i usluge </w:t>
      </w:r>
      <w:proofErr w:type="spellStart"/>
      <w:r>
        <w:t>Ivanovec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12, OIB: 78356466384.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  <w:jc w:val="center"/>
      </w:pPr>
      <w:r>
        <w:t>3</w:t>
      </w:r>
      <w:bookmarkStart w:name="_GoBack" w:id="0"/>
      <w:r>
        <w:t>.  listopada  2017. godine u 10,15 sati</w:t>
      </w:r>
    </w:p>
    <w:p w:rsidRDefault="009774BB" w:rsidP="009774BB" w:rsidR="009774BB">
      <w:pPr>
        <w:pStyle w:val="Bezproreda"/>
        <w:jc w:val="center"/>
      </w:pPr>
    </w:p>
    <w:bookmarkEnd w:id="0"/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proofErr w:type="spellStart"/>
      <w:r>
        <w:t>z.z</w:t>
      </w:r>
      <w:proofErr w:type="spellEnd"/>
      <w:r>
        <w:t xml:space="preserve">. Jelena Horvat iz </w:t>
      </w:r>
      <w:proofErr w:type="spellStart"/>
      <w:r>
        <w:t>Ivanovca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12, </w:t>
      </w:r>
    </w:p>
    <w:p w:rsidRDefault="009774BB" w:rsidP="009774BB" w:rsidR="009774BB">
      <w:pPr>
        <w:pStyle w:val="Bezproreda"/>
      </w:pPr>
      <w:r>
        <w:t xml:space="preserve"> FINA Varaždin.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III Poziva se zastupnik po Zakonu dužnika Jelena Horvat, da u roku od 8 dana dostavi na spis ovjerovljeni popis imovine i obveza stečajnog dužnika. 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>Obrazloženje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FINA RC ZAGREB, Podružnica Varaždin  je   dana 4.  studenog  2016. godine   podnio   prijedlog za otvaranje stečajnog postupka nad  dužnikom FREZIJA j.d.o.o. za trgovinu i usluge </w:t>
      </w:r>
      <w:proofErr w:type="spellStart"/>
      <w:r>
        <w:t>Ivanovec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12, OIB: 78356466384.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FREZIJA j.d.o.o. za trgovinu i usluge </w:t>
      </w:r>
      <w:proofErr w:type="spellStart"/>
      <w:r>
        <w:t>Ivanovec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12, OIB: 78356466384, a u skladu s  odredbom članka 115. Stečajnog zakona. 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>Temeljem iznijetog riješeno je kao u izreci.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Bjelovar,   23.  kolovoza  2017.   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 xml:space="preserve">                                                                </w:t>
      </w:r>
      <w:r>
        <w:t xml:space="preserve">           </w:t>
      </w:r>
      <w:r>
        <w:t>BRANKA PLESKALT v.r.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774BB" w:rsidP="009774BB" w:rsidR="009774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9774BB" w:rsidP="009774BB" w:rsidR="009774BB">
      <w:pPr>
        <w:pStyle w:val="Bezproreda"/>
      </w:pPr>
    </w:p>
    <w:p w:rsidRDefault="009774BB" w:rsidP="009774BB" w:rsidR="009774B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9774BB" w:rsidP="009774BB" w:rsidR="009774B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774BB" w:rsidP="009774BB" w:rsidR="009774B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4B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St-342/2017-2</izvorni_sadrzaj>
    <derivirana_varijabla naziv="DomainObject.Oznaka_1">St-342/2017-2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FREZIJA jednostavno društvo s ograničenom odgovornošću za trgovinu i usluge</izvorni_sadrzaj>
    <derivirana_varijabla naziv="DomainObject.Predmet.ProtustrankaFormated_1">  FREZIJA jednostavno društvo s ograničenom odgovornošću za trgovinu i usluge</derivirana_varijabla>
  </DomainObject.Predmet.ProtustrankaFormated>
  <DomainObject.Predmet.ProtustrankaFormatedOIB>
    <izvorni_sadrzaj>  FREZIJA jednostavno društvo s ograničenom odgovornošću za trgovinu i usluge, OIB 78356466384</izvorni_sadrzaj>
    <derivirana_varijabla naziv="DomainObject.Predmet.ProtustrankaFormatedOIB_1">  FREZIJA jednostavno društvo s ograničenom odgovornošću za trgovinu i usluge, OIB 78356466384</derivirana_varijabla>
  </DomainObject.Predmet.ProtustrankaFormatedOIB>
  <DomainObject.Predmet.ProtustrankaFormatedWithAdress>
    <izvorni_sadrzaj> FREZIJA jednostavno društvo s ograničenom odgovornošću za trgovinu i usluge, Tratice 12, 40000 Ivanovec</izvorni_sadrzaj>
    <derivirana_varijabla naziv="DomainObject.Predmet.ProtustrankaFormatedWithAdress_1"> FREZIJA jednostavno društvo s ograničenom odgovornošću za trgovinu i usluge, Tratice 12, 40000 Ivanovec</derivirana_varijabla>
  </DomainObject.Predmet.ProtustrankaFormatedWithAdress>
  <DomainObject.Predmet.ProtustrankaFormatedWithAdressOIB>
    <izvorni_sadrzaj> FREZIJA jednostavno društvo s ograničenom odgovornošću za trgovinu i usluge, OIB 78356466384, Tratice 12, 40000 Ivanovec</izvorni_sadrzaj>
    <derivirana_varijabla naziv="DomainObject.Predmet.ProtustrankaFormatedWithAdressOIB_1"> FREZIJA jednostavno društvo s ograničenom odgovornošću za trgovinu i usluge, OIB 78356466384, Tratice 12, 40000 Ivanovec</derivirana_varijabla>
  </DomainObject.Predmet.ProtustrankaFormatedWithAdressOIB>
  <DomainObject.Predmet.ProtustrankaWithAdress>
    <izvorni_sadrzaj>FREZIJA jednostavno društvo s ograničenom odgovornošću za trgovinu i usluge Tratice 12, 40000 Ivanovec</izvorni_sadrzaj>
    <derivirana_varijabla naziv="DomainObject.Predmet.ProtustrankaWithAdress_1">FREZIJA jednostavno društvo s ograničenom odgovornošću za trgovinu i usluge Tratice 12, 40000 Ivanovec</derivirana_varijabla>
  </DomainObject.Predmet.ProtustrankaWithAdress>
  <DomainObject.Predmet.ProtustrankaWithAdressOIB>
    <izvorni_sadrzaj>FREZIJA jednostavno društvo s ograničenom odgovornošću za trgovinu i usluge, OIB 78356466384, Tratice 12, 40000 Ivanovec</izvorni_sadrzaj>
    <derivirana_varijabla naziv="DomainObject.Predmet.ProtustrankaWithAdressOIB_1">FREZIJA jednostavno društvo s ograničenom odgovornošću za trgovinu i usluge, OIB 78356466384, Tratice 12, 40000 Ivanovec</derivirana_varijabla>
  </DomainObject.Predmet.ProtustrankaWithAdressOIB>
  <DomainObject.Predmet.ProtustrankaNazivFormated>
    <izvorni_sadrzaj>FREZIJA jednostavno društvo s ograničenom odgovornošću za trgovinu i usluge</izvorni_sadrzaj>
    <derivirana_varijabla naziv="DomainObject.Predmet.ProtustrankaNazivFormated_1">FREZIJA jednostavno društvo s ograničenom odgovornošću za trgovinu i usluge</derivirana_varijabla>
  </DomainObject.Predmet.ProtustrankaNazivFormated>
  <DomainObject.Predmet.ProtustrankaNazivFormatedOIB>
    <izvorni_sadrzaj>FREZIJA jednostavno društvo s ograničenom odgovornošću za trgovinu i usluge, OIB 78356466384</izvorni_sadrzaj>
    <derivirana_varijabla naziv="DomainObject.Predmet.ProtustrankaNazivFormatedOIB_1">FREZIJA jednostavno društvo s ograničenom odgovornošću za trgovinu i usluge, OIB 78356466384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FREZIJA jednostavno društvo s ograničenom odgovornošću za trgovinu i usluge</item>
    </izvorni_sadrzaj>
    <derivirana_varijabla naziv="DomainObject.Predmet.ProtuStrankaListFormated_1">
      <item>FREZIJA jednostavno društvo s ograničenom odgovornošću za trgovinu i usluge</item>
    </derivirana_varijabla>
  </DomainObject.Predmet.ProtuStrankaListFormated>
  <DomainObject.Predmet.ProtuStrankaListFormatedOIB>
    <izvorni_sadrzaj>
      <item>FREZIJA jednostavno društvo s ograničenom odgovornošću za trgovinu i usluge, OIB 78356466384</item>
    </izvorni_sadrzaj>
    <derivirana_varijabla naziv="DomainObject.Predmet.ProtuStrankaListFormatedOIB_1">
      <item>FREZIJA jednostavno društvo s ograničenom odgovornošću za trgovinu i usluge, OIB 78356466384</item>
    </derivirana_varijabla>
  </DomainObject.Predmet.ProtuStrankaListFormatedOIB>
  <DomainObject.Predmet.ProtuStrankaListFormatedWithAdress>
    <izvorni_sadrzaj>
      <item>FREZIJA jednostavno društvo s ograničenom odgovornošću za trgovinu i usluge, Tratice 12, 40000 Ivanovec</item>
    </izvorni_sadrzaj>
    <derivirana_varijabla naziv="DomainObject.Predmet.ProtuStrankaListFormatedWithAdress_1">
      <item>FREZIJA jednostavno društvo s ograničenom odgovornošću za trgovinu i usluge, Tratice 12, 40000 Ivanovec</item>
    </derivirana_varijabla>
  </DomainObject.Predmet.ProtuStrankaListFormatedWithAdress>
  <DomainObject.Predmet.ProtuStrankaListFormatedWithAdressOIB>
    <izvorni_sadrzaj>
      <item>FREZIJA jednostavno društvo s ograničenom odgovornošću za trgovinu i usluge, OIB 78356466384, Tratice 12, 40000 Ivanovec</item>
    </izvorni_sadrzaj>
    <derivirana_varijabla naziv="DomainObject.Predmet.ProtuStrankaListFormatedWithAdressOIB_1">
      <item>FREZIJA jednostavno društvo s ograničenom odgovornošću za trgovinu i usluge, OIB 78356466384, Tratice 12, 40000 Ivanovec</item>
    </derivirana_varijabla>
  </DomainObject.Predmet.ProtuStrankaListFormatedWithAdressOIB>
  <DomainObject.Predmet.ProtuStrankaListNazivFormated>
    <izvorni_sadrzaj>
      <item>FREZIJA jednostavno društvo s ograničenom odgovornošću za trgovinu i usluge</item>
    </izvorni_sadrzaj>
    <derivirana_varijabla naziv="DomainObject.Predmet.ProtuStrankaListNazivFormated_1">
      <item>FREZIJA jednostavno društvo s ograničenom odgovornošću za trgovinu i usluge</item>
    </derivirana_varijabla>
  </DomainObject.Predmet.ProtuStrankaListNazivFormated>
  <DomainObject.Predmet.ProtuStrankaListNazivFormatedOIB>
    <izvorni_sadrzaj>
      <item>FREZIJA jednostavno društvo s ograničenom odgovornošću za trgovinu i usluge, OIB 78356466384</item>
    </izvorni_sadrzaj>
    <derivirana_varijabla naziv="DomainObject.Predmet.ProtuStrankaListNazivFormatedOIB_1">
      <item>FREZIJA jednostavno društvo s ograničenom odgovornošću za trgovinu i usluge, OIB 78356466384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St-342/2017-2</izvorni_sadrzaj>
    <derivirana_varijabla naziv="DomainObject.PoslovniBrojDokumenta_1">St-342/2017-2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FREZIJA jednostavno društvo s ograničenom odgovornošću za trgovinu i usluge</izvorni_sadrzaj>
    <derivirana_varijabla naziv="DomainObject.Predmet.ProtustrankaIDrugi_1">FREZIJA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FREZIJA jednostavno društvo s ograničenom odgovornošću za trgovinu i usluge, OIB 78356466384, Tratice 12, 40000 Ivanovec</izvorni_sadrzaj>
    <derivirana_varijabla naziv="DomainObject.Predmet.ProtustrankaIDrugiAdressOIB_1">FREZIJA jednostavno društvo s ograničenom odgovornošću za trgovinu i usluge, OIB 78356466384, Tratice 12,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FREZIJA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FREZIJA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FREZIJA jednostavno društvo s ograničenom odgovornošću za trgovinu i usluge, OIB 78356466384, Tratice 12,40000 Ivanovec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FREZIJA jednostavno društvo s ograničenom odgovornošću za trgovinu i usluge, OIB 78356466384, Tratice 12,40000 Ivanovec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B80CA-A0FE-4AF6-A9A1-973ABF328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2062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2017-08-23T09:18:00Z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