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d179" w14:paraId="7e0d179" w:rsidRDefault="00257020" w:rsidP="00910611" w:rsidR="0025702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020" w:rsidP="00910611" w:rsidR="00257020">
      <w:r>
        <w:rPr>
          <w:rFonts w:eastAsia="MS Mincho"/>
        </w:rPr>
        <w:t>REPUBLIKA HRVATSKA</w:t>
      </w:r>
    </w:p>
    <w:p w:rsidRDefault="00257020" w:rsidP="00910611" w:rsidR="00257020">
      <w:r>
        <w:rPr>
          <w:rFonts w:eastAsia="MS Mincho"/>
        </w:rPr>
        <w:t>TRGOVAČKI SUD U RIJECI</w:t>
      </w:r>
    </w:p>
    <w:p w:rsidRDefault="00257020" w:rsidR="0025702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tab/>
      </w:r>
      <w:r w:rsidRPr="000B7560">
        <w:tab/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30C7F">
        <w:t>AS - MONT društvo s ograničenom odgovornošću za obradu i montažu metala i trgovinu Delnice (Grad Delnice), S.S.Kranjčevića 5, OIB: 35368050326, MBS: 040221576</w:t>
      </w:r>
      <w:r w:rsidRPr="000B7560">
        <w:t>, dana 2</w:t>
      </w:r>
      <w:r w:rsidR="00C850F3">
        <w:t>0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I. </w:t>
      </w:r>
      <w:r w:rsidR="00D61648" w:rsidRPr="000B7560">
        <w:t xml:space="preserve">Privremenom stečajnom upravitelju </w:t>
      </w:r>
      <w:r w:rsidRPr="000B7560">
        <w:t>Jelenku Lehki, OIB: 96068307857, Pavla Hatza 10, Zagreb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0B7560" w:rsidP="000B7560" w:rsidR="000B7560" w:rsidRPr="000B7560">
      <w:pPr>
        <w:ind w:firstLine="1418"/>
        <w:jc w:val="both"/>
      </w:pPr>
      <w:r>
        <w:t xml:space="preserve">II. </w:t>
      </w:r>
      <w:r w:rsidRPr="000B7560">
        <w:t>Privremenom stečajnom upravitelju Jelenku Lehki, OIB: 96068307857, Pavla Hatza 10, Zagreb, određuje se naknada troškova učinjenih u prethodnom postupku u iznosu od 13</w:t>
      </w:r>
      <w:r w:rsidR="00130C7F">
        <w:t>2</w:t>
      </w:r>
      <w:r w:rsidRPr="000B7560">
        <w:t>,</w:t>
      </w:r>
      <w:r w:rsidR="00130C7F">
        <w:t>7</w:t>
      </w:r>
      <w:r w:rsidRPr="000B7560">
        <w:t xml:space="preserve">5 kn neto.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130C7F">
        <w:t>702</w:t>
      </w:r>
      <w:r w:rsidRPr="000B7560">
        <w:t>/2016-</w:t>
      </w:r>
      <w:r w:rsidR="00130C7F">
        <w:t>2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A71FB8" w:rsidRPr="000B7560">
        <w:t>2</w:t>
      </w:r>
      <w:r w:rsidR="00AE61BD">
        <w:t>1</w:t>
      </w:r>
      <w:r w:rsidR="00A71FB8" w:rsidRPr="000B7560">
        <w:t>. listopada</w:t>
      </w:r>
      <w:r w:rsidRPr="000B7560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130C7F">
        <w:t>AS - MONT društvo s ograničenom odgovornošću za obradu i montažu metala i trgovinu Delnice (Grad Delnice), S.S.Kranjčevića 5, OIB: 35368050326, MBS: 040221576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A71FB8" w:rsidRPr="000B7560">
        <w:t>6</w:t>
      </w:r>
      <w:r w:rsidR="00CB6547">
        <w:t>97</w:t>
      </w:r>
      <w:r w:rsidR="00A71FB8" w:rsidRPr="000B7560">
        <w:t>/2016-</w:t>
      </w:r>
      <w:r w:rsidR="00130C7F">
        <w:t>5</w:t>
      </w:r>
      <w:r w:rsidR="00A71FB8" w:rsidRPr="000B7560">
        <w:t xml:space="preserve"> od </w:t>
      </w:r>
      <w:r w:rsidR="00CB6547">
        <w:t>1</w:t>
      </w:r>
      <w:r w:rsidR="00130C7F">
        <w:t>4</w:t>
      </w:r>
      <w:r w:rsidR="00CB6547">
        <w:t>. prosinca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A71FB8" w:rsidRPr="000B7560">
        <w:t>Jelenko Lehki, OIB: 96068307857, Pavla Hatza 10, Zagreb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A71FB8" w:rsidRPr="000B7560">
        <w:rPr>
          <w:bCs/>
        </w:rPr>
        <w:t>1</w:t>
      </w:r>
      <w:r w:rsidR="00AE61BD">
        <w:rPr>
          <w:bCs/>
        </w:rPr>
        <w:t>6</w:t>
      </w:r>
      <w:r w:rsidR="00A71FB8" w:rsidRPr="000B7560">
        <w:rPr>
          <w:bCs/>
        </w:rPr>
        <w:t>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0B7560" w:rsidP="00482343" w:rsidR="000B7560" w:rsidRPr="000B7560">
      <w:pPr>
        <w:jc w:val="both"/>
      </w:pPr>
      <w:r w:rsidRPr="000B7560">
        <w:tab/>
      </w:r>
      <w:r w:rsidRPr="000B7560">
        <w:tab/>
        <w:t>Pri tome je privremenom stečajnom upravitelju priznato je 13</w:t>
      </w:r>
      <w:r w:rsidR="00130C7F">
        <w:t>2</w:t>
      </w:r>
      <w:r w:rsidRPr="000B7560">
        <w:t>,</w:t>
      </w:r>
      <w:r w:rsidR="00130C7F">
        <w:t>7</w:t>
      </w:r>
      <w:r w:rsidRPr="000B7560">
        <w:t xml:space="preserve">5 kn naknade troškova na temelju pisanoga, obrazloženoga i dokumentiranoga izvješća privremenog stečajnog upravitelja, pri čemu se od navedenog iznosa </w:t>
      </w:r>
      <w:r w:rsidR="00130C7F">
        <w:t>6</w:t>
      </w:r>
      <w:r w:rsidRPr="000B7560">
        <w:t xml:space="preserve">0,00 kn odnosi na upravne pristojbe, </w:t>
      </w:r>
      <w:r w:rsidR="00130C7F">
        <w:t>19,00</w:t>
      </w:r>
      <w:r w:rsidRPr="000B7560">
        <w:t xml:space="preserve">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C850F3">
        <w:t>0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C850F3" w:rsidR="00C850F3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4A2890">
        <w:t>0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37E" w:rsidR="00D9637E">
      <w:r>
        <w:separator/>
      </w:r>
    </w:p>
  </w:endnote>
  <w:endnote w:id="0" w:type="continuationSeparator">
    <w:p w:rsidRDefault="00D9637E" w:rsidR="00D96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89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37E" w:rsidR="00D9637E">
      <w:r>
        <w:separator/>
      </w:r>
    </w:p>
  </w:footnote>
  <w:footnote w:id="0" w:type="continuationSeparator">
    <w:p w:rsidRDefault="00D9637E" w:rsidR="00D963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F7657">
      <w:t>702</w:t>
    </w:r>
    <w:r w:rsidR="005562D0">
      <w:t>/2016</w:t>
    </w:r>
    <w:r w:rsidR="00C850F3">
      <w:t>-9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B7560"/>
    <w:rsid w:val="000D0E95"/>
    <w:rsid w:val="00130C7F"/>
    <w:rsid w:val="001622F6"/>
    <w:rsid w:val="00191C72"/>
    <w:rsid w:val="001C05C1"/>
    <w:rsid w:val="001D5070"/>
    <w:rsid w:val="00245085"/>
    <w:rsid w:val="00257020"/>
    <w:rsid w:val="00274354"/>
    <w:rsid w:val="002A4238"/>
    <w:rsid w:val="002D3728"/>
    <w:rsid w:val="0031745B"/>
    <w:rsid w:val="003A38C8"/>
    <w:rsid w:val="003B2888"/>
    <w:rsid w:val="003C151A"/>
    <w:rsid w:val="00424E14"/>
    <w:rsid w:val="00482343"/>
    <w:rsid w:val="004A2890"/>
    <w:rsid w:val="004D7F97"/>
    <w:rsid w:val="00506782"/>
    <w:rsid w:val="00542215"/>
    <w:rsid w:val="00543BE2"/>
    <w:rsid w:val="00544474"/>
    <w:rsid w:val="005562D0"/>
    <w:rsid w:val="005808F8"/>
    <w:rsid w:val="005D65C4"/>
    <w:rsid w:val="00605FD5"/>
    <w:rsid w:val="006155DB"/>
    <w:rsid w:val="00667F75"/>
    <w:rsid w:val="00681D35"/>
    <w:rsid w:val="00684993"/>
    <w:rsid w:val="0070493E"/>
    <w:rsid w:val="0073588E"/>
    <w:rsid w:val="007922C9"/>
    <w:rsid w:val="00796152"/>
    <w:rsid w:val="0079743C"/>
    <w:rsid w:val="00836559"/>
    <w:rsid w:val="008365EE"/>
    <w:rsid w:val="00836EE6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719A"/>
    <w:rsid w:val="00A15995"/>
    <w:rsid w:val="00A30514"/>
    <w:rsid w:val="00A521BC"/>
    <w:rsid w:val="00A71FB8"/>
    <w:rsid w:val="00A972F7"/>
    <w:rsid w:val="00AE61BD"/>
    <w:rsid w:val="00AF3BFB"/>
    <w:rsid w:val="00B029EF"/>
    <w:rsid w:val="00B073DD"/>
    <w:rsid w:val="00B17D82"/>
    <w:rsid w:val="00BC1B63"/>
    <w:rsid w:val="00C7136A"/>
    <w:rsid w:val="00C741AF"/>
    <w:rsid w:val="00C850F3"/>
    <w:rsid w:val="00CB6547"/>
    <w:rsid w:val="00CB6FCF"/>
    <w:rsid w:val="00CE58EB"/>
    <w:rsid w:val="00CF7657"/>
    <w:rsid w:val="00D06E23"/>
    <w:rsid w:val="00D201E2"/>
    <w:rsid w:val="00D3599D"/>
    <w:rsid w:val="00D441BF"/>
    <w:rsid w:val="00D61648"/>
    <w:rsid w:val="00D63A88"/>
    <w:rsid w:val="00D85CF8"/>
    <w:rsid w:val="00D870D8"/>
    <w:rsid w:val="00D9637E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0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0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0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0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570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70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0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0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0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0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570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70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St-702/2016-9</izvorni_sadrzaj>
    <derivirana_varijabla naziv="DomainObject.Oznaka_1">St-702/2016-9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- MONT d.o.o.</izvorni_sadrzaj>
    <derivirana_varijabla naziv="DomainObject.Predmet.ProtustrankaFormated_1">  AS - MONT d.o.o.</derivirana_varijabla>
  </DomainObject.Predmet.ProtustrankaFormated>
  <DomainObject.Predmet.ProtustrankaFormatedOIB>
    <izvorni_sadrzaj>  AS - MONT d.o.o., OIB 35368050326</izvorni_sadrzaj>
    <derivirana_varijabla naziv="DomainObject.Predmet.ProtustrankaFormatedOIB_1">  AS - MONT d.o.o., OIB 35368050326</derivirana_varijabla>
  </DomainObject.Predmet.ProtustrankaFormatedOIB>
  <DomainObject.Predmet.ProtustrankaFormatedWithAdress>
    <izvorni_sadrzaj> AS - MONT d.o.o., Silvija Strahimira Kranjčevića 5, 51300 Delnice</izvorni_sadrzaj>
    <derivirana_varijabla naziv="DomainObject.Predmet.ProtustrankaFormatedWithAdress_1"> AS - MONT d.o.o., Silvija Strahimira Kranjčevića 5, 51300 Delnice</derivirana_varijabla>
  </DomainObject.Predmet.ProtustrankaFormatedWithAdress>
  <DomainObject.Predmet.ProtustrankaFormatedWithAdressOIB>
    <izvorni_sadrzaj> AS - MONT d.o.o., OIB 35368050326, Silvija Strahimira Kranjčevića 5, 51300 Delnice</izvorni_sadrzaj>
    <derivirana_varijabla naziv="DomainObject.Predmet.ProtustrankaFormatedWithAdressOIB_1"> AS - MONT d.o.o., OIB 35368050326, Silvija Strahimira Kranjčevića 5, 51300 Delnice</derivirana_varijabla>
  </DomainObject.Predmet.ProtustrankaFormatedWithAdressOIB>
  <DomainObject.Predmet.ProtustrankaWithAdress>
    <izvorni_sadrzaj>AS - MONT d.o.o. Silvija Strahimira Kranjčevića 5, 51300 Delnice</izvorni_sadrzaj>
    <derivirana_varijabla naziv="DomainObject.Predmet.ProtustrankaWithAdress_1">AS - MONT d.o.o. Silvija Strahimira Kranjčevića 5, 51300 Delnice</derivirana_varijabla>
  </DomainObject.Predmet.ProtustrankaWithAdress>
  <DomainObject.Predmet.ProtustrankaWithAdressOIB>
    <izvorni_sadrzaj>AS - MONT d.o.o., OIB 35368050326, Silvija Strahimira Kranjčevića 5, 51300 Delnice</izvorni_sadrzaj>
    <derivirana_varijabla naziv="DomainObject.Predmet.ProtustrankaWithAdressOIB_1">AS - MONT d.o.o., OIB 35368050326, Silvija Strahimira Kranjčevića 5, 51300 Delnice</derivirana_varijabla>
  </DomainObject.Predmet.ProtustrankaWithAdressOIB>
  <DomainObject.Predmet.ProtustrankaNazivFormated>
    <izvorni_sadrzaj>AS - MONT d.o.o.</izvorni_sadrzaj>
    <derivirana_varijabla naziv="DomainObject.Predmet.ProtustrankaNazivFormated_1">AS - MONT d.o.o.</derivirana_varijabla>
  </DomainObject.Predmet.ProtustrankaNazivFormated>
  <DomainObject.Predmet.ProtustrankaNazivFormatedOIB>
    <izvorni_sadrzaj>AS - MONT d.o.o., OIB 35368050326</izvorni_sadrzaj>
    <derivirana_varijabla naziv="DomainObject.Predmet.ProtustrankaNazivFormatedOIB_1">AS - MONT d.o.o., OIB 35368050326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 - MONT d.o.o.</item>
    </izvorni_sadrzaj>
    <derivirana_varijabla naziv="DomainObject.Predmet.ProtuStrankaListFormated_1">
      <item>AS - MONT d.o.o.</item>
    </derivirana_varijabla>
  </DomainObject.Predmet.ProtuStrankaListFormated>
  <DomainObject.Predmet.ProtuStrankaListFormatedOIB>
    <izvorni_sadrzaj>
      <item>AS - MONT d.o.o., OIB 35368050326</item>
    </izvorni_sadrzaj>
    <derivirana_varijabla naziv="DomainObject.Predmet.ProtuStrankaListFormatedOIB_1">
      <item>AS - MONT d.o.o., OIB 35368050326</item>
    </derivirana_varijabla>
  </DomainObject.Predmet.ProtuStrankaListFormatedOIB>
  <DomainObject.Predmet.ProtuStrankaListFormatedWithAdress>
    <izvorni_sadrzaj>
      <item>AS - MONT d.o.o., Silvija Strahimira Kranjčevića 5, 51300 Delnice</item>
    </izvorni_sadrzaj>
    <derivirana_varijabla naziv="DomainObject.Predmet.ProtuStrankaListFormatedWithAdress_1">
      <item>AS - MONT d.o.o., Silvija Strahimira Kranjčevića 5, 51300 Delnice</item>
    </derivirana_varijabla>
  </DomainObject.Predmet.ProtuStrankaListFormatedWithAdress>
  <DomainObject.Predmet.ProtuStrankaListFormatedWithAdressOIB>
    <izvorni_sadrzaj>
      <item>AS - MONT d.o.o., OIB 35368050326, Silvija Strahimira Kranjčevića 5, 51300 Delnice</item>
    </izvorni_sadrzaj>
    <derivirana_varijabla naziv="DomainObject.Predmet.ProtuStrankaListFormatedWithAdressOIB_1">
      <item>AS - MONT d.o.o., OIB 35368050326, Silvija Strahimira Kranjčevića 5, 51300 Delnice</item>
    </derivirana_varijabla>
  </DomainObject.Predmet.ProtuStrankaListFormatedWithAdressOIB>
  <DomainObject.Predmet.ProtuStrankaListNazivFormated>
    <izvorni_sadrzaj>
      <item>AS - MONT d.o.o.</item>
    </izvorni_sadrzaj>
    <derivirana_varijabla naziv="DomainObject.Predmet.ProtuStrankaListNazivFormated_1">
      <item>AS - MONT d.o.o.</item>
    </derivirana_varijabla>
  </DomainObject.Predmet.ProtuStrankaListNazivFormated>
  <DomainObject.Predmet.ProtuStrankaListNazivFormatedOIB>
    <izvorni_sadrzaj>
      <item>AS - MONT d.o.o., OIB 35368050326</item>
    </izvorni_sadrzaj>
    <derivirana_varijabla naziv="DomainObject.Predmet.ProtuStrankaListNazivFormatedOIB_1">
      <item>AS - MONT d.o.o., OIB 35368050326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St-702/2016-9</izvorni_sadrzaj>
    <derivirana_varijabla naziv="DomainObject.PoslovniBrojDokumenta_1">St-702/2016-9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 - MONT d.o.o.</izvorni_sadrzaj>
    <derivirana_varijabla naziv="DomainObject.Predmet.ProtustrankaIDrugi_1">AS - 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 - MONT d.o.o., OIB 35368050326, Silvija Strahimira Kranjčevića 5, 51300 Delnice</izvorni_sadrzaj>
    <derivirana_varijabla naziv="DomainObject.Predmet.ProtustrankaIDrugiAdressOIB_1">AS - MONT d.o.o., OIB 35368050326, Silvija Strahimira Kranjčevića 5,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 - MONT d.o.o.</item>
    </izvorni_sadrzaj>
    <derivirana_varijabla naziv="DomainObject.Predmet.SudioniciListNaziv_1">
      <item>FINA  Rijeka</item>
      <item>AS - MONT d.o.o.</item>
    </derivirana_varijabla>
  </DomainObject.Predmet.SudioniciListNaziv>
  <DomainObject.Predmet.SudioniciListAdressOIB>
    <izvorni_sadrzaj>
      <item>FINA  Rijeka, OIB 85821130368, Frana Kurelca 8,51000 Rijeka</item>
      <item>AS - MONT d.o.o., OIB 35368050326, Silvija Strahimira Kranjčevića 5,51300 Delnice</item>
    </izvorni_sadrzaj>
    <derivirana_varijabla naziv="DomainObject.Predmet.SudioniciListAdressOIB_1">
      <item>FINA  Rijeka, OIB 85821130368, Frana Kurelca 8,51000 Rijeka</item>
      <item>AS - MONT d.o.o., OIB 35368050326, Silvija Strahimira Kranjčevića 5,51300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35368050326</item>
    </izvorni_sadrzaj>
    <derivirana_varijabla naziv="DomainObject.Predmet.SudioniciListNazivOIB_1">
      <item>, OIB 85821130368</item>
      <item>, OIB 35368050326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438</properties:Words>
  <properties:Characters>2339</properties:Characters>
  <properties:Lines>105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2017-02-20T13:16:00Z</dcterms:created>
  <dc:creator>M San Grupa</dc:creator>
  <cp:lastModifiedBy>Danijela Fumić</cp:lastModifiedBy>
  <cp:lastPrinted>2017-02-20T13:19:00Z</cp:lastPrinted>
  <dcterms:modified xmlns:xsi="http://www.w3.org/2001/XMLSchema-instance" xsi:type="dcterms:W3CDTF">2017-02-20T13:20:00Z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St-702/2016-9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