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6777" w14:paraId="3d76777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960E52">
        <w:t>390</w:t>
      </w:r>
      <w:r w:rsidR="005D1C46">
        <w:t>/</w:t>
      </w:r>
      <w:r w:rsidR="005305D3">
        <w:t>20</w:t>
      </w:r>
      <w:r w:rsidR="00960E52">
        <w:t>17</w:t>
      </w:r>
      <w:r>
        <w:t>-</w:t>
      </w:r>
      <w:r w:rsidR="00960E52">
        <w:t>50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FF3942">
        <w:t>3</w:t>
      </w:r>
      <w:r w:rsidR="00EA025E">
        <w:t xml:space="preserve">. </w:t>
      </w:r>
      <w:r w:rsidR="00FF3942">
        <w:t>srpnja</w:t>
      </w:r>
      <w:r w:rsidR="00EA025E">
        <w:t xml:space="preserve"> </w:t>
      </w:r>
      <w:r w:rsidR="00FF3942">
        <w:t>2019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B470CB" w:rsidRPr="00782983">
        <w:t>BILICE PROMET d.o.o.</w:t>
      </w:r>
      <w:r w:rsidR="00B470CB">
        <w:t xml:space="preserve"> u stečaju</w:t>
      </w:r>
      <w:r w:rsidR="00B470CB" w:rsidRPr="00782983">
        <w:t>, Šibenik, Ivana Meštrovića 4, Šibenik, OIB: 00412489216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Utvrđuje se da su na današnje ročište pristupili za vjerovnike:</w:t>
      </w:r>
    </w:p>
    <w:p w:rsidRDefault="00CB1888" w:rsidP="00CB1888" w:rsidR="00CB1888" w:rsidRPr="00FD1DC8">
      <w:pPr>
        <w:jc w:val="both"/>
      </w:pPr>
    </w:p>
    <w:p w:rsidRDefault="00582EFC" w:rsidP="00C824C2" w:rsidR="00CA0FBD">
      <w:pPr>
        <w:pStyle w:val="Odlomakpopisa"/>
        <w:numPr>
          <w:ilvl w:val="0"/>
          <w:numId w:val="17"/>
        </w:numPr>
        <w:jc w:val="both"/>
      </w:pPr>
      <w:r>
        <w:t>nitko</w:t>
      </w:r>
    </w:p>
    <w:p w:rsidRDefault="00C824C2" w:rsidP="00C824C2" w:rsidR="00C824C2" w:rsidRPr="00FD1DC8">
      <w:pPr>
        <w:pStyle w:val="Odlomakpopisa"/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FF3942">
        <w:t>8</w:t>
      </w:r>
      <w:r w:rsidR="00D06028">
        <w:t>,</w:t>
      </w:r>
      <w:r w:rsidR="00B470CB">
        <w:t>45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317CD1" w:rsidP="00317CD1" w:rsidR="00317CD1">
      <w:pPr>
        <w:jc w:val="both"/>
      </w:pPr>
      <w:r w:rsidRPr="00FD1DC8">
        <w:t xml:space="preserve">Utvrđuje se da </w:t>
      </w:r>
      <w:r w:rsidR="006346C3">
        <w:t>je</w:t>
      </w:r>
      <w:r w:rsidR="00B470CB">
        <w:t xml:space="preserve"> pristupila</w:t>
      </w:r>
      <w:r w:rsidRPr="00FD1DC8">
        <w:t xml:space="preserve"> </w:t>
      </w:r>
      <w:r w:rsidR="00B470CB">
        <w:t>Radojka Danek, stečajna</w:t>
      </w:r>
      <w:r w:rsidRPr="00FD1DC8">
        <w:t xml:space="preserve"> upravitelj</w:t>
      </w:r>
      <w:r w:rsidR="00B470CB">
        <w:t>ica</w:t>
      </w:r>
      <w:r w:rsidRPr="00FD1DC8">
        <w:t>.</w:t>
      </w:r>
    </w:p>
    <w:p w:rsidRDefault="006346C3" w:rsidP="006346C3" w:rsidR="006346C3" w:rsidRPr="00FD1DC8">
      <w:pPr>
        <w:jc w:val="both"/>
      </w:pPr>
    </w:p>
    <w:p w:rsidRDefault="006346C3" w:rsidP="006346C3" w:rsidR="006346C3">
      <w:pPr>
        <w:jc w:val="both"/>
      </w:pPr>
      <w:r w:rsidRPr="00FD1DC8">
        <w:t xml:space="preserve">Utvrđuje se da je oglas o održavanju današnjeg ročišta oglašen </w:t>
      </w:r>
      <w:r w:rsidR="00B470CB">
        <w:t>na e-oglasnoj ploči suda dana 23</w:t>
      </w:r>
      <w:r>
        <w:t xml:space="preserve">. </w:t>
      </w:r>
      <w:r w:rsidR="00B470CB">
        <w:t>svibnja 2019</w:t>
      </w:r>
      <w:r>
        <w:t>.</w:t>
      </w:r>
    </w:p>
    <w:p w:rsidRDefault="006346C3" w:rsidP="006346C3" w:rsidR="006346C3">
      <w:pPr>
        <w:jc w:val="both"/>
      </w:pPr>
    </w:p>
    <w:p w:rsidRDefault="00582EFC" w:rsidP="006346C3" w:rsidR="00582EFC">
      <w:pPr>
        <w:jc w:val="both"/>
      </w:pPr>
      <w:r>
        <w:t>Sud</w:t>
      </w:r>
      <w:r w:rsidR="006346C3">
        <w:t xml:space="preserve"> utvrđuje da </w:t>
      </w:r>
      <w:r>
        <w:t>nema uvjeta za održavanje današnjeg ročišta.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 xml:space="preserve">Dovršeno u </w:t>
      </w:r>
      <w:r w:rsidR="00582EFC">
        <w:t>8,46</w:t>
      </w:r>
      <w:r w:rsidRPr="00FD1DC8">
        <w:t xml:space="preserve"> sati.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VJEROVNICI</w:t>
      </w:r>
    </w:p>
    <w:p w:rsidRDefault="006346C3" w:rsidP="006346C3" w:rsidR="006346C3"/>
    <w:p w:rsidRDefault="00DB052E" w:rsidP="006346C3" w:rsidR="00DB052E">
      <w:pPr>
        <w:jc w:val="both"/>
      </w:pPr>
    </w:p>
    <w:sectPr w:rsidSect="00307C2E" w:rsidR="00DB052E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8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EF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6346C3">
          <w:t>379</w:t>
        </w:r>
        <w:r>
          <w:t>/</w:t>
        </w:r>
        <w:r w:rsidR="006346C3">
          <w:t>2017</w:t>
        </w:r>
        <w:r>
          <w:t>-</w:t>
        </w:r>
        <w:r w:rsidR="006346C3">
          <w:t>60</w:t>
        </w:r>
      </w:p>
      <w:p w:rsidRDefault="00DC10C1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A8177B"/>
    <w:multiLevelType w:val="hybridMultilevel"/>
    <w:tmpl w:val="D140F948"/>
    <w:lvl w:tplc="4844B20A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BA177E"/>
    <w:multiLevelType w:val="hybridMultilevel"/>
    <w:tmpl w:val="404E7D94"/>
    <w:lvl w:tplc="47A27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01135AC"/>
    <w:multiLevelType w:val="hybridMultilevel"/>
    <w:tmpl w:val="E30CCFF0"/>
    <w:lvl w:tplc="8BC2F238" w:ilvl="0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976050A"/>
    <w:multiLevelType w:val="hybridMultilevel"/>
    <w:tmpl w:val="067E60A0"/>
    <w:lvl w:tplc="281891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81219FB"/>
    <w:multiLevelType w:val="hybridMultilevel"/>
    <w:tmpl w:val="818A14FA"/>
    <w:lvl w:tplc="D3BC74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6"/>
  </w:num>
  <w:num w:numId="3">
    <w:abstractNumId w:val="2"/>
  </w:num>
  <w:num w:numId="4">
    <w:abstractNumId w:val="13"/>
  </w:num>
  <w:num w:numId="5">
    <w:abstractNumId w:val="19"/>
  </w:num>
  <w:num w:numId="6">
    <w:abstractNumId w:val="7"/>
  </w:num>
  <w:num w:numId="7">
    <w:abstractNumId w:val="10"/>
  </w:num>
  <w:num w:numId="8">
    <w:abstractNumId w:val="15"/>
  </w:num>
  <w:num w:numId="9">
    <w:abstractNumId w:val="6"/>
  </w:num>
  <w:num w:numId="10">
    <w:abstractNumId w:val="17"/>
  </w:num>
  <w:num w:numId="11">
    <w:abstractNumId w:val="0"/>
  </w:num>
  <w:num w:numId="12">
    <w:abstractNumId w:val="12"/>
  </w:num>
  <w:num w:numId="13">
    <w:abstractNumId w:val="5"/>
  </w:num>
  <w:num w:numId="14">
    <w:abstractNumId w:val="4"/>
  </w:num>
  <w:num w:numId="15">
    <w:abstractNumId w:val="18"/>
  </w:num>
  <w:num w:numId="16">
    <w:abstractNumId w:val="3"/>
  </w:num>
  <w:num w:numId="17">
    <w:abstractNumId w:val="11"/>
  </w:num>
  <w:num w:numId="18">
    <w:abstractNumId w:val="14"/>
  </w:num>
  <w:num w:numId="19">
    <w:abstractNumId w:val="8"/>
  </w:num>
  <w:num w:numId="2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A4643"/>
    <w:rsid w:val="00195A49"/>
    <w:rsid w:val="001A471D"/>
    <w:rsid w:val="001B78F5"/>
    <w:rsid w:val="001C6535"/>
    <w:rsid w:val="001E30DA"/>
    <w:rsid w:val="002635C4"/>
    <w:rsid w:val="002B2082"/>
    <w:rsid w:val="003009D8"/>
    <w:rsid w:val="00302D11"/>
    <w:rsid w:val="00307C2E"/>
    <w:rsid w:val="00317CD1"/>
    <w:rsid w:val="00403DB2"/>
    <w:rsid w:val="004F260B"/>
    <w:rsid w:val="005305D3"/>
    <w:rsid w:val="00582EFC"/>
    <w:rsid w:val="005A172B"/>
    <w:rsid w:val="005D1C46"/>
    <w:rsid w:val="006346C3"/>
    <w:rsid w:val="0067481E"/>
    <w:rsid w:val="0069162D"/>
    <w:rsid w:val="006D15C0"/>
    <w:rsid w:val="006F249E"/>
    <w:rsid w:val="00705044"/>
    <w:rsid w:val="00736778"/>
    <w:rsid w:val="007A1BF0"/>
    <w:rsid w:val="007A715F"/>
    <w:rsid w:val="008D5CB9"/>
    <w:rsid w:val="00960E52"/>
    <w:rsid w:val="009C674C"/>
    <w:rsid w:val="009E0678"/>
    <w:rsid w:val="00A16B39"/>
    <w:rsid w:val="00A4539A"/>
    <w:rsid w:val="00A57FDF"/>
    <w:rsid w:val="00AC25AC"/>
    <w:rsid w:val="00AE225C"/>
    <w:rsid w:val="00B470CB"/>
    <w:rsid w:val="00B55A4C"/>
    <w:rsid w:val="00C824C2"/>
    <w:rsid w:val="00CA0FBD"/>
    <w:rsid w:val="00CB1888"/>
    <w:rsid w:val="00CE6639"/>
    <w:rsid w:val="00CF4913"/>
    <w:rsid w:val="00D06028"/>
    <w:rsid w:val="00D21DDB"/>
    <w:rsid w:val="00DB052E"/>
    <w:rsid w:val="00DC10C1"/>
    <w:rsid w:val="00E21F85"/>
    <w:rsid w:val="00E2638C"/>
    <w:rsid w:val="00EA025E"/>
    <w:rsid w:val="00F0025C"/>
    <w:rsid w:val="00F13B20"/>
    <w:rsid w:val="00F45287"/>
    <w:rsid w:val="00F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FF174186-320D-4BE3-821A-4BEE6E65AEE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0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0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0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0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2019.</izvorni_sadrzaj>
    <derivirana_varijabla naziv="DomainObject.StvarniPocetakDatum_1">3. srpnja 2019.</derivirana_varijabla>
  </DomainObject.StvarniPocetakDatum>
  <DomainObject.StvarniZavrsetakDatum>
    <izvorni_sadrzaj>3. srpnja 2019.</izvorni_sadrzaj>
    <derivirana_varijabla naziv="DomainObject.StvarniZavrsetakDatum_1">3. srpnja 2019.</derivirana_varijabla>
  </DomainObject.StvarniZavrsetakDatum>
  <DomainObject.PlaniraniZavrsetakDatum>
    <izvorni_sadrzaj>3. srpnja 2019.</izvorni_sadrzaj>
    <derivirana_varijabla naziv="DomainObject.PlaniraniZavrsetakDatum_1">3. srpnja 2019.</derivirana_varijabla>
  </DomainObject.PlaniraniZavrsetakDatum>
  <DomainObject.PlaniraniPocetakDatum>
    <izvorni_sadrzaj>3. srpnja 2019.</izvorni_sadrzaj>
    <derivirana_varijabla naziv="DomainObject.PlaniraniPocetakDatum_1">3. srpnja 2019.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srpnja 2019.</izvorni_sadrzaj>
    <derivirana_varijabla naziv="DomainObject.Zapisnik.DatumKreiranja_1">5.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St-390/2017-51</izvorni_sadrzaj>
    <derivirana_varijabla naziv="DomainObject.Zapisnik.Oznaka_1">St-390/2017-51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BILICE PROMET d.o.o. za usluge</izvorni_sadrzaj>
    <derivirana_varijabla naziv="DomainObject.Predmet.ProtustrankaFormated_1">  BILICE PROMET d.o.o. za usluge</derivirana_varijabla>
  </DomainObject.Predmet.ProtustrankaFormated>
  <DomainObject.Predmet.ProtustrankaFormatedOIB>
    <izvorni_sadrzaj>  BILICE PROMET d.o.o. za usluge, OIB 00412489216</izvorni_sadrzaj>
    <derivirana_varijabla naziv="DomainObject.Predmet.ProtustrankaFormatedOIB_1">  BILICE PROMET d.o.o. za usluge, OIB 00412489216</derivirana_varijabla>
  </DomainObject.Predmet.ProtustrankaFormatedOIB>
  <DomainObject.Predmet.ProtustrankaFormatedWithAdress>
    <izvorni_sadrzaj> BILICE PROMET d.o.o. za usluge, Ivana Meštrovića 4., 22000 Šibenik</izvorni_sadrzaj>
    <derivirana_varijabla naziv="DomainObject.Predmet.ProtustrankaFormatedWithAdress_1"> BILICE PROMET d.o.o. za usluge, Ivana Meštrovića 4., 22000 Šibenik</derivirana_varijabla>
  </DomainObject.Predmet.ProtustrankaFormatedWithAdress>
  <DomainObject.Predmet.ProtustrankaFormatedWithAdressOIB>
    <izvorni_sadrzaj> BILICE PROMET d.o.o. za usluge, OIB 00412489216, Ivana Meštrovića 4., 22000 Šibenik</izvorni_sadrzaj>
    <derivirana_varijabla naziv="DomainObject.Predmet.ProtustrankaFormatedWithAdressOIB_1"> BILICE PROMET d.o.o. za usluge, OIB 00412489216, Ivana Meštrovića 4., 22000 Šibenik</derivirana_varijabla>
  </DomainObject.Predmet.ProtustrankaFormatedWithAdressOIB>
  <DomainObject.Predmet.ProtustrankaWithAdress>
    <izvorni_sadrzaj>BILICE PROMET d.o.o. za usluge Ivana Meštrovića 4., 22000 Šibenik</izvorni_sadrzaj>
    <derivirana_varijabla naziv="DomainObject.Predmet.ProtustrankaWithAdress_1">BILICE PROMET d.o.o. za usluge Ivana Meštrovića 4., 22000 Šibenik</derivirana_varijabla>
  </DomainObject.Predmet.ProtustrankaWithAdress>
  <DomainObject.Predmet.ProtustrankaWithAdressOIB>
    <izvorni_sadrzaj>BILICE PROMET d.o.o. za usluge, OIB 00412489216, Ivana Meštrovića 4., 22000 Šibenik</izvorni_sadrzaj>
    <derivirana_varijabla naziv="DomainObject.Predmet.ProtustrankaWithAdressOIB_1">BILICE PROMET d.o.o. za usluge, OIB 00412489216, Ivana Meštrovića 4., 22000 Šibenik</derivirana_varijabla>
  </DomainObject.Predmet.ProtustrankaWithAdressOIB>
  <DomainObject.Predmet.ProtustrankaNazivFormated>
    <izvorni_sadrzaj>BILICE PROMET d.o.o. za usluge</izvorni_sadrzaj>
    <derivirana_varijabla naziv="DomainObject.Predmet.ProtustrankaNazivFormated_1">BILICE PROMET d.o.o. za usluge</derivirana_varijabla>
  </DomainObject.Predmet.ProtustrankaNazivFormated>
  <DomainObject.Predmet.ProtustrankaNazivFormatedOIB>
    <izvorni_sadrzaj>BILICE PROMET d.o.o. za usluge, OIB 00412489216</izvorni_sadrzaj>
    <derivirana_varijabla naziv="DomainObject.Predmet.ProtustrankaNazivFormatedOIB_1">BILICE PROMET d.o.o. za usluge, OIB 00412489216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BILICE PROMET d.o.o. za usluge</item>
    </izvorni_sadrzaj>
    <derivirana_varijabla naziv="DomainObject.Predmet.ProtuStrankaListFormated_1">
      <item>BILICE PROMET d.o.o. za usluge</item>
    </derivirana_varijabla>
  </DomainObject.Predmet.ProtuStrankaListFormated>
  <DomainObject.Predmet.ProtuStrankaListFormatedOIB>
    <izvorni_sadrzaj>
      <item>BILICE PROMET d.o.o. za usluge, OIB 00412489216</item>
    </izvorni_sadrzaj>
    <derivirana_varijabla naziv="DomainObject.Predmet.ProtuStrankaListFormatedOIB_1">
      <item>BILICE PROMET d.o.o. za usluge, OIB 00412489216</item>
    </derivirana_varijabla>
  </DomainObject.Predmet.ProtuStrankaListFormatedOIB>
  <DomainObject.Predmet.ProtuStrankaListFormatedWithAdress>
    <izvorni_sadrzaj>
      <item>BILICE PROMET d.o.o. za usluge, Ivana Meštrovića 4., 22000 Šibenik</item>
    </izvorni_sadrzaj>
    <derivirana_varijabla naziv="DomainObject.Predmet.ProtuStrankaListFormatedWithAdress_1">
      <item>BILICE PROMET d.o.o. za usluge, Ivana Meštrovića 4., 22000 Šibenik</item>
    </derivirana_varijabla>
  </DomainObject.Predmet.ProtuStrankaListFormatedWithAdress>
  <DomainObject.Predmet.ProtuStrankaListFormatedWithAdressOIB>
    <izvorni_sadrzaj>
      <item>BILICE PROMET d.o.o. za usluge, OIB 00412489216, Ivana Meštrovića 4., 22000 Šibenik</item>
    </izvorni_sadrzaj>
    <derivirana_varijabla naziv="DomainObject.Predmet.ProtuStrankaListFormatedWithAdressOIB_1">
      <item>BILICE PROMET d.o.o. za usluge, OIB 00412489216, Ivana Meštrovića 4., 22000 Šibenik</item>
    </derivirana_varijabla>
  </DomainObject.Predmet.ProtuStrankaListFormatedWithAdressOIB>
  <DomainObject.Predmet.ProtuStrankaListNazivFormated>
    <izvorni_sadrzaj>
      <item>BILICE PROMET d.o.o. za usluge</item>
    </izvorni_sadrzaj>
    <derivirana_varijabla naziv="DomainObject.Predmet.ProtuStrankaListNazivFormated_1">
      <item>BILICE PROMET d.o.o. za usluge</item>
    </derivirana_varijabla>
  </DomainObject.Predmet.ProtuStrankaListNazivFormated>
  <DomainObject.Predmet.ProtuStrankaListNazivFormatedOIB>
    <izvorni_sadrzaj>
      <item>BILICE PROMET d.o.o. za usluge, OIB 00412489216</item>
    </izvorni_sadrzaj>
    <derivirana_varijabla naziv="DomainObject.Predmet.ProtuStrankaListNazivFormatedOIB_1">
      <item>BILICE PROMET d.o.o. za usluge, OIB 00412489216</item>
    </derivirana_varijabla>
  </DomainObject.Predmet.ProtuStrankaListNazivFormatedOIB>
  <DomainObject.Predmet.OstaliListFormated>
    <izvorni_sadrzaj>
      <item>Silvana Trlaja Pirc</item>
    </izvorni_sadrzaj>
    <derivirana_varijabla naziv="DomainObject.Predmet.OstaliListFormated_1">
      <item>Silvana Trlaja Pirc</item>
    </derivirana_varijabla>
  </DomainObject.Predmet.OstaliListFormated>
  <DomainObject.Predmet.OstaliListFormatedOIB>
    <izvorni_sadrzaj>
      <item>Silvana Trlaja Pirc, OIB 60743601603</item>
    </izvorni_sadrzaj>
    <derivirana_varijabla naziv="DomainObject.Predmet.OstaliListFormatedOIB_1">
      <item>Silvana Trlaja Pirc, OIB 60743601603</item>
    </derivirana_varijabla>
  </DomainObject.Predmet.OstaliListFormatedOIB>
  <DomainObject.Predmet.OstaliListFormatedWithAdress>
    <izvorni_sadrzaj>
      <item>Silvana Trlaja Pirc, Ivana Meštrovića 4, 22000 Šibenik</item>
    </izvorni_sadrzaj>
    <derivirana_varijabla naziv="DomainObject.Predmet.OstaliListFormatedWithAdress_1">
      <item>Silvana Trlaja Pirc, Ivana Meštrovića 4, 22000 Šibenik</item>
    </derivirana_varijabla>
  </DomainObject.Predmet.OstaliListFormatedWithAdress>
  <DomainObject.Predmet.OstaliListFormatedWithAdressOIB>
    <izvorni_sadrzaj>
      <item>Silvana Trlaja Pirc, OIB 60743601603, Ivana Meštrovića 4, 22000 Šibenik</item>
    </izvorni_sadrzaj>
    <derivirana_varijabla naziv="DomainObject.Predmet.OstaliListFormatedWithAdressOIB_1">
      <item>Silvana Trlaja Pirc, OIB 60743601603, Ivana Meštrovića 4, 22000 Šibenik</item>
    </derivirana_varijabla>
  </DomainObject.Predmet.OstaliListFormatedWithAdressOIB>
  <DomainObject.Predmet.OstaliListNazivFormated>
    <izvorni_sadrzaj>
      <item>Silvana Trlaja Pirc</item>
    </izvorni_sadrzaj>
    <derivirana_varijabla naziv="DomainObject.Predmet.OstaliListNazivFormated_1">
      <item>Silvana Trlaja Pirc</item>
    </derivirana_varijabla>
  </DomainObject.Predmet.OstaliListNazivFormated>
  <DomainObject.Predmet.OstaliListNazivFormatedOIB>
    <izvorni_sadrzaj>
      <item>Silvana Trlaja Pirc, OIB 60743601603</item>
    </izvorni_sadrzaj>
    <derivirana_varijabla naziv="DomainObject.Predmet.OstaliListNazivFormatedOIB_1">
      <item>Silvana Trlaja Pirc, OIB 60743601603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>St-390/2017-51</izvorni_sadrzaj>
    <derivirana_varijabla naziv="DomainObject.PoslovniBrojDokumenta_1">St-390/2017-51</derivirana_varijabla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BILICE PROMET d.o.o. za usluge</izvorni_sadrzaj>
    <derivirana_varijabla naziv="DomainObject.Predmet.ProtustrankaIDrugi_1">BILICE PROMET d.o.o. za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BILICE PROMET d.o.o. za usluge, OIB 00412489216, Ivana Meštrovića 4., 22000 Šibenik</izvorni_sadrzaj>
    <derivirana_varijabla naziv="DomainObject.Predmet.ProtustrankaIDrugiAdressOIB_1">BILICE PROMET d.o.o. za usluge, OIB 00412489216, Ivana Meštrovića 4.,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BILICE PROMET d.o.o. za usluge</item>
      <item>Silvana Trlaja Pirc</item>
    </izvorni_sadrzaj>
    <derivirana_varijabla naziv="DomainObject.Predmet.SudioniciListNaziv_1">
      <item>FINA-Podružnica Šibenik</item>
      <item>BILICE PROMET d.o.o. za usluge</item>
      <item>Silvana Trlaja Pirc</item>
    </derivirana_varijabla>
  </DomainObject.Predmet.SudioniciListNaziv>
  <DomainObject.Predmet.SudioniciListAdressOIB>
    <izvorni_sadrzaj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izvorni_sadrzaj>
    <derivirana_varijabla naziv="DomainObject.Predmet.SudioniciListAdressOIB_1"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00412489216</item>
      <item>, OIB 60743601603</item>
    </izvorni_sadrzaj>
    <derivirana_varijabla naziv="DomainObject.Predmet.SudioniciListNazivOIB_1">
      <item>, OIB 85821130368</item>
      <item>, OIB 00412489216</item>
      <item>, OIB 60743601603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2019.</izvorni_sadrzaj>
    <derivirana_varijabla naziv="DomainObject.Predmet.DatumZadnjeOdrzaneSudskeRadnje_1">3.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120</properties:Words>
  <properties:Characters>655</properties:Characters>
  <properties:Lines>35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2019-07-03T05:31:00Z</dcterms:created>
  <dc:creator>wsadmin</dc:creator>
  <cp:lastModifiedBy>Ardena Bajlo</cp:lastModifiedBy>
  <cp:lastPrinted>2017-06-08T08:15:00Z</cp:lastPrinted>
  <dcterms:modified xmlns:xsi="http://www.w3.org/2001/XMLSchema-instance" xsi:type="dcterms:W3CDTF">2019-07-05T07:40:00Z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St-390/2017-51 / Zapisnik - Ročište (St-390-17 - radi izjašnjavanja o vrijednosti imovine 3.7.2019.docx)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