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2239" w14:paraId="80f2239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76495E">
        <w:t>126/16-8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D11977">
        <w:t>PLOD j.</w:t>
      </w:r>
      <w:r w:rsidR="008038AF">
        <w:t>d.o.o., Zadar, Poljski prilaz 3</w:t>
      </w:r>
      <w:r w:rsidR="0086423A">
        <w:t xml:space="preserve">, </w:t>
      </w:r>
      <w:r w:rsidR="0059651A">
        <w:t xml:space="preserve"> OIB: </w:t>
      </w:r>
      <w:r w:rsidR="00D11977">
        <w:t>45027243830</w:t>
      </w:r>
      <w:r w:rsidRPr="008C3132">
        <w:t xml:space="preserve">, dana </w:t>
      </w:r>
      <w:r w:rsidR="0076495E">
        <w:t>1. ožujka 2017.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D11977">
        <w:t>PLOD j.d.o.o., Zadar, Poljski prilaz 3, OIB: 45027243830</w:t>
      </w:r>
      <w:r w:rsidR="0076495E">
        <w:t>.</w:t>
      </w:r>
    </w:p>
    <w:p w:rsidRDefault="006C1C2A" w:rsidP="0086423A" w:rsidR="006C1C2A">
      <w:pPr>
        <w:ind w:hanging="705" w:left="705"/>
        <w:jc w:val="both"/>
      </w:pPr>
    </w:p>
    <w:p w:rsidRDefault="0039632D" w:rsidP="0086423A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D11977" w:rsidRPr="00D11977">
        <w:t>PLOD j.d.o.o., Zadar, Poljski prilaz 3, OIB: 45027243830</w:t>
      </w:r>
      <w:r w:rsidR="003D1120" w:rsidRPr="00D11977">
        <w:t xml:space="preserve"> </w:t>
      </w:r>
      <w:r w:rsidRPr="00D11977">
        <w:t xml:space="preserve">otvara se </w:t>
      </w:r>
      <w:r w:rsidR="0076495E">
        <w:t>1. ožujka 2017</w:t>
      </w:r>
      <w:r w:rsidRPr="00D11977">
        <w:t xml:space="preserve">. godine u </w:t>
      </w:r>
      <w:r w:rsidR="0076495E">
        <w:t>14,05</w:t>
      </w:r>
      <w:r w:rsidR="00D11977">
        <w:t xml:space="preserve"> sati</w:t>
      </w:r>
      <w:r w:rsidRPr="00D11977">
        <w:t xml:space="preserve"> i istog</w:t>
      </w:r>
      <w:r w:rsidRPr="002B5AAE">
        <w:t xml:space="preserve">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8038AF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8038AF">
        <w:t xml:space="preserve">Repač Domagoj iz Zagreba, </w:t>
      </w:r>
      <w:r w:rsidR="00DD5388">
        <w:t>Đorđićeva 24</w:t>
      </w:r>
      <w:r w:rsidR="008038AF">
        <w:t>, OIB: 24977406612.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D11977" w:rsidRPr="00D11977">
        <w:t>PLOD j.d.o.o., Zadar, Poljski prilaz 3, OIB: 45027243830</w:t>
      </w:r>
      <w:r w:rsidR="00D11977">
        <w:t>.</w:t>
      </w:r>
      <w:r>
        <w:t xml:space="preserve">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</w:t>
      </w:r>
      <w:r w:rsidR="0076495E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>
      <w:pPr>
        <w:rPr>
          <w:b/>
        </w:rPr>
      </w:pPr>
    </w:p>
    <w:p w:rsidRDefault="0076495E" w:rsidP="00193657" w:rsidR="0076495E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D11977">
        <w:t>27</w:t>
      </w:r>
      <w:r w:rsidR="00AE577E">
        <w:t xml:space="preserve">. siječnja </w:t>
      </w:r>
      <w:r w:rsidR="00181A5C">
        <w:t xml:space="preserve"> 2016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D11977">
        <w:t>282</w:t>
      </w:r>
      <w:r w:rsidR="00EF60DC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8038AF">
        <w:t>5.452</w:t>
      </w:r>
      <w:r w:rsidR="00D11977">
        <w:t>,07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D11977">
        <w:t>09</w:t>
      </w:r>
      <w:r w:rsidR="003D1120">
        <w:t>. 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  <w:r w:rsidR="008038AF">
        <w:t xml:space="preserve"> Iz potvrde FINA-e od 1. ožujka 2017. proizlazi da je s tim datumom stečajni dužnik u blokadi za iznos od 39.975,15 kuna i da blokada traje 180 dana u prethodnih 6 mjeseci, iz čega se zaključuje da su ostvareni uvjeti za provedbu skraćenog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8038AF" w:rsidRPr="008038AF">
        <w:t>Repač Domagoj iz Zagreba</w:t>
      </w:r>
      <w:r w:rsidRPr="008038AF">
        <w:t>.</w:t>
      </w:r>
    </w:p>
    <w:p w:rsidRDefault="0076495E" w:rsidP="0076495E" w:rsidR="0076495E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6495E" w:rsidP="0076495E" w:rsidR="0076495E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76495E">
        <w:t>1. ožujka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D97785" w:rsidP="00D97785" w:rsidR="00D97785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D97785" w:rsidP="00D97785" w:rsidR="00D97785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D97785" w:rsidP="00D97785" w:rsidR="00D97785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76495E" w:rsidP="00193657" w:rsidR="0039632D" w:rsidRPr="00240F6B">
      <w:pPr>
        <w:numPr>
          <w:ilvl w:val="0"/>
          <w:numId w:val="4"/>
        </w:numPr>
      </w:pPr>
      <w:r>
        <w:t>Državni zavod</w:t>
      </w:r>
      <w:r w:rsidR="0039632D" w:rsidRPr="00240F6B">
        <w:t xml:space="preserve">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23A" w:rsidR="0086423A">
      <w:r>
        <w:separator/>
      </w:r>
    </w:p>
  </w:endnote>
  <w:endnote w:id="0" w:type="continuationSeparator">
    <w:p w:rsidRDefault="0086423A" w:rsidR="00864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23A" w:rsidR="0086423A">
      <w:r>
        <w:separator/>
      </w:r>
    </w:p>
  </w:footnote>
  <w:footnote w:id="0" w:type="continuationSeparator">
    <w:p w:rsidRDefault="0086423A" w:rsidR="00864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23A" w:rsidP="00E37B9D" w:rsidR="008642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23A" w:rsidR="008642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23A" w:rsidP="00E37B9D" w:rsidR="008642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3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23A" w:rsidP="008C3132" w:rsidR="0086423A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AE577E">
      <w:t>1</w:t>
    </w:r>
    <w:r w:rsidR="0076495E">
      <w:t>26/16-8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1120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1C2A"/>
    <w:rsid w:val="006C3096"/>
    <w:rsid w:val="006F340F"/>
    <w:rsid w:val="00722809"/>
    <w:rsid w:val="0072570A"/>
    <w:rsid w:val="00753E5D"/>
    <w:rsid w:val="0075628E"/>
    <w:rsid w:val="0076495E"/>
    <w:rsid w:val="00785980"/>
    <w:rsid w:val="007B0B12"/>
    <w:rsid w:val="007C0700"/>
    <w:rsid w:val="007F176E"/>
    <w:rsid w:val="007F77EB"/>
    <w:rsid w:val="008038AF"/>
    <w:rsid w:val="00821286"/>
    <w:rsid w:val="008455B6"/>
    <w:rsid w:val="008503D7"/>
    <w:rsid w:val="00862CC5"/>
    <w:rsid w:val="0086423A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AE577E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2963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1977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97785"/>
    <w:rsid w:val="00DA6554"/>
    <w:rsid w:val="00DD0823"/>
    <w:rsid w:val="00DD118B"/>
    <w:rsid w:val="00DD5388"/>
    <w:rsid w:val="00DD5973"/>
    <w:rsid w:val="00DD7AC7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0DC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120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D7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A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A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A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A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120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D7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A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A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A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A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St-126/2016-7</izvorni_sadrzaj>
    <derivirana_varijabla naziv="DomainObject.Oznaka_1">St-126/2016-7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PLOD j.d.o.o. za poljoprivredu</izvorni_sadrzaj>
    <derivirana_varijabla naziv="DomainObject.Predmet.ProtustrankaFormated_1">  PLOD j.d.o.o. za poljoprivredu</derivirana_varijabla>
  </DomainObject.Predmet.ProtustrankaFormated>
  <DomainObject.Predmet.ProtustrankaFormatedOIB>
    <izvorni_sadrzaj>  PLOD j.d.o.o. za poljoprivredu, OIB 45027243830</izvorni_sadrzaj>
    <derivirana_varijabla naziv="DomainObject.Predmet.ProtustrankaFormatedOIB_1">  PLOD j.d.o.o. za poljoprivredu, OIB 45027243830</derivirana_varijabla>
  </DomainObject.Predmet.ProtustrankaFormatedOIB>
  <DomainObject.Predmet.ProtustrankaFormatedWithAdress>
    <izvorni_sadrzaj> PLOD j.d.o.o. za poljoprivredu, Poljski prilaz 3, 23000 Zadar</izvorni_sadrzaj>
    <derivirana_varijabla naziv="DomainObject.Predmet.ProtustrankaFormatedWithAdress_1"> PLOD j.d.o.o. za poljoprivredu, Poljski prilaz 3, 23000 Zadar</derivirana_varijabla>
  </DomainObject.Predmet.ProtustrankaFormatedWithAdress>
  <DomainObject.Predmet.ProtustrankaFormatedWithAdressOIB>
    <izvorni_sadrzaj> PLOD j.d.o.o. za poljoprivredu, OIB 45027243830, Poljski prilaz 3, 23000 Zadar</izvorni_sadrzaj>
    <derivirana_varijabla naziv="DomainObject.Predmet.ProtustrankaFormatedWithAdressOIB_1"> PLOD j.d.o.o. za poljoprivredu, OIB 45027243830, Poljski prilaz 3, 23000 Zadar</derivirana_varijabla>
  </DomainObject.Predmet.ProtustrankaFormatedWithAdressOIB>
  <DomainObject.Predmet.ProtustrankaWithAdress>
    <izvorni_sadrzaj>PLOD j.d.o.o. za poljoprivredu Poljski prilaz 3, 23000 Zadar</izvorni_sadrzaj>
    <derivirana_varijabla naziv="DomainObject.Predmet.ProtustrankaWithAdress_1">PLOD j.d.o.o. za poljoprivredu Poljski prilaz 3, 23000 Zadar</derivirana_varijabla>
  </DomainObject.Predmet.ProtustrankaWithAdress>
  <DomainObject.Predmet.ProtustrankaWithAdressOIB>
    <izvorni_sadrzaj>PLOD j.d.o.o. za poljoprivredu, OIB 45027243830, Poljski prilaz 3, 23000 Zadar</izvorni_sadrzaj>
    <derivirana_varijabla naziv="DomainObject.Predmet.ProtustrankaWithAdressOIB_1">PLOD j.d.o.o. za poljoprivredu, OIB 45027243830, Poljski prilaz 3, 23000 Zadar</derivirana_varijabla>
  </DomainObject.Predmet.ProtustrankaWithAdressOIB>
  <DomainObject.Predmet.ProtustrankaNazivFormated>
    <izvorni_sadrzaj>PLOD j.d.o.o. za poljoprivredu</izvorni_sadrzaj>
    <derivirana_varijabla naziv="DomainObject.Predmet.ProtustrankaNazivFormated_1">PLOD j.d.o.o. za poljoprivredu</derivirana_varijabla>
  </DomainObject.Predmet.ProtustrankaNazivFormated>
  <DomainObject.Predmet.ProtustrankaNazivFormatedOIB>
    <izvorni_sadrzaj>PLOD j.d.o.o. za poljoprivredu, OIB 45027243830</izvorni_sadrzaj>
    <derivirana_varijabla naziv="DomainObject.Predmet.ProtustrankaNazivFormatedOIB_1">PLOD j.d.o.o. za poljoprivredu, OIB 45027243830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5452.07</izvorni_sadrzaj>
    <derivirana_varijabla naziv="DomainObject.Predmet.TrenutnaVrijednost_1">5452.07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PLOD j.d.o.o. za poljoprivredu</item>
    </izvorni_sadrzaj>
    <derivirana_varijabla naziv="DomainObject.Predmet.ProtuStrankaListFormated_1">
      <item>PLOD j.d.o.o. za poljoprivredu</item>
    </derivirana_varijabla>
  </DomainObject.Predmet.ProtuStrankaListFormated>
  <DomainObject.Predmet.ProtuStrankaListFormatedOIB>
    <izvorni_sadrzaj>
      <item>PLOD j.d.o.o. za poljoprivredu, OIB 45027243830</item>
    </izvorni_sadrzaj>
    <derivirana_varijabla naziv="DomainObject.Predmet.ProtuStrankaListFormatedOIB_1">
      <item>PLOD j.d.o.o. za poljoprivredu, OIB 45027243830</item>
    </derivirana_varijabla>
  </DomainObject.Predmet.ProtuStrankaListFormatedOIB>
  <DomainObject.Predmet.ProtuStrankaListFormatedWithAdress>
    <izvorni_sadrzaj>
      <item>PLOD j.d.o.o. za poljoprivredu, Poljski prilaz 3, 23000 Zadar</item>
    </izvorni_sadrzaj>
    <derivirana_varijabla naziv="DomainObject.Predmet.ProtuStrankaListFormatedWithAdress_1">
      <item>PLOD j.d.o.o. za poljoprivredu, Poljski prilaz 3, 23000 Zadar</item>
    </derivirana_varijabla>
  </DomainObject.Predmet.ProtuStrankaListFormatedWithAdress>
  <DomainObject.Predmet.ProtuStrankaListFormatedWithAdressOIB>
    <izvorni_sadrzaj>
      <item>PLOD j.d.o.o. za poljoprivredu, OIB 45027243830, Poljski prilaz 3, 23000 Zadar</item>
    </izvorni_sadrzaj>
    <derivirana_varijabla naziv="DomainObject.Predmet.ProtuStrankaListFormatedWithAdressOIB_1">
      <item>PLOD j.d.o.o. za poljoprivredu, OIB 45027243830, Poljski prilaz 3, 23000 Zadar</item>
    </derivirana_varijabla>
  </DomainObject.Predmet.ProtuStrankaListFormatedWithAdressOIB>
  <DomainObject.Predmet.ProtuStrankaListNazivFormated>
    <izvorni_sadrzaj>
      <item>PLOD j.d.o.o. za poljoprivredu</item>
    </izvorni_sadrzaj>
    <derivirana_varijabla naziv="DomainObject.Predmet.ProtuStrankaListNazivFormated_1">
      <item>PLOD j.d.o.o. za poljoprivredu</item>
    </derivirana_varijabla>
  </DomainObject.Predmet.ProtuStrankaListNazivFormated>
  <DomainObject.Predmet.ProtuStrankaListNazivFormatedOIB>
    <izvorni_sadrzaj>
      <item>PLOD j.d.o.o. za poljoprivredu, OIB 45027243830</item>
    </izvorni_sadrzaj>
    <derivirana_varijabla naziv="DomainObject.Predmet.ProtuStrankaListNazivFormatedOIB_1">
      <item>PLOD j.d.o.o. za poljoprivredu, OIB 45027243830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St-126/2016-7</izvorni_sadrzaj>
    <derivirana_varijabla naziv="DomainObject.PoslovniBrojDokumenta_1">St-126/2016-7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PLOD j.d.o.o. za poljoprivredu</izvorni_sadrzaj>
    <derivirana_varijabla naziv="DomainObject.Predmet.ProtustrankaIDrugi_1">PLOD j.d.o.o. za poljoprivredu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PLOD j.d.o.o. za poljoprivredu, OIB 45027243830, Poljski prilaz 3, 23000 Zadar</izvorni_sadrzaj>
    <derivirana_varijabla naziv="DomainObject.Predmet.ProtustrankaIDrugiAdressOIB_1">PLOD j.d.o.o. za poljoprivredu, OIB 45027243830, Poljski prilaz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St-126/2016-7</izvorni_sadrzaj>
    <derivirana_varijabla naziv="DomainObject.Predmet.OdlukaRjesenje.Oznaka_1">St-126/2016-7</derivirana_varijabla>
  </DomainObject.Predmet.OdlukaRjesenje.Oznaka>
  <DomainObject.Predmet.SudioniciListNaziv>
    <izvorni_sadrzaj>
      <item>Financijska agencija</item>
      <item>PLOD j.d.o.o. za poljoprivredu</item>
    </izvorni_sadrzaj>
    <derivirana_varijabla naziv="DomainObject.Predmet.SudioniciListNaziv_1">
      <item>Financijska agencija</item>
      <item>PLOD j.d.o.o. za poljoprivredu</item>
    </derivirana_varijabla>
  </DomainObject.Predmet.SudioniciListNaziv>
  <DomainObject.Predmet.SudioniciListAdressOIB>
    <izvorni_sadrzaj>
      <item>Financijska agencija, OIB 85821130368, Ivana Danila 4,23000 Zadar</item>
      <item>PLOD j.d.o.o. za poljoprivredu, OIB 45027243830, Poljski prilaz 3,23000 Zadar</item>
    </izvorni_sadrzaj>
    <derivirana_varijabla naziv="DomainObject.Predmet.SudioniciListAdressOIB_1">
      <item>Financijska agencija, OIB 85821130368, Ivana Danila 4,23000 Zadar</item>
      <item>PLOD j.d.o.o. za poljoprivredu, OIB 45027243830, Poljski prilaz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45027243830</item>
    </izvorni_sadrzaj>
    <derivirana_varijabla naziv="DomainObject.Predmet.SudioniciListNazivOIB_1">
      <item>, OIB 85821130368</item>
      <item>, OIB 45027243830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4649</properties:Characters>
  <properties:Lines>118</properties:Lines>
  <properties:Paragraphs>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2016-07-06T11:24:00Z</dcterms:created>
  <dc:creator>Administrator</dc:creator>
  <cp:lastModifiedBy>Nena Mužanović</cp:lastModifiedBy>
  <cp:lastPrinted>2016-03-15T08:28:00Z</cp:lastPrinted>
  <dcterms:modified xmlns:xsi="http://www.w3.org/2001/XMLSchema-instance" xsi:type="dcterms:W3CDTF">2017-03-01T11:40:00Z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