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28ea" w14:paraId="53e28ea" w:rsidRDefault="00847CDD" w:rsidP="00EF6D8B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47CDD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BF574E">
        <w:tab/>
      </w:r>
      <w:r w:rsidR="00C70ACC">
        <w:t>67. St-</w:t>
      </w:r>
      <w:r w:rsidR="00B86937">
        <w:t>620</w:t>
      </w:r>
      <w:r w:rsidR="009B2AD8">
        <w:t>/17</w:t>
      </w:r>
      <w:r w:rsidR="00847CDD">
        <w:t>-</w:t>
      </w:r>
      <w:proofErr w:type="spellStart"/>
      <w:r w:rsidR="00847CDD">
        <w:t>17</w:t>
      </w:r>
      <w:proofErr w:type="spellEnd"/>
    </w:p>
    <w:p w:rsidRDefault="00847CDD" w:rsidP="0070027B" w:rsidR="0070027B" w:rsidRPr="0070027B">
      <w:pPr>
        <w:jc w:val="both"/>
      </w:pPr>
      <w:r>
        <w:t xml:space="preserve">           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B86937" w:rsidP="0070027B" w:rsidR="00EB51F8" w:rsidRPr="003A7D16">
      <w:pPr>
        <w:jc w:val="both"/>
      </w:pPr>
      <w:r w:rsidRPr="00B86937">
        <w:rPr>
          <w:lang w:val="pt-BR"/>
        </w:rPr>
        <w:t xml:space="preserve">Trgovački sud u Zagrebu, po sucu Gordanu Zubaku, u stečajnom postupku u povodu prijedloga predlagatelja DIARIUM K.F. j.d.o.o., Domaslovec, Krmica II 11/a, OIB: </w:t>
      </w:r>
      <w:r w:rsidRPr="00B86937">
        <w:t xml:space="preserve">56608194029, kojeg zastupa punomoćnik Tomislav </w:t>
      </w:r>
      <w:proofErr w:type="spellStart"/>
      <w:r w:rsidRPr="00B86937">
        <w:t>Beloša</w:t>
      </w:r>
      <w:proofErr w:type="spellEnd"/>
      <w:r w:rsidRPr="00B86937">
        <w:t>, odvjetnik u Zagrebu, Martićeva 31</w:t>
      </w:r>
      <w:r w:rsidRPr="00B86937">
        <w:rPr>
          <w:lang w:val="pt-BR"/>
        </w:rPr>
        <w:t xml:space="preserve">, za otvaranje stečajnog postupka nad dužnikom DIARIUM K.F. j.d.o.o., Domaslovec, Krmica II 11/a, OIB: </w:t>
      </w:r>
      <w:r w:rsidRPr="00B86937">
        <w:t>56608194029</w:t>
      </w:r>
      <w:r w:rsidR="00DC268C" w:rsidRPr="00DC7C75">
        <w:t xml:space="preserve">, </w:t>
      </w:r>
      <w:r>
        <w:rPr>
          <w:lang w:val="pt-BR"/>
        </w:rPr>
        <w:t>10. prosinca</w:t>
      </w:r>
      <w:r w:rsidR="00DC7C75" w:rsidRPr="00C126EA">
        <w:rPr>
          <w:lang w:val="pt-BR"/>
        </w:rPr>
        <w:t xml:space="preserve"> </w:t>
      </w:r>
      <w:r w:rsidR="00AF1D71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626F28" w:rsidRPr="00626F28">
        <w:rPr>
          <w:lang w:val="pt-BR"/>
        </w:rPr>
        <w:t xml:space="preserve">DIARIUM K.F. j.d.o.o., Domaslovec, Krmica II 11/a, OIB: </w:t>
      </w:r>
      <w:r w:rsidR="00626F28" w:rsidRPr="00626F28">
        <w:t>56608194029</w:t>
      </w:r>
      <w:r w:rsidR="00371A71" w:rsidRPr="00371A71">
        <w:t xml:space="preserve">, MBS: </w:t>
      </w:r>
      <w:r w:rsidR="00C41E6E">
        <w:t>080998254</w:t>
      </w:r>
      <w:r w:rsidRPr="00ED5C18">
        <w:t>.</w:t>
      </w:r>
      <w:r w:rsidRPr="00A93839">
        <w:t xml:space="preserve">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C41E6E" w:rsidRPr="00C41E6E">
        <w:rPr>
          <w:lang w:val="pt-BR"/>
        </w:rPr>
        <w:t xml:space="preserve">10. prosinca </w:t>
      </w:r>
      <w:r w:rsidR="00804F72" w:rsidRPr="00804F72">
        <w:rPr>
          <w:lang w:val="pt-BR"/>
        </w:rPr>
        <w:t>2018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A734D0">
        <w:t>13</w:t>
      </w:r>
      <w:r w:rsidR="00C126EA">
        <w:t>,30</w:t>
      </w:r>
      <w:r w:rsidR="00EF6D8B" w:rsidRPr="00C126EA">
        <w:t xml:space="preserve"> </w:t>
      </w:r>
      <w:r w:rsidRPr="00DC7C75">
        <w:t>sati.</w:t>
      </w:r>
    </w:p>
    <w:p w:rsidRDefault="00A93839" w:rsidP="00804F72" w:rsidR="00A93839" w:rsidRPr="00DC7C75">
      <w:pPr>
        <w:jc w:val="both"/>
      </w:pPr>
      <w:r w:rsidRPr="00DC7C75">
        <w:t xml:space="preserve">II. Za stečajnog upravitelja imenuje se </w:t>
      </w:r>
      <w:r w:rsidR="00C41E6E">
        <w:t xml:space="preserve">Daniel </w:t>
      </w:r>
      <w:proofErr w:type="spellStart"/>
      <w:r w:rsidR="00C41E6E">
        <w:t>Deković</w:t>
      </w:r>
      <w:proofErr w:type="spellEnd"/>
      <w:r w:rsidR="00C41E6E">
        <w:t xml:space="preserve"> iz Zagreba, </w:t>
      </w:r>
      <w:r w:rsidR="002647D8">
        <w:t>Novačka 329, OIB: 76292704973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2647D8" w:rsidRPr="002647D8">
        <w:rPr>
          <w:lang w:val="pt-BR"/>
        </w:rPr>
        <w:t xml:space="preserve">DIARIUM K.F. j.d.o.o., Domaslovec, Krmica II 11/a, OIB: </w:t>
      </w:r>
      <w:r w:rsidR="002647D8" w:rsidRPr="002647D8">
        <w:t>56608194029, MBS: 080998254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C7EF8" w:rsidP="00BC7EF8" w:rsidR="00BC7EF8" w:rsidRPr="00BC7EF8">
      <w:pPr>
        <w:ind w:firstLine="708"/>
        <w:jc w:val="both"/>
      </w:pPr>
      <w:r w:rsidRPr="00BC7EF8">
        <w:t xml:space="preserve">Osoba ovlaštena za zastupanje dužnika po zakonu (Krešimir </w:t>
      </w:r>
      <w:proofErr w:type="spellStart"/>
      <w:r w:rsidRPr="00BC7EF8">
        <w:t>Frntić</w:t>
      </w:r>
      <w:proofErr w:type="spellEnd"/>
      <w:r w:rsidRPr="00BC7EF8">
        <w:t xml:space="preserve">) podnijela je u ime dužnika </w:t>
      </w:r>
      <w:r w:rsidRPr="00BC7EF8">
        <w:rPr>
          <w:lang w:val="pt-BR"/>
        </w:rPr>
        <w:t>DIARIUM K.F. j.d.o.o., Domaslovec,</w:t>
      </w:r>
      <w:r w:rsidRPr="00BC7EF8">
        <w:t xml:space="preserve"> prijedlog za otvaranje stečajnog postupka nad dužnikom. U prijedlogu je navedeno kako dužnik u Očevidniku redoslijeda osnova za plaćanje ima neizvršene osnove za plaćanje u iznosu od 147.903,44 kn te je u prilogu dostavio potvrdu Financijske agencije od 13. veljače 2017. (list 5. spisa) iz koje proizlazi kako je dužnikov račun bio neprekidno blokiran 109 dana na dan 13. veljače 2017..</w:t>
      </w:r>
    </w:p>
    <w:p w:rsidRDefault="00BC7EF8" w:rsidP="00BC7EF8" w:rsidR="00BC7EF8" w:rsidRPr="00BC7EF8">
      <w:pPr>
        <w:jc w:val="both"/>
      </w:pPr>
    </w:p>
    <w:p w:rsidRDefault="00BC7EF8" w:rsidP="00BC7EF8" w:rsidR="00BC7EF8" w:rsidRPr="00BC7EF8">
      <w:pPr>
        <w:ind w:firstLine="708"/>
        <w:jc w:val="both"/>
      </w:pPr>
      <w:r w:rsidRPr="00BC7EF8">
        <w:t xml:space="preserve">Prema odredbi čl. 109. st. 1. Stečajnog zakona („Narodne novine“ broj 71/15, dalje: SZ) prijedlog za otvaranje stečajnoga postupka ovlašten je podnijeti vjerovnik ili dužnik, ako zakonom nije drukčije određeno. </w:t>
      </w:r>
    </w:p>
    <w:p w:rsidRDefault="00BC7EF8" w:rsidP="00BC7EF8" w:rsidR="00BC7EF8" w:rsidRPr="00BC7EF8">
      <w:pPr>
        <w:jc w:val="both"/>
      </w:pPr>
    </w:p>
    <w:p w:rsidRDefault="00BC7EF8" w:rsidP="00BC7EF8" w:rsidR="00BC7EF8" w:rsidRPr="00BC7EF8">
      <w:pPr>
        <w:ind w:firstLine="708"/>
        <w:jc w:val="both"/>
      </w:pPr>
      <w:r w:rsidRPr="00BC7EF8">
        <w:t xml:space="preserve">Provjerom u sudskom registru sud je utvrdio kako je Krešimir </w:t>
      </w:r>
      <w:proofErr w:type="spellStart"/>
      <w:r w:rsidRPr="00BC7EF8">
        <w:t>Frntić</w:t>
      </w:r>
      <w:proofErr w:type="spellEnd"/>
      <w:r w:rsidRPr="00BC7EF8">
        <w:t xml:space="preserve"> jedina osoba ovlaštena za zastupanje dužnika.</w:t>
      </w:r>
    </w:p>
    <w:p w:rsidRDefault="00BC7EF8" w:rsidP="00BC7EF8" w:rsidR="00BC7EF8" w:rsidRPr="00BC7EF8">
      <w:pPr>
        <w:jc w:val="both"/>
      </w:pPr>
    </w:p>
    <w:p w:rsidRDefault="00BC7EF8" w:rsidP="00BC7EF8" w:rsidR="00BC7EF8" w:rsidRPr="00BC7EF8">
      <w:pPr>
        <w:ind w:firstLine="708"/>
        <w:jc w:val="both"/>
      </w:pPr>
      <w:r w:rsidRPr="00BC7EF8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</w:p>
    <w:p w:rsidRDefault="00BC7EF8" w:rsidP="00BC7EF8" w:rsidR="00BC7EF8" w:rsidRPr="00BC7EF8">
      <w:pPr>
        <w:jc w:val="both"/>
      </w:pPr>
      <w:r w:rsidRPr="00BC7EF8">
        <w:t xml:space="preserve"> </w:t>
      </w:r>
    </w:p>
    <w:p w:rsidRDefault="00BC7EF8" w:rsidP="00E60BE5" w:rsidR="00BC7EF8" w:rsidRPr="00BC7EF8">
      <w:pPr>
        <w:ind w:firstLine="708"/>
        <w:jc w:val="both"/>
      </w:pPr>
      <w:r w:rsidRPr="00BC7EF8">
        <w:t>Sud je rješenjem pokrenuo prethodni postupak nad dužnikom, a potom održano je ročište radi očitovanja o prijedlogu za otvaranje stečajnog postupka. Zastupnik po zakonu dužnika je na navedenom ročištu izjavio kako dužnik u svom vlasništvu nema imovinu.</w:t>
      </w:r>
    </w:p>
    <w:p w:rsidRDefault="00BC7EF8" w:rsidP="00BC7EF8" w:rsidR="00BC7EF8" w:rsidRPr="00BC7EF8">
      <w:pPr>
        <w:jc w:val="both"/>
      </w:pPr>
    </w:p>
    <w:p w:rsidRDefault="00BC7EF8" w:rsidP="00E60BE5" w:rsidR="00E60BE5" w:rsidRPr="00BC7EF8">
      <w:pPr>
        <w:ind w:firstLine="708"/>
        <w:jc w:val="both"/>
      </w:pPr>
      <w:r w:rsidRPr="00BC7EF8">
        <w:t>Uvidom u potvrdu FINE od 19. travnja 2017. (list 22. spisa) sud je utvrdio kako je dužnik na dan 19. travnja 2017. u Očevidniku redoslijeda osnova za plaćanje imao neizvršene osnove za plaćanje u neprekinutom razdoblju od 120 dana.</w:t>
      </w:r>
    </w:p>
    <w:p w:rsidRDefault="00E6368C" w:rsidP="001F0054" w:rsidR="00E6368C">
      <w:pPr>
        <w:jc w:val="both"/>
      </w:pPr>
    </w:p>
    <w:p w:rsidRDefault="0064135F" w:rsidP="00E6368C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32500B" w:rsidR="00A93839">
      <w:pPr>
        <w:jc w:val="both"/>
      </w:pPr>
    </w:p>
    <w:p w:rsidRDefault="00F0775C" w:rsidP="00F0775C" w:rsidR="00F0775C" w:rsidRPr="00F0775C">
      <w:pPr>
        <w:ind w:firstLine="708"/>
        <w:jc w:val="both"/>
      </w:pPr>
      <w:r w:rsidRPr="00F0775C">
        <w:t>Nadalje, sud je po službenoj dužnosti pribavio Očevidnik neizvrše</w:t>
      </w:r>
      <w:r w:rsidR="00BF574E">
        <w:t xml:space="preserve">nih osnova za </w:t>
      </w:r>
      <w:proofErr w:type="spellStart"/>
      <w:r w:rsidR="00BF574E">
        <w:t>plačanje</w:t>
      </w:r>
      <w:proofErr w:type="spellEnd"/>
      <w:r w:rsidR="00BF574E">
        <w:t xml:space="preserve"> na dan </w:t>
      </w:r>
      <w:r w:rsidR="0032500B">
        <w:t>10. prosinca</w:t>
      </w:r>
      <w:r w:rsidRPr="00F0775C">
        <w:t xml:space="preserve"> 2018. iz kojeg proizlazi kako postoje neizvršene osnove za plaćanje u odnosu na dužnika i to u razdoblju dužem od 60 dana.</w:t>
      </w:r>
    </w:p>
    <w:p w:rsidRDefault="00F0775C" w:rsidP="00A734D0" w:rsidR="00F0775C">
      <w:pPr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186BC6">
        <w:t>10. prosinca</w:t>
      </w:r>
      <w:r w:rsidR="00774DCD" w:rsidRPr="00C126EA">
        <w:t xml:space="preserve"> </w:t>
      </w:r>
      <w:r w:rsidR="00A734D0">
        <w:t>2018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BD7375">
        <w:t>,v.r.</w:t>
      </w:r>
      <w:r w:rsidR="00C12410" w:rsidRPr="003A7D16">
        <w:t xml:space="preserve"> </w:t>
      </w:r>
    </w:p>
    <w:p w:rsidRDefault="00D73F78" w:rsidP="00C12410" w:rsidR="00D73F7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BD7375" w:rsidP="00400817" w:rsidR="00BD7375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BD7375" w:rsidP="00400817" w:rsidR="00BD7375" w:rsidRPr="00400817">
      <w:pPr>
        <w:ind w:left="5664"/>
      </w:pPr>
      <w:r w:rsidRPr="00400817">
        <w:t xml:space="preserve">        Dijana Hadžić</w:t>
      </w:r>
    </w:p>
    <w:p w:rsidRDefault="00B6336F" w:rsidP="00C70ACC" w:rsidR="00B6336F">
      <w:pPr>
        <w:ind w:left="360"/>
      </w:pPr>
    </w:p>
    <w:p w:rsidRDefault="00BD7375" w:rsidP="00C70ACC" w:rsidR="00BD7375">
      <w:pPr>
        <w:ind w:left="360"/>
      </w:pPr>
    </w:p>
    <w:p w:rsidRDefault="00BD7375" w:rsidP="00C70ACC" w:rsidR="00BD7375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BC7EF8">
      <w:t>620</w:t>
    </w:r>
    <w:r w:rsidR="00A312D9">
      <w:t>/17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1482"/>
    <w:rsid w:val="000E211D"/>
    <w:rsid w:val="000F16CD"/>
    <w:rsid w:val="000F1E2A"/>
    <w:rsid w:val="001129F6"/>
    <w:rsid w:val="00116206"/>
    <w:rsid w:val="001433B6"/>
    <w:rsid w:val="00144607"/>
    <w:rsid w:val="00186BC6"/>
    <w:rsid w:val="001C7816"/>
    <w:rsid w:val="001D0B43"/>
    <w:rsid w:val="001F0054"/>
    <w:rsid w:val="00211D90"/>
    <w:rsid w:val="00216A51"/>
    <w:rsid w:val="0023149C"/>
    <w:rsid w:val="002647D8"/>
    <w:rsid w:val="00290380"/>
    <w:rsid w:val="002B4737"/>
    <w:rsid w:val="002C25CA"/>
    <w:rsid w:val="002E0229"/>
    <w:rsid w:val="0032500B"/>
    <w:rsid w:val="003269EB"/>
    <w:rsid w:val="00347CA4"/>
    <w:rsid w:val="00350F72"/>
    <w:rsid w:val="00363447"/>
    <w:rsid w:val="00371A71"/>
    <w:rsid w:val="00372077"/>
    <w:rsid w:val="0038259F"/>
    <w:rsid w:val="00392E4D"/>
    <w:rsid w:val="003A7D16"/>
    <w:rsid w:val="003C055A"/>
    <w:rsid w:val="003C4904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410A"/>
    <w:rsid w:val="0053569B"/>
    <w:rsid w:val="005448EA"/>
    <w:rsid w:val="005A2B10"/>
    <w:rsid w:val="00603A21"/>
    <w:rsid w:val="00610D8C"/>
    <w:rsid w:val="006221C1"/>
    <w:rsid w:val="0062365F"/>
    <w:rsid w:val="00626F28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04F72"/>
    <w:rsid w:val="00817203"/>
    <w:rsid w:val="00830ADC"/>
    <w:rsid w:val="00847CDD"/>
    <w:rsid w:val="008568C5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A45E6"/>
    <w:rsid w:val="009B2AD8"/>
    <w:rsid w:val="009B52EA"/>
    <w:rsid w:val="009B7AB6"/>
    <w:rsid w:val="009C6B90"/>
    <w:rsid w:val="009E4E4C"/>
    <w:rsid w:val="00A312D9"/>
    <w:rsid w:val="00A4707E"/>
    <w:rsid w:val="00A734D0"/>
    <w:rsid w:val="00A85B02"/>
    <w:rsid w:val="00A93839"/>
    <w:rsid w:val="00AD1CFD"/>
    <w:rsid w:val="00AE30AB"/>
    <w:rsid w:val="00AE4138"/>
    <w:rsid w:val="00AF142B"/>
    <w:rsid w:val="00AF1D71"/>
    <w:rsid w:val="00B15477"/>
    <w:rsid w:val="00B6336F"/>
    <w:rsid w:val="00B8024A"/>
    <w:rsid w:val="00B86937"/>
    <w:rsid w:val="00BB5337"/>
    <w:rsid w:val="00BC7EF8"/>
    <w:rsid w:val="00BD17D3"/>
    <w:rsid w:val="00BD7375"/>
    <w:rsid w:val="00BF574E"/>
    <w:rsid w:val="00C12410"/>
    <w:rsid w:val="00C126EA"/>
    <w:rsid w:val="00C12C33"/>
    <w:rsid w:val="00C41E6E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73F78"/>
    <w:rsid w:val="00D85CC6"/>
    <w:rsid w:val="00DC268C"/>
    <w:rsid w:val="00DC7C75"/>
    <w:rsid w:val="00E23F79"/>
    <w:rsid w:val="00E46026"/>
    <w:rsid w:val="00E60BE5"/>
    <w:rsid w:val="00E6368C"/>
    <w:rsid w:val="00E67E76"/>
    <w:rsid w:val="00E92D41"/>
    <w:rsid w:val="00EB51F8"/>
    <w:rsid w:val="00ED5C18"/>
    <w:rsid w:val="00EF6D8B"/>
    <w:rsid w:val="00F0775C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37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37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37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37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37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37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37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37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755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9279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9897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51834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2103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40990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03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223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723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4589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3112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6144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05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16529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7783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8454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7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77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678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5685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2197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3768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DIARIUM K.F. j.d.o.o. za usluge zastupanog po punomoćniku ODVJETNIČKO DRUŠTVO BELOŠA &amp; JUKIĆ j.t.d.; Krešimir Frntić</izvorni_sadrzaj>
    <derivirana_varijabla naziv="DomainObject.Predmet.ProtustrankaFormated_1">  DIARIUM K.F. j.d.o.o. za usluge zastupanog po punomoćniku ODVJETNIČKO DRUŠTVO BELOŠA &amp; JUKIĆ j.t.d.; Krešimir Frntić</derivirana_varijabla>
  </DomainObject.Predmet.ProtustrankaFormated>
  <DomainObject.Predmet.ProtustrankaFormatedOIB>
    <izvorni_sadrzaj>  DIARIUM K.F. j.d.o.o. za usluge, OIB 56608194029 zastupanog po punomoćniku ODVJETNIČKO DRUŠTVO BELOŠA &amp; JUKIĆ j.t.d.; Krešimir Frntić</izvorni_sadrzaj>
    <derivirana_varijabla naziv="DomainObject.Predmet.ProtustrankaFormatedOIB_1">  DIARIUM K.F. j.d.o.o. za usluge, OIB 56608194029 zastupanog po punomoćniku ODVJETNIČKO DRUŠTVO BELOŠA &amp; JUKIĆ j.t.d.; Krešimir Frntić</derivirana_varijabla>
  </DomainObject.Predmet.ProtustrankaFormatedOIB>
  <DomainObject.Predmet.ProtustrankaFormatedWithAdress>
    <izvorni_sadrzaj> DIARIUM K.F. j.d.o.o. za usluge, Krmica II 11/A, 10430 Domaslovec zastupanog po punomoćniku ODVJETNIČKO DRUŠTVO BELOŠA &amp; JUKIĆ j.t.d.; Krešimir Frntić</izvorni_sadrzaj>
    <derivirana_varijabla naziv="DomainObject.Predmet.ProtustrankaFormatedWithAdress_1"> DIARIUM K.F. j.d.o.o. za usluge, Krmica II 11/A, 10430 Domaslovec zastupanog po punomoćniku ODVJETNIČKO DRUŠTVO BELOŠA &amp; JUKIĆ j.t.d.; Krešimir Frntić</derivirana_varijabla>
  </DomainObject.Predmet.ProtustrankaFormatedWithAdress>
  <DomainObject.Predmet.ProtustrankaFormatedWithAdressOIB>
    <izvorni_sadrzaj> DIARIUM K.F. j.d.o.o. za usluge, OIB 56608194029, Krmica II 11/A, 10430 Domaslovec zastupanog po punomoćniku ODVJETNIČKO DRUŠTVO BELOŠA &amp; JUKIĆ j.t.d.; Krešimir Frntić</izvorni_sadrzaj>
    <derivirana_varijabla naziv="DomainObject.Predmet.ProtustrankaFormatedWithAdressOIB_1"> DIARIUM K.F. j.d.o.o. za usluge, OIB 56608194029, Krmica II 11/A, 10430 Domaslovec zastupanog po punomoćniku ODVJETNIČKO DRUŠTVO BELOŠA &amp; JUKIĆ j.t.d.; Krešimir Frntić</derivirana_varijabla>
  </DomainObject.Predmet.ProtustrankaFormatedWithAdressOIB>
  <DomainObject.Predmet.ProtustrankaWithAdress>
    <izvorni_sadrzaj>DIARIUM K.F. j.d.o.o. za usluge Krmica II 11/A, 10430 Domaslovec</izvorni_sadrzaj>
    <derivirana_varijabla naziv="DomainObject.Predmet.ProtustrankaWithAdress_1">DIARIUM K.F. j.d.o.o. za usluge Krmica II 11/A, 10430 Domaslovec</derivirana_varijabla>
  </DomainObject.Predmet.ProtustrankaWithAdress>
  <DomainObject.Predmet.ProtustrankaWithAdressOIB>
    <izvorni_sadrzaj>DIARIUM K.F. j.d.o.o. za usluge, OIB 56608194029, Krmica II 11/A, 10430 Domaslovec</izvorni_sadrzaj>
    <derivirana_varijabla naziv="DomainObject.Predmet.ProtustrankaWithAdressOIB_1">DIARIUM K.F. j.d.o.o. za usluge, OIB 56608194029, Krmica II 11/A, 10430 Domaslovec</derivirana_varijabla>
  </DomainObject.Predmet.ProtustrankaWithAdressOIB>
  <DomainObject.Predmet.ProtustrankaNazivFormated>
    <izvorni_sadrzaj>DIARIUM K.F. j.d.o.o. za usluge</izvorni_sadrzaj>
    <derivirana_varijabla naziv="DomainObject.Predmet.ProtustrankaNazivFormated_1">DIARIUM K.F. j.d.o.o. za usluge</derivirana_varijabla>
  </DomainObject.Predmet.ProtustrankaNazivFormated>
  <DomainObject.Predmet.ProtustrankaNazivFormatedOIB>
    <izvorni_sadrzaj>DIARIUM K.F. j.d.o.o. za usluge, OIB 56608194029</izvorni_sadrzaj>
    <derivirana_varijabla naziv="DomainObject.Predmet.ProtustrankaNazivFormatedOIB_1">DIARIUM K.F. j.d.o.o. za usluge, OIB 56608194029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DIARIUM K.F. j.d.o.o. za usluge; FINA Regionalni centar Zagreb; Vjerovnici</izvorni_sadrzaj>
    <derivirana_varijabla naziv="DomainObject.Predmet.StrankaFormated_1">  DIARIUM K.F. j.d.o.o. za usluge; FINA Regionalni centar Zagreb; Vjerovnici</derivirana_varijabla>
  </DomainObject.Predmet.StrankaFormated>
  <DomainObject.Predmet.StrankaFormatedOIB>
    <izvorni_sadrzaj>  DIARIUM K.F. j.d.o.o. za usluge, OIB 56608194029; FINA Regionalni centar Zagreb, OIB 85821130368; Vjerovnici</izvorni_sadrzaj>
    <derivirana_varijabla naziv="DomainObject.Predmet.StrankaFormatedOIB_1">  DIARIUM K.F. j.d.o.o. za usluge, OIB 56608194029; FINA Regionalni centar Zagreb, OIB 85821130368; Vjerovnici</derivirana_varijabla>
  </DomainObject.Predmet.StrankaFormatedOIB>
  <DomainObject.Predmet.StrankaFormatedWithAdress>
    <izvorni_sadrzaj> DIARIUM K.F. j.d.o.o. za usluge, Krmica II 11/A, 10430 Domaslovec; FINA Regionalni centar Zagreb, Trg svibanjskih žrtava 1995. br. 1, 10000 Zagreb; Vjerovnici</izvorni_sadrzaj>
    <derivirana_varijabla naziv="DomainObject.Predmet.StrankaFormatedWithAdress_1"> DIARIUM K.F. j.d.o.o. za usluge, Krmica II 11/A, 10430 Domaslovec; FINA Regionalni centar Zagreb, Trg svibanjskih žrtava 1995. br. 1, 10000 Zagreb; Vjerovnici</derivirana_varijabla>
  </DomainObject.Predmet.StrankaFormatedWithAdress>
  <DomainObject.Predmet.StrankaFormatedWithAdressOIB>
    <izvorni_sadrzaj> DIARIUM K.F. j.d.o.o. za usluge, OIB 56608194029, Krmica II 11/A, 10430 Domaslovec; FINA Regionalni centar Zagreb, OIB 85821130368, Trg svibanjskih žrtava 1995. br. 1, 10000 Zagreb; Vjerovnici</izvorni_sadrzaj>
    <derivirana_varijabla naziv="DomainObject.Predmet.StrankaFormatedWithAdressOIB_1"> DIARIUM K.F. j.d.o.o. za usluge, OIB 56608194029, Krmica II 11/A, 10430 Domaslovec; FINA Regionalni centar Zagreb, OIB 85821130368, Trg svibanjskih žrtava 1995. br. 1, 10000 Zagreb; Vjerovnici</derivirana_varijabla>
  </DomainObject.Predmet.StrankaFormatedWithAdressOIB>
  <DomainObject.Predmet.StrankaWithAdress>
    <izvorni_sadrzaj>DIARIUM K.F. j.d.o.o. za usluge Krmica II 11/A,10430 Domaslovec,FINA Regionalni centar Zagreb Trg svibanjskih žrtava 1995. br. 1,10000 Zagreb,Vjerovnici </izvorni_sadrzaj>
    <derivirana_varijabla naziv="DomainObject.Predmet.StrankaWithAdress_1">DIARIUM K.F. j.d.o.o. za usluge Krmica II 11/A,10430 Domaslovec,FINA Regionalni centar Zagreb Trg svibanjskih žrtava 1995. br. 1,10000 Zagreb,Vjerovnici </derivirana_varijabla>
  </DomainObject.Predmet.StrankaWithAdress>
  <DomainObject.Predmet.StrankaWithAdressOIB>
    <izvorni_sadrzaj>DIARIUM K.F. j.d.o.o. za usluge, OIB 56608194029, Krmica II 11/A,10430 Domaslovec,FINA Regionalni centar Zagreb, OIB 85821130368, Trg svibanjskih žrtava 1995. br. 1,10000 Zagreb,Vjerovnici</izvorni_sadrzaj>
    <derivirana_varijabla naziv="DomainObject.Predmet.StrankaWithAdressOIB_1">DIARIUM K.F. j.d.o.o. za usluge, OIB 56608194029, Krmica II 11/A,10430 Domaslovec,FINA Regionalni centar Zagreb, OIB 85821130368, Trg svibanjskih žrtava 1995. br. 1,10000 Zagreb,Vjerovnici</derivirana_varijabla>
  </DomainObject.Predmet.StrankaWithAdressOIB>
  <DomainObject.Predmet.StrankaNazivFormated>
    <izvorni_sadrzaj>DIARIUM K.F. j.d.o.o. za usluge,FINA Regionalni centar Zagreb,Vjerovnici</izvorni_sadrzaj>
    <derivirana_varijabla naziv="DomainObject.Predmet.StrankaNazivFormated_1">DIARIUM K.F. j.d.o.o. za usluge,FINA Regionalni centar Zagreb,Vjerovnici</derivirana_varijabla>
  </DomainObject.Predmet.StrankaNazivFormated>
  <DomainObject.Predmet.StrankaNazivFormatedOIB>
    <izvorni_sadrzaj>DIARIUM K.F. j.d.o.o. za usluge, OIB 56608194029,FINA Regionalni centar Zagreb, OIB 85821130368,Vjerovnici</izvorni_sadrzaj>
    <derivirana_varijabla naziv="DomainObject.Predmet.StrankaNazivFormatedOIB_1">DIARIUM K.F. j.d.o.o. za usluge, OIB 56608194029,FINA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DIARIUM K.F. j.d.o.o. za usluge</item>
      <item>FINA Regionalni centar Zagreb</item>
      <item>Vjerovnici</item>
    </izvorni_sadrzaj>
    <derivirana_varijabla naziv="DomainObject.Predmet.StrankaListFormated_1">
      <item>DIARIUM K.F. j.d.o.o. za usluge</item>
      <item>FINA Regionalni centar Zagreb</item>
      <item>Vjerovnici</item>
    </derivirana_varijabla>
  </DomainObject.Predmet.StrankaListFormated>
  <DomainObject.Predmet.StrankaListFormatedOIB>
    <izvorni_sadrzaj>
      <item>DIARIUM K.F. j.d.o.o. za usluge, OIB 56608194029</item>
      <item>FINA Regionalni centar Zagreb, OIB 85821130368</item>
      <item>Vjerovnici</item>
    </izvorni_sadrzaj>
    <derivirana_varijabla naziv="DomainObject.Predmet.StrankaListFormatedOIB_1">
      <item>DIARIUM K.F. j.d.o.o. za usluge, OIB 56608194029</item>
      <item>FINA Regionalni centar Zagreb, OIB 85821130368</item>
      <item>Vjerovnici</item>
    </derivirana_varijabla>
  </DomainObject.Predmet.StrankaListFormatedOIB>
  <DomainObject.Predmet.StrankaListFormatedWithAdress>
    <izvorni_sadrzaj>
      <item>DIARIUM K.F. j.d.o.o. za usluge, Krmica II 11/A, 10430 Domaslovec</item>
      <item>FINA Regionalni centar Zagreb, Trg svibanjskih žrtava 1995. br. 1, 10000 Zagreb</item>
      <item>Vjerovnici</item>
    </izvorni_sadrzaj>
    <derivirana_varijabla naziv="DomainObject.Predmet.StrankaListFormatedWithAdress_1">
      <item>DIARIUM K.F. j.d.o.o. za usluge, Krmica II 11/A, 10430 Domaslovec</item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DIARIUM K.F. j.d.o.o. za usluge, OIB 56608194029, Krmica II 11/A, 10430 Domaslovec</item>
      <item>FINA Regionalni centar Zagreb, OIB 85821130368, Trg svibanjskih žrtava 1995. br. 1, 10000 Zagreb</item>
      <item>Vjerovnici</item>
    </izvorni_sadrzaj>
    <derivirana_varijabla naziv="DomainObject.Predmet.StrankaListFormatedWithAdressOIB_1">
      <item>DIARIUM K.F. j.d.o.o. za usluge, OIB 56608194029, Krmica II 11/A, 10430 Domaslovec</item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DIARIUM K.F. j.d.o.o. za usluge</item>
      <item>FINA Regionalni centar Zagreb</item>
      <item>Vjerovnici</item>
    </izvorni_sadrzaj>
    <derivirana_varijabla naziv="DomainObject.Predmet.StrankaListNazivFormated_1">
      <item>DIARIUM K.F. j.d.o.o. za usluge</item>
      <item>FINA Regionalni centar Zagreb</item>
      <item>Vjerovnici</item>
    </derivirana_varijabla>
  </DomainObject.Predmet.StrankaListNazivFormated>
  <DomainObject.Predmet.StrankaListNazivFormatedOIB>
    <izvorni_sadrzaj>
      <item>DIARIUM K.F. j.d.o.o. za usluge, OIB 56608194029</item>
      <item>FINA Regionalni centar Zagreb, OIB 85821130368</item>
      <item>Vjerovnici</item>
    </izvorni_sadrzaj>
    <derivirana_varijabla naziv="DomainObject.Predmet.StrankaListNazivFormatedOIB_1">
      <item>DIARIUM K.F. j.d.o.o. za usluge, OIB 56608194029</item>
      <item>FINA Regionalni centar Zagreb, OIB 85821130368</item>
      <item>Vjerovnici</item>
    </derivirana_varijabla>
  </DomainObject.Predmet.StrankaListNazivFormatedOIB>
  <DomainObject.Predmet.ProtuStrankaListFormated>
    <izvorni_sadrzaj>
      <item>DIARIUM K.F. j.d.o.o. za usluge zastupanog po punomoćniku ODVJETNIČKO DRUŠTVO BELOŠA &amp; JUKIĆ j.t.d.; Krešimir Frntić</item>
    </izvorni_sadrzaj>
    <derivirana_varijabla naziv="DomainObject.Predmet.ProtuStrankaListFormated_1">
      <item>DIARIUM K.F. j.d.o.o. za usluge zastupanog po punomoćniku ODVJETNIČKO DRUŠTVO BELOŠA &amp; JUKIĆ j.t.d.; Krešimir Frntić</item>
    </derivirana_varijabla>
  </DomainObject.Predmet.ProtuStrankaListFormated>
  <DomainObject.Predmet.ProtuStrankaListFormatedOIB>
    <izvorni_sadrzaj>
      <item>DIARIUM K.F. j.d.o.o. za usluge, OIB 56608194029 zastupanog po punomoćniku ODVJETNIČKO DRUŠTVO BELOŠA &amp; JUKIĆ j.t.d.; Krešimir Frntić</item>
    </izvorni_sadrzaj>
    <derivirana_varijabla naziv="DomainObject.Predmet.ProtuStrankaListFormatedOIB_1">
      <item>DIARIUM K.F. j.d.o.o. za usluge, OIB 56608194029 zastupanog po punomoćniku ODVJETNIČKO DRUŠTVO BELOŠA &amp; JUKIĆ j.t.d.; Krešimir Frntić</item>
    </derivirana_varijabla>
  </DomainObject.Predmet.ProtuStrankaListFormatedOIB>
  <DomainObject.Predmet.ProtuStrankaListFormatedWithAdress>
    <izvorni_sadrzaj>
      <item>DIARIUM K.F. j.d.o.o. za usluge, Krmica II 11/A, 10430 Domaslovec zastupanog po punomoćniku ODVJETNIČKO DRUŠTVO BELOŠA &amp; JUKIĆ j.t.d.; Krešimir Frntić</item>
    </izvorni_sadrzaj>
    <derivirana_varijabla naziv="DomainObject.Predmet.ProtuStrankaListFormatedWithAdress_1">
      <item>DIARIUM K.F. j.d.o.o. za usluge, Krmica II 11/A, 10430 Domaslovec zastupanog po punomoćniku ODVJETNIČKO DRUŠTVO BELOŠA &amp; JUKIĆ j.t.d.; Krešimir Frntić</item>
    </derivirana_varijabla>
  </DomainObject.Predmet.ProtuStrankaListFormatedWithAdress>
  <DomainObject.Predmet.ProtuStrankaListFormatedWithAdressOIB>
    <izvorni_sadrzaj>
      <item>DIARIUM K.F. j.d.o.o. za usluge, OIB 56608194029, Krmica II 11/A, 10430 Domaslovec zastupanog po punomoćniku ODVJETNIČKO DRUŠTVO BELOŠA &amp; JUKIĆ j.t.d.; Krešimir Frntić</item>
    </izvorni_sadrzaj>
    <derivirana_varijabla naziv="DomainObject.Predmet.ProtuStrankaListFormatedWithAdressOIB_1">
      <item>DIARIUM K.F. j.d.o.o. za usluge, OIB 56608194029, Krmica II 11/A, 10430 Domaslovec zastupanog po punomoćniku ODVJETNIČKO DRUŠTVO BELOŠA &amp; JUKIĆ j.t.d.; Krešimir Frntić</item>
    </derivirana_varijabla>
  </DomainObject.Predmet.ProtuStrankaListFormatedWithAdressOIB>
  <DomainObject.Predmet.ProtuStrankaListNazivFormated>
    <izvorni_sadrzaj>
      <item>DIARIUM K.F. j.d.o.o. za usluge</item>
    </izvorni_sadrzaj>
    <derivirana_varijabla naziv="DomainObject.Predmet.ProtuStrankaListNazivFormated_1">
      <item>DIARIUM K.F. j.d.o.o. za usluge</item>
    </derivirana_varijabla>
  </DomainObject.Predmet.ProtuStrankaListNazivFormated>
  <DomainObject.Predmet.ProtuStrankaListNazivFormatedOIB>
    <izvorni_sadrzaj>
      <item>DIARIUM K.F. j.d.o.o. za usluge, OIB 56608194029</item>
    </izvorni_sadrzaj>
    <derivirana_varijabla naziv="DomainObject.Predmet.ProtuStrankaListNazivFormatedOIB_1">
      <item>DIARIUM K.F. j.d.o.o. za usluge, OIB 56608194029</item>
    </derivirana_varijabla>
  </DomainObject.Predmet.ProtuStrankaListNazivFormatedOIB>
  <DomainObject.Predmet.OstaliListFormated>
    <izvorni_sadrzaj>
      <item>ODVJETNIČKO DRUŠTVO BELOŠA &amp; JUKIĆ j.t.d. punomoćnik sudionika u postupku DIARIUM K.F. j.d.o.o. za usluge</item>
      <item>Krešimir Frntić punomoćnik sudionika u postupku DIARIUM K.F. j.d.o.o. za usluge</item>
    </izvorni_sadrzaj>
    <derivirana_varijabla naziv="DomainObject.Predmet.OstaliListFormated_1">
      <item>ODVJETNIČKO DRUŠTVO BELOŠA &amp; JUKIĆ j.t.d. punomoćnik sudionika u postupku DIARIUM K.F. j.d.o.o. za usluge</item>
      <item>Krešimir Frntić punomoćnik sudionika u postupku DIARIUM K.F. j.d.o.o. za usluge</item>
    </derivirana_varijabla>
  </DomainObject.Predmet.OstaliListFormated>
  <DomainObject.Predmet.OstaliListFormatedOIB>
    <izvorni_sadrzaj>
      <item>ODVJETNIČKO DRUŠTVO BELOŠA &amp; JUKIĆ j.t.d., OIB 84682050680 punomoćnik sudionika u postupku DIARIUM K.F. j.d.o.o. za usluge</item>
      <item>Krešimir Frntić, OIB 08671364913 punomoćnik sudionika u postupku DIARIUM K.F. j.d.o.o. za usluge</item>
    </izvorni_sadrzaj>
    <derivirana_varijabla naziv="DomainObject.Predmet.OstaliListFormatedOIB_1">
      <item>ODVJETNIČKO DRUŠTVO BELOŠA &amp; JUKIĆ j.t.d., OIB 84682050680 punomoćnik sudionika u postupku DIARIUM K.F. j.d.o.o. za usluge</item>
      <item>Krešimir Frntić, OIB 08671364913 punomoćnik sudionika u postupku DIARIUM K.F. j.d.o.o. za usluge</item>
    </derivirana_varijabla>
  </DomainObject.Predmet.OstaliListFormatedOIB>
  <DomainObject.Predmet.OstaliListFormatedWithAdress>
    <izvorni_sadrzaj>
      <item>ODVJETNIČKO DRUŠTVO BELOŠA &amp; JUKIĆ j.t.d., Martićeva 31 c, 10000 Zagreb punomoćnik sudionika u postupku DIARIUM K.F. j.d.o.o. za usluge</item>
      <item>Krešimir Frntić, Krmica II  11a, 10430 Domaslovec punomoćnik sudionika u postupku DIARIUM K.F. j.d.o.o. za usluge</item>
    </izvorni_sadrzaj>
    <derivirana_varijabla naziv="DomainObject.Predmet.OstaliListFormatedWithAdress_1">
      <item>ODVJETNIČKO DRUŠTVO BELOŠA &amp; JUKIĆ j.t.d., Martićeva 31 c, 10000 Zagreb punomoćnik sudionika u postupku DIARIUM K.F. j.d.o.o. za usluge</item>
      <item>Krešimir Frntić, Krmica II  11a, 10430 Domaslovec punomoćnik sudionika u postupku DIARIUM K.F. j.d.o.o. za usluge</item>
    </derivirana_varijabla>
  </DomainObject.Predmet.OstaliListFormatedWithAdress>
  <DomainObject.Predmet.OstaliListFormatedWithAdressOIB>
    <izvorni_sadrzaj>
      <item>ODVJETNIČKO DRUŠTVO BELOŠA &amp; JUKIĆ j.t.d., OIB 84682050680, Martićeva 31 c, 10000 Zagreb punomoćnik sudionika u postupku DIARIUM K.F. j.d.o.o. za usluge</item>
      <item>Krešimir Frntić, OIB 08671364913, Krmica II  11a, 10430 Domaslovec punomoćnik sudionika u postupku DIARIUM K.F. j.d.o.o. za usluge</item>
    </izvorni_sadrzaj>
    <derivirana_varijabla naziv="DomainObject.Predmet.OstaliListFormatedWithAdressOIB_1">
      <item>ODVJETNIČKO DRUŠTVO BELOŠA &amp; JUKIĆ j.t.d., OIB 84682050680, Martićeva 31 c, 10000 Zagreb punomoćnik sudionika u postupku DIARIUM K.F. j.d.o.o. za usluge</item>
      <item>Krešimir Frntić, OIB 08671364913, Krmica II  11a, 10430 Domaslovec punomoćnik sudionika u postupku DIARIUM K.F. j.d.o.o. za usluge</item>
    </derivirana_varijabla>
  </DomainObject.Predmet.OstaliListFormatedWithAdressOIB>
  <DomainObject.Predmet.OstaliListNazivFormated>
    <izvorni_sadrzaj>
      <item>ODVJETNIČKO DRUŠTVO BELOŠA &amp; JUKIĆ j.t.d.</item>
      <item>Krešimir Frntić</item>
    </izvorni_sadrzaj>
    <derivirana_varijabla naziv="DomainObject.Predmet.OstaliListNazivFormated_1">
      <item>ODVJETNIČKO DRUŠTVO BELOŠA &amp; JUKIĆ j.t.d.</item>
      <item>Krešimir Frntić</item>
    </derivirana_varijabla>
  </DomainObject.Predmet.OstaliListNazivFormated>
  <DomainObject.Predmet.OstaliListNazivFormatedOIB>
    <izvorni_sadrzaj>
      <item>ODVJETNIČKO DRUŠTVO BELOŠA &amp; JUKIĆ j.t.d., OIB 84682050680</item>
      <item>Krešimir Frntić, OIB 08671364913</item>
    </izvorni_sadrzaj>
    <derivirana_varijabla naziv="DomainObject.Predmet.OstaliListNazivFormatedOIB_1">
      <item>ODVJETNIČKO DRUŠTVO BELOŠA &amp; JUKIĆ j.t.d., OIB 84682050680</item>
      <item>Krešimir Frntić, OIB 08671364913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DIARIUM K.F. j.d.o.o. za usluge i dr.</izvorni_sadrzaj>
    <derivirana_varijabla naziv="DomainObject.Predmet.StrankaIDrugi_1">DIARIUM K.F. j.d.o.o. za usluge i dr.</derivirana_varijabla>
  </DomainObject.Predmet.StrankaIDrugi>
  <DomainObject.Predmet.ProtustrankaIDrugi>
    <izvorni_sadrzaj>DIARIUM K.F. j.d.o.o. za usluge</izvorni_sadrzaj>
    <derivirana_varijabla naziv="DomainObject.Predmet.ProtustrankaIDrugi_1">DIARIUM K.F. j.d.o.o. za usluge</derivirana_varijabla>
  </DomainObject.Predmet.ProtustrankaIDrugi>
  <DomainObject.Predmet.StrankaIDrugiAdressOIB>
    <izvorni_sadrzaj>DIARIUM K.F. j.d.o.o. za usluge, OIB 56608194029, Krmica II 11/A, 10430 Domaslovec i dr.</izvorni_sadrzaj>
    <derivirana_varijabla naziv="DomainObject.Predmet.StrankaIDrugiAdressOIB_1">DIARIUM K.F. j.d.o.o. za usluge, OIB 56608194029, Krmica II 11/A, 10430 Domaslovec i dr.</derivirana_varijabla>
  </DomainObject.Predmet.StrankaIDrugiAdressOIB>
  <DomainObject.Predmet.ProtustrankaIDrugiAdressOIB>
    <izvorni_sadrzaj>DIARIUM K.F. j.d.o.o. za usluge, OIB 56608194029, Krmica II 11/A, 10430 Domaslovec</izvorni_sadrzaj>
    <derivirana_varijabla naziv="DomainObject.Predmet.ProtustrankaIDrugiAdressOIB_1">DIARIUM K.F. j.d.o.o. za usluge, OIB 56608194029, Krmica II 11/A,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DIARIUM K.F. j.d.o.o. za usluge</item>
      <item>DIARIUM K.F. j.d.o.o. za usluge</item>
      <item>ODVJETNIČKO DRUŠTVO BELOŠA &amp; JUKIĆ j.t.d.</item>
      <item>Krešimir Frntić</item>
      <item>FINA Regionalni centar Zagreb</item>
      <item>Vjerovnici</item>
    </izvorni_sadrzaj>
    <derivirana_varijabla naziv="DomainObject.Predmet.SudioniciListNaziv_1">
      <item>DIARIUM K.F. j.d.o.o. za usluge</item>
      <item>DIARIUM K.F. j.d.o.o. za usluge</item>
      <item>ODVJETNIČKO DRUŠTVO BELOŠA &amp; JUKIĆ j.t.d.</item>
      <item>Krešimir Frntić</item>
      <item>FINA Regionalni centar Zagreb</item>
      <item>Vjerovnici</item>
    </derivirana_varijabla>
  </DomainObject.Predmet.SudioniciListNaziv>
  <DomainObject.Predmet.SudioniciListAdressOIB>
    <izvorni_sadrzaj>
      <item>DIARIUM K.F. j.d.o.o. za usluge, OIB 56608194029, Krmica II 11/A,10430 Domaslovec</item>
      <item>DIARIUM K.F. j.d.o.o. za usluge, OIB 56608194029, Krmica II 11/A,10430 Domaslovec</item>
      <item>ODVJETNIČKO DRUŠTVO BELOŠA &amp; JUKIĆ j.t.d., OIB 84682050680, Martićeva 31 c,10000 Zagreb</item>
      <item>Krešimir Frntić, OIB 08671364913, Krmica II  11a,10430 Domaslovec</item>
      <item>FINA Regionalni centar Zagreb, OIB 85821130368, Trg svibanjskih žrtava 1995. br. 1,10000 Zagreb</item>
      <item>Vjerovnici</item>
    </izvorni_sadrzaj>
    <derivirana_varijabla naziv="DomainObject.Predmet.SudioniciListAdressOIB_1">
      <item>DIARIUM K.F. j.d.o.o. za usluge, OIB 56608194029, Krmica II 11/A,10430 Domaslovec</item>
      <item>DIARIUM K.F. j.d.o.o. za usluge, OIB 56608194029, Krmica II 11/A,10430 Domaslovec</item>
      <item>ODVJETNIČKO DRUŠTVO BELOŠA &amp; JUKIĆ j.t.d., OIB 84682050680, Martićeva 31 c,10000 Zagreb</item>
      <item>Krešimir Frntić, OIB 08671364913, Krmica II  11a,10430 Domaslovec</item>
      <item>FINA Regionalni centar Zagreb, OIB 85821130368, Trg svibanjskih žrtava 1995. br.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56608194029</item>
      <item>, OIB 56608194029</item>
      <item>, OIB 84682050680</item>
      <item>, OIB 08671364913</item>
      <item>, OIB 85821130368</item>
      <item>, OIB null</item>
    </izvorni_sadrzaj>
    <derivirana_varijabla naziv="DomainObject.Predmet.SudioniciListNazivOIB_1">
      <item>, OIB 56608194029</item>
      <item>, OIB 56608194029</item>
      <item>, OIB 84682050680</item>
      <item>, OIB 08671364913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2017.</izvorni_sadrzaj>
    <derivirana_varijabla naziv="DomainObject.Predmet.DatumZadnjeOdrzaneSudskeRadnje_1">8. svibnja 2017.</derivirana_varijabla>
  </DomainObject.Predmet.DatumZadnjeOdrzaneSudskeRadnje>
  <DomainObject.PredzadnjaOdlukaIzPredmeta.DatumDonosenjaOdluke>
    <izvorni_sadrzaj>4. travnja 2017.</izvorni_sadrzaj>
    <derivirana_varijabla naziv="DomainObject.PredzadnjaOdlukaIzPredmeta.DatumDonosenjaOdluke_1">4. travnja 2017.</derivirana_varijabla>
  </DomainObject.PredzadnjaOdlukaIzPredmeta.DatumDonosenjaOdluke>
  <DomainObject.PredzadnjaOdlukaIzPredmeta.Oznaka>
    <izvorni_sadrzaj>St-620/2017-5</izvorni_sadrzaj>
    <derivirana_varijabla naziv="DomainObject.PredzadnjaOdlukaIzPredmeta.Oznaka_1">St-620/2017-5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FD474-602A-4A57-B09B-399B77695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824</properties:Words>
  <properties:Characters>4470</properties:Characters>
  <properties:Lines>103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2018-12-10T10:50:00Z</dcterms:created>
  <dc:creator>gzubak</dc:creator>
  <cp:lastModifiedBy>Dijana Hadžić</cp:lastModifiedBy>
  <cp:lastPrinted>2018-12-10T12:15:00Z</cp:lastPrinted>
  <dcterms:modified xmlns:xsi="http://www.w3.org/2001/XMLSchema-instance" xsi:type="dcterms:W3CDTF">2018-12-10T12:15:00Z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