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d014" w14:paraId="043d014" w:rsidRDefault="00397C59" w:rsidR="00397C5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657CCB" w:rsidR="00657CCB">
      <w:r w:rsidRPr="00473F36">
        <w:t xml:space="preserve">Zagreb, </w:t>
      </w:r>
      <w:proofErr w:type="spellStart"/>
      <w:r w:rsidRPr="00473F36">
        <w:t>Amruševa</w:t>
      </w:r>
      <w:proofErr w:type="spellEnd"/>
      <w:r w:rsidRPr="00473F36">
        <w:t xml:space="preserve">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657CCB" w:rsidRPr="00DA2D14">
        <w:t>72 St-10/2004</w:t>
      </w:r>
      <w:r w:rsidR="00F00B82">
        <w:t>-67</w:t>
      </w:r>
    </w:p>
    <w:p w:rsidRDefault="00657CCB" w:rsidP="00657CCB" w:rsidR="00657CCB"/>
    <w:p w:rsidRDefault="00BF3B0B" w:rsidP="00657CCB" w:rsidR="00BF3B0B" w:rsidRPr="00473F36">
      <w:pPr>
        <w:jc w:val="center"/>
      </w:pPr>
      <w:r w:rsidRPr="00473F36">
        <w:t>Z A K L J U Č A K</w:t>
      </w:r>
    </w:p>
    <w:p w:rsidRDefault="00BF3B0B" w:rsidP="00BF3B0B" w:rsidR="00BF3B0B" w:rsidRPr="00473F36">
      <w:pPr>
        <w:jc w:val="center"/>
      </w:pPr>
      <w:r w:rsidRPr="00473F36">
        <w:t>O  PREDAJI</w:t>
      </w:r>
    </w:p>
    <w:p w:rsidRDefault="00BF3B0B" w:rsidP="00AC7F96" w:rsidR="00BF3B0B" w:rsidRPr="00473F36"/>
    <w:p w:rsidRDefault="00657CCB" w:rsidP="00657CCB" w:rsidR="00657CCB" w:rsidRPr="00DA2D14">
      <w:pPr>
        <w:jc w:val="both"/>
      </w:pPr>
      <w:r w:rsidRPr="00DA2D14">
        <w:t xml:space="preserve">                Trgovački sud u Zagrebu po sucu Nikoli Ribariću, kao stečajnom sucu, u stečajnom predmetu nad dužnikom SOVA d.d. u stečaju, Zagreb, Varšavska 14, MBS: 080</w:t>
      </w:r>
      <w:r>
        <w:t xml:space="preserve">146835, OIB: 60288481864, dana </w:t>
      </w:r>
      <w:r w:rsidR="005E2044">
        <w:t>8</w:t>
      </w:r>
      <w:r w:rsidR="009B0530">
        <w:t>.</w:t>
      </w:r>
      <w:r w:rsidR="005E2044">
        <w:t xml:space="preserve"> ožujka</w:t>
      </w:r>
      <w:r w:rsidRPr="00DA2D14">
        <w:rPr>
          <w:bCs/>
        </w:rPr>
        <w:t xml:space="preserve"> 201</w:t>
      </w:r>
      <w:r w:rsidR="005E2044">
        <w:rPr>
          <w:bCs/>
        </w:rPr>
        <w:t>7</w:t>
      </w:r>
      <w:r w:rsidRPr="00DA2D14">
        <w:rPr>
          <w:bCs/>
        </w:rPr>
        <w:t xml:space="preserve">. godine </w:t>
      </w:r>
    </w:p>
    <w:p w:rsidRDefault="00657CCB" w:rsidP="00657CCB" w:rsidR="00657CCB" w:rsidRPr="00DA2D14">
      <w:pPr>
        <w:jc w:val="both"/>
      </w:pP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6D3950" w:rsidP="005E2044" w:rsidR="005E2044" w:rsidRPr="005E2044">
      <w:pPr>
        <w:jc w:val="both"/>
      </w:pPr>
      <w:r w:rsidRPr="00473F36">
        <w:t>1</w:t>
      </w:r>
      <w:r w:rsidR="00522C84" w:rsidRPr="00473F36">
        <w:t xml:space="preserve">. </w:t>
      </w:r>
      <w:r w:rsidR="00EE5101" w:rsidRPr="00473F36">
        <w:t>Kupc</w:t>
      </w:r>
      <w:r w:rsidR="00F81236" w:rsidRPr="00473F36">
        <w:t>u</w:t>
      </w:r>
      <w:r w:rsidR="00933EEB" w:rsidRPr="00473F36">
        <w:t xml:space="preserve"> </w:t>
      </w:r>
      <w:proofErr w:type="spellStart"/>
      <w:r w:rsidR="00657CCB" w:rsidRPr="00DA2D14">
        <w:t>Parpartner</w:t>
      </w:r>
      <w:proofErr w:type="spellEnd"/>
      <w:r w:rsidR="00657CCB" w:rsidRPr="00DA2D14">
        <w:t xml:space="preserve"> d.o.o., Zagreb, </w:t>
      </w:r>
      <w:proofErr w:type="spellStart"/>
      <w:r w:rsidR="00657CCB" w:rsidRPr="00DA2D14">
        <w:t>Vukovićeva</w:t>
      </w:r>
      <w:proofErr w:type="spellEnd"/>
      <w:r w:rsidR="00657CCB" w:rsidRPr="00DA2D14">
        <w:t xml:space="preserve"> 11, OIB:85443256962</w:t>
      </w:r>
      <w:r w:rsidR="00657CCB">
        <w:t xml:space="preserve"> za iznos </w:t>
      </w:r>
      <w:r w:rsidR="005E2044">
        <w:t xml:space="preserve">od </w:t>
      </w:r>
      <w:r w:rsidR="005E2044" w:rsidRPr="00D14927">
        <w:t xml:space="preserve">2.708.110,71 </w:t>
      </w:r>
      <w:r w:rsidR="005E2044">
        <w:t>kuna</w:t>
      </w:r>
      <w:r w:rsidR="00933EEB" w:rsidRPr="00473F36">
        <w:t xml:space="preserve">, kao </w:t>
      </w:r>
      <w:proofErr w:type="spellStart"/>
      <w:r w:rsidR="00933EEB" w:rsidRPr="00473F36">
        <w:t>razlučnom</w:t>
      </w:r>
      <w:proofErr w:type="spellEnd"/>
      <w:r w:rsidR="00933EEB" w:rsidRPr="00473F36">
        <w:t xml:space="preserve"> vjerovniku, predaje se </w:t>
      </w:r>
      <w:r w:rsidR="005E2044">
        <w:t>n</w:t>
      </w:r>
      <w:r w:rsidR="005E2044" w:rsidRPr="005E2044">
        <w:t>ekretnin</w:t>
      </w:r>
      <w:r w:rsidR="005E2044">
        <w:t>a</w:t>
      </w:r>
      <w:r w:rsidR="005E2044" w:rsidRPr="005E2044">
        <w:t xml:space="preserve"> upisan</w:t>
      </w:r>
      <w:r w:rsidR="005E2044">
        <w:t>a</w:t>
      </w:r>
      <w:r w:rsidR="005E2044" w:rsidRPr="005E2044">
        <w:t xml:space="preserve"> u zemljišnim knjigama Općinskog građanskog suda u Zagrebu, Zemljišnoknjižni odjel Zagreb:</w:t>
      </w:r>
    </w:p>
    <w:p w:rsidRDefault="005E2044" w:rsidP="005E2044" w:rsidR="005E2044" w:rsidRPr="005E2044">
      <w:pPr>
        <w:jc w:val="both"/>
      </w:pPr>
    </w:p>
    <w:p w:rsidRDefault="005E2044" w:rsidP="005E2044" w:rsidR="005E2044" w:rsidRPr="005E2044">
      <w:pPr>
        <w:jc w:val="both"/>
      </w:pPr>
      <w:r w:rsidRPr="005E2044">
        <w:t xml:space="preserve">zk.ul.br. 3424, poduložak 2, k.o. Grad Zagreb, k.č.br. 3457/1 kuća Varšavska </w:t>
      </w:r>
      <w:proofErr w:type="spellStart"/>
      <w:r w:rsidRPr="005E2044">
        <w:t>br</w:t>
      </w:r>
      <w:proofErr w:type="spellEnd"/>
      <w:r w:rsidRPr="005E2044">
        <w:t xml:space="preserve"> 14 i dvorište, površine 790 m2, odnosno 219.6 </w:t>
      </w:r>
      <w:proofErr w:type="spellStart"/>
      <w:r w:rsidRPr="005E2044">
        <w:t>čhv</w:t>
      </w:r>
      <w:proofErr w:type="spellEnd"/>
      <w:r w:rsidRPr="005E2044">
        <w:t xml:space="preserve">, i k.č.br. 3457/2 oranica, površine 776 m2, odnosno 215.8 </w:t>
      </w:r>
      <w:proofErr w:type="spellStart"/>
      <w:r w:rsidRPr="005E2044">
        <w:t>čhv</w:t>
      </w:r>
      <w:proofErr w:type="spellEnd"/>
      <w:r w:rsidRPr="005E2044">
        <w:t>:</w:t>
      </w:r>
    </w:p>
    <w:p w:rsidRDefault="005E2044" w:rsidP="005E2044" w:rsidR="005E2044" w:rsidRPr="005E2044">
      <w:pPr>
        <w:jc w:val="both"/>
      </w:pPr>
    </w:p>
    <w:p w:rsidRDefault="005E2044" w:rsidP="005E2044" w:rsidR="005E2044" w:rsidRPr="005E2044">
      <w:pPr>
        <w:jc w:val="both"/>
        <w:rPr>
          <w:b/>
        </w:rPr>
      </w:pPr>
      <w:r w:rsidRPr="005E2044">
        <w:t xml:space="preserve"> -2. etaža 0/0, Peterosobni stan (stan br. 4) sa nusprostorijama u I (prvom) katu desno</w:t>
      </w:r>
    </w:p>
    <w:p w:rsidRDefault="00657CCB" w:rsidP="005E2044" w:rsidR="00657CCB">
      <w:pPr>
        <w:jc w:val="both"/>
      </w:pPr>
    </w:p>
    <w:p w:rsidRDefault="00657CCB" w:rsidP="00657CCB" w:rsidR="00657CCB">
      <w:pPr>
        <w:jc w:val="both"/>
      </w:pPr>
    </w:p>
    <w:p w:rsidRDefault="006D3950" w:rsidP="00473F36" w:rsidR="00473F36">
      <w:pPr>
        <w:ind w:right="505"/>
        <w:jc w:val="both"/>
      </w:pPr>
      <w:r w:rsidRPr="00473F36">
        <w:t>2</w:t>
      </w:r>
      <w:r w:rsidR="007911C5" w:rsidRPr="00473F36">
        <w:t xml:space="preserve">. Rješenje o dosudi </w:t>
      </w:r>
      <w:r w:rsidR="005E2044">
        <w:t>od 19</w:t>
      </w:r>
      <w:r w:rsidR="00657CCB">
        <w:t>.</w:t>
      </w:r>
      <w:r w:rsidR="005E2044">
        <w:t xml:space="preserve"> veljače</w:t>
      </w:r>
      <w:r w:rsidR="00657CCB">
        <w:t xml:space="preserve"> 201</w:t>
      </w:r>
      <w:r w:rsidR="005E2044">
        <w:t>6</w:t>
      </w:r>
      <w:r w:rsidR="00657CCB">
        <w:t xml:space="preserve">. godine </w:t>
      </w:r>
      <w:r w:rsidR="007911C5" w:rsidRPr="00473F36">
        <w:t>postalo je pravomoćno dana</w:t>
      </w:r>
      <w:r w:rsidR="005E2044">
        <w:t xml:space="preserve"> 9. ožujka </w:t>
      </w:r>
      <w:r w:rsidR="00681643" w:rsidRPr="00473F36">
        <w:t>201</w:t>
      </w:r>
      <w:r w:rsidR="005E2044">
        <w:t>6</w:t>
      </w:r>
      <w:r w:rsidR="00681643" w:rsidRPr="00473F36">
        <w:t>.</w:t>
      </w:r>
      <w:r w:rsidR="00933EEB" w:rsidRPr="00473F36">
        <w:t xml:space="preserve">,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r w:rsidR="00473F36" w:rsidRPr="00473F36">
        <w:t>iznos troškova iz članka 170. Stečajnog zakona</w:t>
      </w:r>
      <w:r w:rsidR="00933EEB" w:rsidRPr="00473F36">
        <w:t xml:space="preserve"> </w:t>
      </w:r>
      <w:r w:rsidR="00AD4421" w:rsidRPr="00473F36">
        <w:t>određen</w:t>
      </w:r>
      <w:r w:rsidR="00473F36" w:rsidRPr="00473F36">
        <w:t>ih u</w:t>
      </w:r>
      <w:r w:rsidR="00AD4421" w:rsidRPr="00473F36">
        <w:t xml:space="preserve"> rješenju o dosudi </w:t>
      </w:r>
      <w:r w:rsidR="00933EEB" w:rsidRPr="00473F36">
        <w:t xml:space="preserve">od </w:t>
      </w:r>
      <w:r w:rsidR="005E2044">
        <w:t>19</w:t>
      </w:r>
      <w:r w:rsidR="00681643" w:rsidRPr="00473F36">
        <w:t>.</w:t>
      </w:r>
      <w:r w:rsidR="005E2044">
        <w:t xml:space="preserve"> veljače</w:t>
      </w:r>
      <w:r w:rsidR="00473F36" w:rsidRPr="00473F36">
        <w:t xml:space="preserve"> 201</w:t>
      </w:r>
      <w:r w:rsidR="005E2044">
        <w:t>6</w:t>
      </w:r>
      <w:r w:rsidR="00473F36" w:rsidRPr="00473F36">
        <w:t>.</w:t>
      </w:r>
      <w:r w:rsidR="00657CCB">
        <w:t xml:space="preserve"> </w:t>
      </w:r>
    </w:p>
    <w:p w:rsidRDefault="005E2044" w:rsidP="00473F36" w:rsidR="005E2044">
      <w:pPr>
        <w:ind w:right="505"/>
        <w:jc w:val="both"/>
      </w:pPr>
    </w:p>
    <w:p w:rsidRDefault="006D3950" w:rsidP="00473F36" w:rsidR="00473F36" w:rsidRPr="00473F36">
      <w:pPr>
        <w:ind w:right="505"/>
        <w:jc w:val="both"/>
      </w:pPr>
      <w:r w:rsidRPr="00473F36">
        <w:t>3</w:t>
      </w:r>
      <w:r w:rsidR="00BF3B0B" w:rsidRPr="00473F36">
        <w:t>.</w:t>
      </w:r>
      <w:r w:rsidR="00473F36" w:rsidRPr="00473F36">
        <w:t xml:space="preserve"> Nalaže se brisanje prava i tereta koji prestaju prodajom i to:</w:t>
      </w:r>
    </w:p>
    <w:p w:rsidRDefault="005B71EC" w:rsidP="005B71EC" w:rsidR="005B71EC">
      <w:pPr>
        <w:numPr>
          <w:ilvl w:val="0"/>
          <w:numId w:val="8"/>
        </w:numPr>
        <w:jc w:val="both"/>
      </w:pPr>
      <w:r>
        <w:t xml:space="preserve">6.1. Zaprimljeno 27.01.2015. broj Z-3494/15=Z-33741/14 </w:t>
      </w:r>
    </w:p>
    <w:p w:rsidRDefault="005B71EC" w:rsidP="005B71EC" w:rsidR="005B71EC">
      <w:pPr>
        <w:jc w:val="both"/>
      </w:pPr>
      <w:proofErr w:type="spellStart"/>
      <w:r>
        <w:t>Zabilježuje</w:t>
      </w:r>
      <w:proofErr w:type="spellEnd"/>
      <w:r>
        <w:t xml:space="preserve"> se da je prijenos vlasništva obavljen radi osiguranja novčane tražbine.</w:t>
      </w:r>
    </w:p>
    <w:p w:rsidRDefault="005B71EC" w:rsidP="005B71EC" w:rsidR="005B71EC">
      <w:pPr>
        <w:jc w:val="both"/>
      </w:pPr>
    </w:p>
    <w:p w:rsidRDefault="006D3950" w:rsidP="00473F36" w:rsidR="00171D6A">
      <w:pPr>
        <w:ind w:right="505"/>
        <w:jc w:val="both"/>
      </w:pPr>
      <w:r w:rsidRPr="00473F36">
        <w:t>4</w:t>
      </w:r>
      <w:r w:rsidR="008B6460" w:rsidRPr="00473F36">
        <w:t>. 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proofErr w:type="spellStart"/>
      <w:r w:rsidR="00657CCB" w:rsidRPr="00DA2D14">
        <w:t>Parpartner</w:t>
      </w:r>
      <w:proofErr w:type="spellEnd"/>
      <w:r w:rsidR="00657CCB" w:rsidRPr="00DA2D14">
        <w:t xml:space="preserve"> d.o.o., Zagreb, </w:t>
      </w:r>
      <w:proofErr w:type="spellStart"/>
      <w:r w:rsidR="00657CCB" w:rsidRPr="00DA2D14">
        <w:t>Vukovićeva</w:t>
      </w:r>
      <w:proofErr w:type="spellEnd"/>
      <w:r w:rsidR="00657CCB" w:rsidRPr="00DA2D14">
        <w:t xml:space="preserve"> 11, OIB:85443256962</w:t>
      </w:r>
      <w:r w:rsidR="00171D6A">
        <w:t>.</w:t>
      </w:r>
    </w:p>
    <w:p w:rsidRDefault="00171D6A" w:rsidP="00473F36" w:rsidR="00171D6A">
      <w:pPr>
        <w:ind w:right="505"/>
        <w:jc w:val="both"/>
      </w:pP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BF3B0B" w:rsidP="00473F36" w:rsidR="00473F36" w:rsidRPr="00473F36">
      <w:pPr>
        <w:jc w:val="both"/>
      </w:pPr>
      <w:r w:rsidRPr="00473F36">
        <w:tab/>
        <w:t>Kako je rješenje o dosudi n</w:t>
      </w:r>
      <w:r w:rsidR="00933EEB" w:rsidRPr="00473F36">
        <w:t>ekre</w:t>
      </w:r>
      <w:r w:rsidR="006D3950" w:rsidRPr="00473F36">
        <w:t>t</w:t>
      </w:r>
      <w:r w:rsidR="00933EEB" w:rsidRPr="00473F36">
        <w:t xml:space="preserve">nine </w:t>
      </w:r>
      <w:r w:rsidR="005B71EC">
        <w:t>od 19</w:t>
      </w:r>
      <w:r w:rsidR="00657CCB">
        <w:t>.</w:t>
      </w:r>
      <w:r w:rsidR="005B71EC">
        <w:t xml:space="preserve"> veljače</w:t>
      </w:r>
      <w:r w:rsidR="00657CCB">
        <w:t xml:space="preserve"> 201</w:t>
      </w:r>
      <w:r w:rsidR="005B71EC">
        <w:t>6</w:t>
      </w:r>
      <w:r w:rsidR="00657CCB">
        <w:t xml:space="preserve">. </w:t>
      </w:r>
      <w:r w:rsidR="00933EEB" w:rsidRPr="00473F36">
        <w:t xml:space="preserve">postalo pravomoćno </w:t>
      </w:r>
      <w:r w:rsidR="005B71EC">
        <w:t>9</w:t>
      </w:r>
      <w:r w:rsidR="00681643" w:rsidRPr="00473F36">
        <w:t xml:space="preserve">. </w:t>
      </w:r>
      <w:r w:rsidR="005B71EC">
        <w:t>ožujka</w:t>
      </w:r>
      <w:r w:rsidR="00681643" w:rsidRPr="00473F36">
        <w:t xml:space="preserve"> 201</w:t>
      </w:r>
      <w:r w:rsidR="005B71EC">
        <w:t>6</w:t>
      </w:r>
      <w:r w:rsidR="00681643" w:rsidRPr="00473F36">
        <w:t>.</w:t>
      </w:r>
      <w:r w:rsidR="00933EEB" w:rsidRPr="00473F36">
        <w:t xml:space="preserve">,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473F36" w:rsidRPr="00473F36">
        <w:t>troškove iz članka 170. Stečajnog zakona k</w:t>
      </w:r>
      <w:r w:rsidR="00657CCB">
        <w:t>o</w:t>
      </w:r>
      <w:r w:rsidR="00473F36" w:rsidRPr="00473F36">
        <w:t xml:space="preserve">ji su bili određeni u rješenju o dosudi od </w:t>
      </w:r>
      <w:r w:rsidR="005B71EC">
        <w:t>19</w:t>
      </w:r>
      <w:r w:rsidR="00473F36" w:rsidRPr="00473F36">
        <w:t>.</w:t>
      </w:r>
      <w:r w:rsidR="005B71EC">
        <w:t xml:space="preserve"> veljače</w:t>
      </w:r>
      <w:r w:rsidR="00473F36" w:rsidRPr="00473F36">
        <w:t xml:space="preserve"> 201</w:t>
      </w:r>
      <w:r w:rsidR="005B71EC">
        <w:t>6</w:t>
      </w:r>
      <w:r w:rsidR="00473F36" w:rsidRPr="00473F36">
        <w:t xml:space="preserve">. godine, </w:t>
      </w:r>
      <w:r w:rsidRPr="00473F36">
        <w:t xml:space="preserve">to je u skladu s odredbama </w:t>
      </w:r>
      <w:r w:rsidR="00473F36" w:rsidRPr="00473F36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473F36">
          <w:t>86 st</w:t>
        </w:r>
      </w:smartTag>
      <w:r w:rsidR="00473F36" w:rsidRPr="00473F36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5B71EC">
        <w:t>8. ožujka</w:t>
      </w:r>
      <w:r w:rsidR="00681643" w:rsidRPr="00473F36">
        <w:t xml:space="preserve"> 201</w:t>
      </w:r>
      <w:r w:rsidR="005B71EC">
        <w:t>7</w:t>
      </w:r>
      <w:r w:rsidR="00681643" w:rsidRPr="00473F36">
        <w:t>.</w:t>
      </w:r>
    </w:p>
    <w:p w:rsidRDefault="002516ED" w:rsidP="002516ED" w:rsidR="002516ED" w:rsidRPr="00473F36">
      <w:pPr>
        <w:jc w:val="both"/>
      </w:pPr>
    </w:p>
    <w:p w:rsidRDefault="00F00B82" w:rsidP="00E91121" w:rsidR="00F00B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00B82" w:rsidP="00E91121" w:rsidR="00F00B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00B82" w:rsidP="00E91121" w:rsidR="00F00B8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00B82" w:rsidP="00E91121" w:rsidR="00F00B8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00B82" w:rsidP="00E91121" w:rsidR="00F00B8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516ED" w:rsidP="00F00B82" w:rsidR="00F00B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73F36">
        <w:lastRenderedPageBreak/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5B71EC" w:rsidP="00E91121" w:rsidR="009248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24810" w:rsidP="00E91121" w:rsidR="0092481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97C59" w:rsidP="00924810" w:rsidR="00397C5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444B4" w:rsidP="00397C59" w:rsidR="00A444B4" w:rsidRPr="00473F36">
      <w:pPr>
        <w:jc w:val="both"/>
      </w:pP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516ED" w:rsidR="001C7FB2" w:rsidRPr="00473F36">
      <w:pPr>
        <w:jc w:val="both"/>
      </w:pPr>
      <w:r w:rsidRPr="00473F36">
        <w:t>Protiv zaključka nije dopušten pravni lijek.</w:t>
      </w:r>
    </w:p>
    <w:p w:rsidRDefault="001C7FB2" w:rsidP="002516ED" w:rsidR="001C7FB2" w:rsidRPr="00473F36">
      <w:pPr>
        <w:jc w:val="both"/>
      </w:pPr>
    </w:p>
    <w:p w:rsidRDefault="00924810" w:rsidP="00227A8C" w:rsidR="00924810">
      <w:pPr>
        <w:jc w:val="both"/>
      </w:pPr>
    </w:p>
    <w:p w:rsidRDefault="00924810" w:rsidP="00227A8C" w:rsidR="00924810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00B82" w:rsidP="00227A8C" w:rsidR="00F00B82">
      <w:pPr>
        <w:jc w:val="both"/>
      </w:pPr>
    </w:p>
    <w:p w:rsidRDefault="00FD03B1" w:rsidP="00227A8C" w:rsidR="00FD03B1" w:rsidRPr="00473F36">
      <w:pPr>
        <w:jc w:val="both"/>
      </w:pPr>
    </w:p>
    <w:sectPr w:rsidSect="00397C59" w:rsidR="00FD03B1" w:rsidRPr="00473F36">
      <w:headerReference w:type="even" r:id="rId10"/>
      <w:headerReference w:type="default" r:id="rId11"/>
      <w:pgSz w:h="16838" w:w="11906"/>
      <w:pgMar w:gutter="0" w:footer="709" w:header="709" w:left="1985" w:bottom="1134" w:right="1151" w:top="56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01C" w:rsidR="004D601C">
      <w:r>
        <w:separator/>
      </w:r>
    </w:p>
  </w:endnote>
  <w:endnote w:id="0" w:type="continuationSeparator">
    <w:p w:rsidRDefault="004D601C" w:rsidR="004D6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01C" w:rsidR="004D601C">
      <w:r>
        <w:separator/>
      </w:r>
    </w:p>
  </w:footnote>
  <w:footnote w:id="0" w:type="continuationSeparator">
    <w:p w:rsidRDefault="004D601C" w:rsidR="004D6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 St-</w:t>
    </w:r>
    <w:r w:rsidR="00D26D49">
      <w:t>10</w:t>
    </w:r>
    <w:r>
      <w:t>/</w:t>
    </w:r>
    <w:r w:rsidR="00D26D49">
      <w:t>2004</w:t>
    </w:r>
    <w:r>
      <w:tab/>
    </w:r>
    <w:r>
      <w:tab/>
    </w:r>
    <w:r>
      <w:tab/>
    </w:r>
    <w:r>
      <w:tab/>
    </w:r>
  </w:p>
  <w:p w:rsidRDefault="00171D6A" w:rsidR="00171D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3E7F5428"/>
    <w:multiLevelType w:val="hybridMultilevel"/>
    <w:tmpl w:val="8D12624E"/>
    <w:lvl w:tplc="3D3C889E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4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5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6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7">
    <w:nsid w:val="79F74144"/>
    <w:multiLevelType w:val="hybridMultilevel"/>
    <w:tmpl w:val="BE7C48F6"/>
    <w:lvl w:tplc="05C815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94415"/>
    <w:rsid w:val="000B15C5"/>
    <w:rsid w:val="000D31C3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97C59"/>
    <w:rsid w:val="003A67F2"/>
    <w:rsid w:val="003E2180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D601C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B71EC"/>
    <w:rsid w:val="005C355D"/>
    <w:rsid w:val="005E2044"/>
    <w:rsid w:val="006165C2"/>
    <w:rsid w:val="00621BFC"/>
    <w:rsid w:val="0064012B"/>
    <w:rsid w:val="00657CC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D71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22739"/>
    <w:rsid w:val="00924810"/>
    <w:rsid w:val="00933EEB"/>
    <w:rsid w:val="00942506"/>
    <w:rsid w:val="009448D8"/>
    <w:rsid w:val="00951878"/>
    <w:rsid w:val="009548F5"/>
    <w:rsid w:val="009803AC"/>
    <w:rsid w:val="009B0530"/>
    <w:rsid w:val="009B7633"/>
    <w:rsid w:val="009D65C8"/>
    <w:rsid w:val="009E74ED"/>
    <w:rsid w:val="009F2342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4C6B"/>
    <w:rsid w:val="00BF7B9C"/>
    <w:rsid w:val="00C009C3"/>
    <w:rsid w:val="00C1288B"/>
    <w:rsid w:val="00C176F2"/>
    <w:rsid w:val="00C251A4"/>
    <w:rsid w:val="00C30EB8"/>
    <w:rsid w:val="00C31C5A"/>
    <w:rsid w:val="00C33A1D"/>
    <w:rsid w:val="00C550B1"/>
    <w:rsid w:val="00C859FE"/>
    <w:rsid w:val="00C87635"/>
    <w:rsid w:val="00C93FA8"/>
    <w:rsid w:val="00CC1EB9"/>
    <w:rsid w:val="00CC391A"/>
    <w:rsid w:val="00CD223F"/>
    <w:rsid w:val="00D06E50"/>
    <w:rsid w:val="00D07F15"/>
    <w:rsid w:val="00D10A4B"/>
    <w:rsid w:val="00D11D37"/>
    <w:rsid w:val="00D16DD9"/>
    <w:rsid w:val="00D26D49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B7577"/>
    <w:rsid w:val="00DC5C9A"/>
    <w:rsid w:val="00DD3EF2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00B82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Podnaslov" w:type="paragraph">
    <w:name w:val="Subtitle"/>
    <w:basedOn w:val="Normal"/>
    <w:link w:val="PodnaslovChar"/>
    <w:qFormat/>
    <w:rsid w:val="00397C5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97C59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26D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6D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7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5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Podnaslov" w:type="paragraph">
    <w:name w:val="Subtitle"/>
    <w:basedOn w:val="Normal"/>
    <w:link w:val="PodnaslovChar"/>
    <w:qFormat/>
    <w:rsid w:val="00397C5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97C59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26D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6D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7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5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2004.</izvorni_sadrzaj>
    <derivirana_varijabla naziv="DomainObject.Predmet.DatumOsnivanja_1">23. ožujka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izvorni_sadrzaj>
    <derivirana_varijabla naziv="DomainObject.Predmet.Opis_1"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St-10/2004</izvorni_sadrzaj>
    <derivirana_varijabla naziv="DomainObject.Predmet.OznakaBroj_1">St-10/2004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Sova - Škola za strane jezike dioničko društvo</izvorni_sadrzaj>
    <derivirana_varijabla naziv="DomainObject.Predmet.ProtustrankaFormated_1">  Sova - Škola za strane jezike dioničko društvo</derivirana_varijabla>
  </DomainObject.Predmet.ProtustrankaFormated>
  <DomainObject.Predmet.ProtustrankaFormatedOIB>
    <izvorni_sadrzaj>  Sova - Škola za strane jezike dioničko društvo, OIB 60288481864</izvorni_sadrzaj>
    <derivirana_varijabla naziv="DomainObject.Predmet.ProtustrankaFormatedOIB_1">  Sova - Škola za strane jezike dioničko društvo, OIB 60288481864</derivirana_varijabla>
  </DomainObject.Predmet.ProtustrankaFormatedOIB>
  <DomainObject.Predmet.ProtustrankaFormatedWithAdress>
    <izvorni_sadrzaj> Sova - Škola za strane jezike dioničko društvo, Varšavska 14, 10000 Zagreb</izvorni_sadrzaj>
    <derivirana_varijabla naziv="DomainObject.Predmet.ProtustrankaFormatedWithAdress_1"> Sova - Škola za strane jezike dioničko društvo, Varšavska 14, 10000 Zagreb</derivirana_varijabla>
  </DomainObject.Predmet.ProtustrankaFormatedWithAdress>
  <DomainObject.Predmet.ProtustrankaFormatedWithAdressOIB>
    <izvorni_sadrzaj> Sova - Škola za strane jezike dioničko društvo, OIB 60288481864, Varšavska 14, 10000 Zagreb</izvorni_sadrzaj>
    <derivirana_varijabla naziv="DomainObject.Predmet.ProtustrankaFormatedWithAdressOIB_1"> Sova - Škola za strane jezike dioničko društvo, OIB 60288481864, Varšavska 14, 10000 Zagreb</derivirana_varijabla>
  </DomainObject.Predmet.ProtustrankaFormatedWithAdressOIB>
  <DomainObject.Predmet.ProtustrankaWithAdress>
    <izvorni_sadrzaj>Sova - Škola za strane jezike dioničko društvo Varšavska 14, 10000 Zagreb</izvorni_sadrzaj>
    <derivirana_varijabla naziv="DomainObject.Predmet.ProtustrankaWithAdress_1">Sova - Škola za strane jezike dioničko društvo Varšavska 14, 10000 Zagreb</derivirana_varijabla>
  </DomainObject.Predmet.ProtustrankaWithAdress>
  <DomainObject.Predmet.ProtustrankaWithAdressOIB>
    <izvorni_sadrzaj>Sova - Škola za strane jezike dioničko društvo, OIB 60288481864, Varšavska 14, 10000 Zagreb</izvorni_sadrzaj>
    <derivirana_varijabla naziv="DomainObject.Predmet.ProtustrankaWithAdressOIB_1">Sova - Škola za strane jezike dioničko društvo, OIB 60288481864, Varšavska 14, 10000 Zagreb</derivirana_varijabla>
  </DomainObject.Predmet.ProtustrankaWithAdressOIB>
  <DomainObject.Predmet.ProtustrankaNazivFormated>
    <izvorni_sadrzaj>Sova - Škola za strane jezike dioničko društvo</izvorni_sadrzaj>
    <derivirana_varijabla naziv="DomainObject.Predmet.ProtustrankaNazivFormated_1">Sova - Škola za strane jezike dioničko društvo</derivirana_varijabla>
  </DomainObject.Predmet.ProtustrankaNazivFormated>
  <DomainObject.Predmet.ProtustrankaNazivFormatedOIB>
    <izvorni_sadrzaj>Sova - Škola za strane jezike dioničko društvo, OIB 60288481864</izvorni_sadrzaj>
    <derivirana_varijabla naziv="DomainObject.Predmet.ProtustrankaNazivFormatedOIB_1">Sova - Škola za strane jezike dioničko društvo, OIB 60288481864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PARPARTNER d.o.o.</izvorni_sadrzaj>
    <derivirana_varijabla naziv="DomainObject.Predmet.StrankaFormated_1">  ZAGREBAČKA BANKA DIONIČKO DRUŠTVO; PARPARTNER d.o.o.</derivirana_varijabla>
  </DomainObject.Predmet.StrankaFormated>
  <DomainObject.Predmet.StrankaFormatedOIB>
    <izvorni_sadrzaj>  ZAGREBAČKA BANKA DIONIČKO DRUŠTVO, OIB 92963223473; PARPARTNER d.o.o., OIB 85443256962</izvorni_sadrzaj>
    <derivirana_varijabla naziv="DomainObject.Predmet.StrankaFormatedOIB_1">  ZAGREBAČKA BANKA DIONIČKO DRUŠTVO, OIB 92963223473; PARPARTNER d.o.o., OIB 85443256962</derivirana_varijabla>
  </DomainObject.Predmet.StrankaFormatedOIB>
  <DomainObject.Predmet.StrankaFormatedWithAdress>
    <izvorni_sadrzaj> ZAGREBAČKA BANKA DIONIČKO DRUŠTVO, Trg bana Josipa Jelačića 10, 10000 Zagreb; PARPARTNER d.o.o., Vukovićeva 11, 10000 Zagreb</izvorni_sadrzaj>
    <derivirana_varijabla naziv="DomainObject.Predmet.StrankaFormatedWithAdress_1"> ZAGREBAČKA BANKA DIONIČKO DRUŠTVO, Trg bana Josipa Jelačića 10, 10000 Zagreb; PARPARTNER d.o.o., Vukovićeva 11, 10000 Zagreb</derivirana_varijabla>
  </DomainObject.Predmet.StrankaFormatedWithAdress>
  <DomainObject.Predmet.StrankaFormatedWithAdressOIB>
    <izvorni_sadrzaj> ZAGREBAČKA BANKA DIONIČKO DRUŠTVO, OIB 92963223473, Trg bana Josipa Jelačića 10, 10000 Zagreb; PARPARTNER d.o.o., OIB 85443256962, Vukovićeva 11, 10000 Zagreb</izvorni_sadrzaj>
    <derivirana_varijabla naziv="DomainObject.Predmet.StrankaFormatedWithAdressOIB_1"> ZAGREBAČKA BANKA DIONIČKO DRUŠTVO, OIB 92963223473, Trg bana Josipa Jelačića 10, 10000 Zagreb; PARPARTNER d.o.o., OIB 85443256962, Vukovićeva 11, 10000 Zagreb</derivirana_varijabla>
  </DomainObject.Predmet.StrankaFormatedWithAdressOIB>
  <DomainObject.Predmet.StrankaWithAdress>
    <izvorni_sadrzaj>ZAGREBAČKA BANKA DIONIČKO DRUŠTVO Trg bana Josipa Jelačića 10,10000 Zagreb,PARPARTNER d.o.o. Vukovićeva 11,10000 Zagreb</izvorni_sadrzaj>
    <derivirana_varijabla naziv="DomainObject.Predmet.StrankaWithAdress_1">ZAGREBAČKA BANKA DIONIČKO DRUŠTVO Trg bana Josipa Jelačića 10,10000 Zagreb,PARPARTNER d.o.o. Vukovićeva 11,10000 Zagreb</derivirana_varijabla>
  </DomainObject.Predmet.StrankaWithAdress>
  <DomainObject.Predmet.StrankaWithAdressOIB>
    <izvorni_sadrzaj>ZAGREBAČKA BANKA DIONIČKO DRUŠTVO, OIB 92963223473, Trg bana Josipa Jelačića 10,10000 Zagreb,PARPARTNER d.o.o., OIB 85443256962, Vukovićeva 11,10000 Zagreb</izvorni_sadrzaj>
    <derivirana_varijabla naziv="DomainObject.Predmet.StrankaWithAdressOIB_1">ZAGREBAČKA BANKA DIONIČKO DRUŠTVO, OIB 92963223473, Trg bana Josipa Jelačića 10,10000 Zagreb,PARPARTNER d.o.o., OIB 85443256962, Vukovićeva 11,10000 Zagreb</derivirana_varijabla>
  </DomainObject.Predmet.StrankaWithAdressOIB>
  <DomainObject.Predmet.StrankaNazivFormated>
    <izvorni_sadrzaj>ZAGREBAČKA BANKA DIONIČKO DRUŠTVO,PARPARTNER d.o.o.</izvorni_sadrzaj>
    <derivirana_varijabla naziv="DomainObject.Predmet.StrankaNazivFormated_1">ZAGREBAČKA BANKA DIONIČKO DRUŠTVO,PARPARTNER d.o.o.</derivirana_varijabla>
  </DomainObject.Predmet.StrankaNazivFormated>
  <DomainObject.Predmet.StrankaNazivFormatedOIB>
    <izvorni_sadrzaj>ZAGREBAČKA BANKA DIONIČKO DRUŠTVO, OIB 92963223473,PARPARTNER d.o.o., OIB 85443256962</izvorni_sadrzaj>
    <derivirana_varijabla naziv="DomainObject.Predmet.StrankaNazivFormatedOIB_1">ZAGREBAČKA BANKA DIONIČKO DRUŠTVO, OIB 92963223473,PARPARTNER d.o.o., OIB 85443256962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DIONIČKO DRUŠTVO</item>
      <item>PARPARTNER d.o.o.</item>
    </izvorni_sadrzaj>
    <derivirana_varijabla naziv="DomainObject.Predmet.StrankaListFormated_1">
      <item>ZAGREBAČKA BANKA DIONIČKO DRUŠTVO</item>
      <item>PARPARTNER d.o.o.</item>
    </derivirana_varijabla>
  </DomainObject.Predmet.StrankaListFormated>
  <DomainObject.Predmet.StrankaListFormatedOIB>
    <izvorni_sadrzaj>
      <item>ZAGREBAČKA BANKA DIONIČKO DRUŠTVO, OIB 92963223473</item>
      <item>PARPARTNER d.o.o., OIB 85443256962</item>
    </izvorni_sadrzaj>
    <derivirana_varijabla naziv="DomainObject.Predmet.StrankaListFormatedOIB_1">
      <item>ZAGREBAČKA BANKA DIONIČKO DRUŠTVO, OIB 92963223473</item>
      <item>PARPARTNER d.o.o., OIB 85443256962</item>
    </derivirana_varijabla>
  </DomainObject.Predmet.StrankaListFormatedOIB>
  <DomainObject.Predmet.StrankaListFormatedWithAdress>
    <izvorni_sadrzaj>
      <item>ZAGREBAČKA BANKA DIONIČKO DRUŠTVO, Trg bana Josipa Jelačića 10, 10000 Zagreb</item>
      <item>PARPARTNER d.o.o., Vukovićeva 11, 10000 Zagreb</item>
    </izvorni_sadrzaj>
    <derivirana_varijabla naziv="DomainObject.Predmet.StrankaListFormatedWithAdress_1">
      <item>ZAGREBAČKA BANKA DIONIČKO DRUŠTVO, Trg bana Josipa Jelačića 10, 10000 Zagreb</item>
      <item>PARPARTNER d.o.o., Vukovićeva 11,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  <item>PARPARTNER d.o.o., OIB 85443256962, Vukovićeva 11, 10000 Zagreb</item>
    </izvorni_sadrzaj>
    <derivirana_varijabla naziv="DomainObject.Predmet.StrankaListFormatedWithAdressOIB_1">
      <item>ZAGREBAČKA BANKA DIONIČKO DRUŠTVO, OIB 92963223473, Trg bana Josipa Jelačića 10, 10000 Zagreb</item>
      <item>PARPARTNER d.o.o., OIB 85443256962, Vukovićeva 11, 10000 Zagreb</item>
    </derivirana_varijabla>
  </DomainObject.Predmet.StrankaListFormatedWithAdressOIB>
  <DomainObject.Predmet.StrankaListNazivFormated>
    <izvorni_sadrzaj>
      <item>ZAGREBAČKA BANKA DIONIČKO DRUŠTVO</item>
      <item>PARPARTNER d.o.o.</item>
    </izvorni_sadrzaj>
    <derivirana_varijabla naziv="DomainObject.Predmet.StrankaListNazivFormated_1">
      <item>ZAGREBAČKA BANKA DIONIČKO DRUŠTVO</item>
      <item>PARPARTNER d.o.o.</item>
    </derivirana_varijabla>
  </DomainObject.Predmet.StrankaListNazivFormated>
  <DomainObject.Predmet.StrankaListNazivFormatedOIB>
    <izvorni_sadrzaj>
      <item>ZAGREBAČKA BANKA DIONIČKO DRUŠTVO, OIB 92963223473</item>
      <item>PARPARTNER d.o.o., OIB 85443256962</item>
    </izvorni_sadrzaj>
    <derivirana_varijabla naziv="DomainObject.Predmet.StrankaListNazivFormatedOIB_1">
      <item>ZAGREBAČKA BANKA DIONIČKO DRUŠTVO, OIB 92963223473</item>
      <item>PARPARTNER d.o.o., OIB 85443256962</item>
    </derivirana_varijabla>
  </DomainObject.Predmet.StrankaListNazivFormatedOIB>
  <DomainObject.Predmet.ProtuStrankaListFormated>
    <izvorni_sadrzaj>
      <item>Sova - Škola za strane jezike dioničko društvo</item>
    </izvorni_sadrzaj>
    <derivirana_varijabla naziv="DomainObject.Predmet.ProtuStrankaListFormated_1">
      <item>Sova - Škola za strane jezike dioničko društvo</item>
    </derivirana_varijabla>
  </DomainObject.Predmet.ProtuStrankaListFormated>
  <DomainObject.Predmet.ProtuStrankaListFormatedOIB>
    <izvorni_sadrzaj>
      <item>Sova - Škola za strane jezike dioničko društvo, OIB 60288481864</item>
    </izvorni_sadrzaj>
    <derivirana_varijabla naziv="DomainObject.Predmet.ProtuStrankaListFormatedOIB_1">
      <item>Sova - Škola za strane jezike dioničko društvo, OIB 60288481864</item>
    </derivirana_varijabla>
  </DomainObject.Predmet.ProtuStrankaListFormatedOIB>
  <DomainObject.Predmet.ProtuStrankaListFormatedWithAdress>
    <izvorni_sadrzaj>
      <item>Sova - Škola za strane jezike dioničko društvo, Varšavska 14, 10000 Zagreb</item>
    </izvorni_sadrzaj>
    <derivirana_varijabla naziv="DomainObject.Predmet.ProtuStrankaListFormatedWithAdress_1">
      <item>Sova - Škola za strane jezike dioničko društvo, Varšavska 14, 10000 Zagreb</item>
    </derivirana_varijabla>
  </DomainObject.Predmet.ProtuStrankaListFormatedWithAdress>
  <DomainObject.Predmet.ProtuStrankaListFormatedWithAdressOIB>
    <izvorni_sadrzaj>
      <item>Sova - Škola za strane jezike dioničko društvo, OIB 60288481864, Varšavska 14, 10000 Zagreb</item>
    </izvorni_sadrzaj>
    <derivirana_varijabla naziv="DomainObject.Predmet.ProtuStrankaListFormatedWithAdressOIB_1">
      <item>Sova - Škola za strane jezike dioničko društvo, OIB 60288481864, Varšavska 14, 10000 Zagreb</item>
    </derivirana_varijabla>
  </DomainObject.Predmet.ProtuStrankaListFormatedWithAdressOIB>
  <DomainObject.Predmet.ProtuStrankaListNazivFormated>
    <izvorni_sadrzaj>
      <item>Sova - Škola za strane jezike dioničko društvo</item>
    </izvorni_sadrzaj>
    <derivirana_varijabla naziv="DomainObject.Predmet.ProtuStrankaListNazivFormated_1">
      <item>Sova - Škola za strane jezike dioničko društvo</item>
    </derivirana_varijabla>
  </DomainObject.Predmet.ProtuStrankaListNazivFormated>
  <DomainObject.Predmet.ProtuStrankaListNazivFormatedOIB>
    <izvorni_sadrzaj>
      <item>Sova - Škola za strane jezike dioničko društvo, OIB 60288481864</item>
    </izvorni_sadrzaj>
    <derivirana_varijabla naziv="DomainObject.Predmet.ProtuStrankaListNazivFormatedOIB_1">
      <item>Sova - Škola za strane jezike dioničko društvo, OIB 60288481864</item>
    </derivirana_varijabla>
  </DomainObject.Predmet.ProtuStrankaListNazivFormatedOIB>
  <DomainObject.Predmet.OstaliListFormated>
    <izvorni_sadrzaj>
      <item>Branko Petanjek</item>
      <item>ŽUPANIJSKO DRŽAVNO ODVJETNIŠTVO U ZAGREBU</item>
      <item>PARPARTNER društvo s ograničenom odgovornošću za trgovinu i usluge</item>
      <item>OPĆINSKI GRAĐANSKI SUD U ZAGREBU</item>
      <item>ZAGREBAČKA BANKA DIONIČKO DRUŠTVO</item>
      <item>REPUBLIKA HRVATSKA MINISTARSTVO FINANCIJA</item>
    </izvorni_sadrzaj>
    <derivirana_varijabla naziv="DomainObject.Predmet.OstaliListFormated_1">
      <item>Branko Petanjek</item>
      <item>ŽUPANIJSKO DRŽAVNO ODVJETNIŠTVO U ZAGREBU</item>
      <item>PARPARTNER društvo s ograničenom odgovornošću za trgovinu i usluge</item>
      <item>OPĆINSKI GRAĐANSKI SUD U ZAGREBU</item>
      <item>ZAGREBAČKA BANKA DIONIČKO DRUŠTVO</item>
      <item>REPUBLIKA HRVATSKA MINISTARSTVO FINANCIJA</item>
    </derivirana_varijabla>
  </DomainObject.Predmet.OstaliListFormated>
  <DomainObject.Predmet.OstaliListFormatedOIB>
    <izvorni_sadrzaj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OIB 01252163117</item>
      <item>ZAGREBAČKA BANKA DIONIČKO DRUŠTVO, OIB 92963223473</item>
      <item>REPUBLIKA HRVATSKA MINISTARSTVO FINANCIJA, OIB 18683136487</item>
    </izvorni_sadrzaj>
    <derivirana_varijabla naziv="DomainObject.Predmet.OstaliListFormatedOIB_1"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OIB 01252163117</item>
      <item>ZAGREBAČKA BANKA DIONIČKO DRUŠTVO, OIB 92963223473</item>
      <item>REPUBLIKA HRVATSKA MINISTARSTVO FINANCIJA, OIB 18683136487</item>
    </derivirana_varijabla>
  </DomainObject.Predmet.OstaliListFormatedOIB>
  <DomainObject.Predmet.OstaliListFormatedWithAdress>
    <izvorni_sadrzaj>
      <item>Branko Petanjek, Zemljakova 13, 10000 Zagreb</item>
      <item>ŽUPANIJSKO DRŽAVNO ODVJETNIŠTVO U ZAGREBU, Savska Cesta 41, 10000 Zagreb</item>
      <item>PARPARTNER društvo s ograničenom odgovornošću za trgovinu i usluge, Vukovićeva 11, 10000 Zagreb</item>
      <item>OPĆINSKI GRAĐANSKI SUD U ZAGREBU, Ulica Grada Vukovara 84, 10000 Zagreb</item>
      <item>ZAGREBAČKA BANKA DIONIČKO DRUŠTVO, Trg bana Josipa Jelačića 10, 10000 Zagreb</item>
      <item>REPUBLIKA HRVATSKA MINISTARSTVO FINANCIJA, Av. Dubrovnik 32, 10000 Zagreb</item>
    </izvorni_sadrzaj>
    <derivirana_varijabla naziv="DomainObject.Predmet.OstaliListFormatedWithAdress_1">
      <item>Branko Petanjek, Zemljakova 13, 10000 Zagreb</item>
      <item>ŽUPANIJSKO DRŽAVNO ODVJETNIŠTVO U ZAGREBU, Savska Cesta 41, 10000 Zagreb</item>
      <item>PARPARTNER društvo s ograničenom odgovornošću za trgovinu i usluge, Vukovićeva 11, 10000 Zagreb</item>
      <item>OPĆINSKI GRAĐANSKI SUD U ZAGREBU, Ulica Grada Vukovara 84, 10000 Zagreb</item>
      <item>ZAGREBAČKA BANKA DIONIČKO DRUŠTVO, Trg bana Josipa Jelačića 10,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Branko Petanjek, OIB 65439233259, Zemljakova 13, 10000 Zagreb</item>
      <item>ŽUPANIJSKO DRŽAVNO ODVJETNIŠTVO U ZAGREBU, OIB 16488001145, Savska Cesta 41, 10000 Zagreb</item>
      <item>PARPARTNER društvo s ograničenom odgovornošću za trgovinu i usluge, OIB 85443256962, Vukovićeva 11, 10000 Zagreb</item>
      <item>OPĆINSKI GRAĐANSKI SUD U ZAGREBU, OIB 01252163117, Ulica Grada Vukovara 84, 10000 Zagreb</item>
      <item>ZAGREBAČKA BANKA DIONIČKO DRUŠTVO, OIB 92963223473, Trg bana Josipa Jelačića 10, 10000 Zagreb</item>
      <item>REPUBLIKA HRVATSKA MINISTARSTVO FINANCIJA, OIB 18683136487, Av. Dubrovnik 32, 10000 Zagreb</item>
    </izvorni_sadrzaj>
    <derivirana_varijabla naziv="DomainObject.Predmet.OstaliListFormatedWithAdressOIB_1">
      <item>Branko Petanjek, OIB 65439233259, Zemljakova 13, 10000 Zagreb</item>
      <item>ŽUPANIJSKO DRŽAVNO ODVJETNIŠTVO U ZAGREBU, OIB 16488001145, Savska Cesta 41, 10000 Zagreb</item>
      <item>PARPARTNER društvo s ograničenom odgovornošću za trgovinu i usluge, OIB 85443256962, Vukovićeva 11, 10000 Zagreb</item>
      <item>OPĆINSKI GRAĐANSKI SUD U ZAGREBU, OIB 01252163117, Ulica Grada Vukovara 84, 10000 Zagreb</item>
      <item>ZAGREBAČKA BANKA DIONIČKO DRUŠTVO, OIB 92963223473, Trg bana Josipa Jelačića 10,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Branko Petanjek</item>
      <item>ŽUPANIJSKO DRŽAVNO ODVJETNIŠTVO U ZAGREBU</item>
      <item>PARPARTNER društvo s ograničenom odgovornošću za trgovinu i usluge</item>
      <item>OPĆINSKI GRAĐANSKI SUD U ZAGREBU</item>
      <item>ZAGREBAČKA BANKA DIONIČKO DRUŠTVO</item>
      <item>REPUBLIKA HRVATSKA MINISTARSTVO FINANCIJA</item>
    </izvorni_sadrzaj>
    <derivirana_varijabla naziv="DomainObject.Predmet.OstaliListNazivFormated_1">
      <item>Branko Petanjek</item>
      <item>ŽUPANIJSKO DRŽAVNO ODVJETNIŠTVO U ZAGREBU</item>
      <item>PARPARTNER društvo s ograničenom odgovornošću za trgovinu i usluge</item>
      <item>OPĆINSKI GRAĐANSKI SUD U ZAGREBU</item>
      <item>ZAGREBAČKA BANKA DIONIČKO DRUŠTVO</item>
      <item>REPUBLIKA HRVATSKA MINISTARSTVO FINANCIJA</item>
    </derivirana_varijabla>
  </DomainObject.Predmet.OstaliListNazivFormated>
  <DomainObject.Predmet.OstaliListNazivFormatedOIB>
    <izvorni_sadrzaj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OIB 01252163117</item>
      <item>ZAGREBAČKA BANKA DIONIČKO DRUŠTVO, OIB 92963223473</item>
      <item>REPUBLIKA HRVATSKA MINISTARSTVO FINANCIJA, OIB 18683136487</item>
    </izvorni_sadrzaj>
    <derivirana_varijabla naziv="DomainObject.Predmet.OstaliListNazivFormatedOIB_1"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OIB 01252163117</item>
      <item>ZAGREBAČKA BANKA DIONIČKO DRUŠTVO, OIB 92963223473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Sova - Škola za strane jezike dioničko društvo</izvorni_sadrzaj>
    <derivirana_varijabla naziv="DomainObject.Predmet.ProtustrankaIDrugi_1">Sova - Škola za strane jezike dioničko društvo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Sova - Škola za strane jezike dioničko društvo, OIB 60288481864, Varšavska 14, 10000 Zagreb</izvorni_sadrzaj>
    <derivirana_varijabla naziv="DomainObject.Predmet.ProtustrankaIDrugiAdressOIB_1">Sova - Škola za strane jezike dioničko društvo, OIB 60288481864, Varšavska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</item>
      <item>ZAGREBAČKA BANKA DIONIČKO DRUŠTVO</item>
      <item>PARPARTNER d.o.o.</item>
      <item>REPUBLIKA HRVATSKA MINISTARSTVO FINANCIJA</item>
    </izvorni_sadrzaj>
    <derivirana_varijabla naziv="DomainObject.Predmet.SudioniciListNaziv_1"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</item>
      <item>ZAGREBAČKA BANKA DIONIČKO DRUŠTVO</item>
      <item>PARPARTNER d.o.o.</item>
      <item>REPUBLIKA HRVATSKA MINISTARSTVO FINANCIJA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ZAGREBU, OIB 16488001145, Savska Cesta 41,10000 Zagreb</item>
      <item>PARPARTNER društvo s ograničenom odgovornošću za trgovinu i usluge, OIB 85443256962, Vukovićeva 11,10000 Zagreb</item>
      <item>OPĆINSKI GRAĐANSKI SUD U ZAGREBU, OIB 01252163117, Ulica Grada Vukovara 84,10000 Zagreb</item>
      <item>ZAGREBAČKA BANKA DIONIČKO DRUŠTVO, OIB 92963223473, Trg bana Josipa Jelačića 10,10000 Zagreb</item>
      <item>PARPARTNER d.o.o., OIB 85443256962, Vukovićeva 11,10000 Zagreb</item>
      <item>REPUBLIKA HRVATSKA MINISTARSTVO FINANCIJA, OIB 18683136487, Av. Dubrovnik 32,10000 Zagreb</item>
    </izvorni_sadrzaj>
    <derivirana_varijabla naziv="DomainObject.Predmet.SudioniciListAdressOIB_1"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ZAGREBU, OIB 16488001145, Savska Cesta 41,10000 Zagreb</item>
      <item>PARPARTNER društvo s ograničenom odgovornošću za trgovinu i usluge, OIB 85443256962, Vukovićeva 11,10000 Zagreb</item>
      <item>OPĆINSKI GRAĐANSKI SUD U ZAGREBU, OIB 01252163117, Ulica Grada Vukovara 84,10000 Zagreb</item>
      <item>ZAGREBAČKA BANKA DIONIČKO DRUŠTVO, OIB 92963223473, Trg bana Josipa Jelačića 10,10000 Zagreb</item>
      <item>PARPARTNER d.o.o., OIB 85443256962, Vukovićeva 11,10000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60288481864</item>
      <item>, OIB 65439233259</item>
      <item>, OIB 16488001145</item>
      <item>, OIB 85443256962</item>
      <item>, OIB 01252163117</item>
      <item>, OIB 92963223473</item>
      <item>, OIB 85443256962</item>
      <item>, OIB 18683136487</item>
    </izvorni_sadrzaj>
    <derivirana_varijabla naziv="DomainObject.Predmet.SudioniciListNazivOIB_1">
      <item>, OIB 92963223473</item>
      <item>, OIB 60288481864</item>
      <item>, OIB 65439233259</item>
      <item>, OIB 16488001145</item>
      <item>, OIB 85443256962</item>
      <item>, OIB 01252163117</item>
      <item>, OIB 92963223473</item>
      <item>, OIB 85443256962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325</properties:Words>
  <properties:Characters>1688</properties:Characters>
  <properties:Lines>106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2017-03-16T12:17:00Z</dcterms:created>
  <dc:creator>Korisnik</dc:creator>
  <cp:lastModifiedBy>Jadranka Zelić</cp:lastModifiedBy>
  <cp:lastPrinted>2017-03-16T12:17:00Z</cp:lastPrinted>
  <dcterms:modified xmlns:xsi="http://www.w3.org/2001/XMLSchema-instance" xsi:type="dcterms:W3CDTF">2017-03-16T12:19:00Z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