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70dd3" w14:paraId="7d70dd3" w:rsidRDefault="00387730" w:rsidP="00387730" w:rsidR="003877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9D7A59">
        <w:t>90</w:t>
      </w:r>
      <w:r w:rsidR="00E125C8">
        <w:t>74</w:t>
      </w:r>
      <w:r w:rsidR="008015F3" w:rsidRPr="00FE7435">
        <w:t>/2015</w:t>
      </w:r>
      <w:r w:rsidR="005235DB">
        <w:t>-7</w:t>
      </w:r>
    </w:p>
    <w:p w:rsidRDefault="00387730" w:rsidP="00387730" w:rsidR="00387730">
      <w:pPr>
        <w:tabs>
          <w:tab w:pos="7020" w:val="left"/>
        </w:tabs>
        <w:rPr>
          <w:b/>
        </w:rPr>
      </w:pP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9D7A59">
        <w:t>90</w:t>
      </w:r>
      <w:r w:rsidR="00E125C8">
        <w:t>74</w:t>
      </w:r>
      <w:r w:rsidR="005C1D22">
        <w:t>/2015</w:t>
      </w:r>
      <w:r>
        <w:t xml:space="preserve">, na temelju odredbe čl. 430. Stečajnog zakona („Narodne novine“ br. 71/15.), dana </w:t>
      </w:r>
      <w:r w:rsidR="006A427D">
        <w:t>1</w:t>
      </w:r>
      <w:r w:rsidR="002A6944">
        <w:t>8</w:t>
      </w:r>
      <w:r>
        <w:t>.</w:t>
      </w:r>
      <w:r w:rsidR="0078658F">
        <w:t xml:space="preserve"> ožujka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CA2E65" w:rsidR="00CA2E65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E125C8" w:rsidRPr="00010B36">
        <w:t>AKROBATSKI ROCK'N'ROLL KLUB "IN", Nikole Pavica 32, Zagreb, OIB: 90311515608</w:t>
      </w:r>
    </w:p>
    <w:p w:rsidRDefault="00D7025F" w:rsidP="00D7025F" w:rsidR="00D7025F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E125C8">
        <w:t>2.644,71</w:t>
      </w:r>
      <w:r w:rsidR="002A6944">
        <w:t xml:space="preserve"> kuna</w:t>
      </w:r>
      <w:r>
        <w:t>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78658F" w:rsidP="00387730" w:rsidR="00387730">
      <w:pPr>
        <w:jc w:val="center"/>
      </w:pPr>
      <w:r>
        <w:t>U Zagrebu 1</w:t>
      </w:r>
      <w:r w:rsidR="002A6944">
        <w:t>8</w:t>
      </w:r>
      <w:r w:rsidR="00387730">
        <w:t>.</w:t>
      </w:r>
      <w:r w:rsidR="002E24A0">
        <w:t xml:space="preserve"> ožujka</w:t>
      </w:r>
      <w:r w:rsidR="00387730">
        <w:t xml:space="preserve"> 2016.</w:t>
      </w:r>
    </w:p>
    <w:p w:rsidRDefault="00387730" w:rsidP="00387730" w:rsidR="00387730"/>
    <w:p w:rsidRDefault="00387730" w:rsidP="00597BE1" w:rsidR="008015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      </w:t>
      </w:r>
      <w:r w:rsidR="008015F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Nikola Ribarić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140469"/>
    <w:rsid w:val="002A6944"/>
    <w:rsid w:val="002E24A0"/>
    <w:rsid w:val="00387730"/>
    <w:rsid w:val="004B7931"/>
    <w:rsid w:val="004D578A"/>
    <w:rsid w:val="005235DB"/>
    <w:rsid w:val="005C1D22"/>
    <w:rsid w:val="006A427D"/>
    <w:rsid w:val="006E67C5"/>
    <w:rsid w:val="0078658F"/>
    <w:rsid w:val="008015F3"/>
    <w:rsid w:val="009D7A59"/>
    <w:rsid w:val="00A1360E"/>
    <w:rsid w:val="00B267EF"/>
    <w:rsid w:val="00BD2E3D"/>
    <w:rsid w:val="00CA2E65"/>
    <w:rsid w:val="00D7025F"/>
    <w:rsid w:val="00D849A2"/>
    <w:rsid w:val="00DB39FB"/>
    <w:rsid w:val="00E125C8"/>
    <w:rsid w:val="00E81BBC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67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67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67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67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67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67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67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67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67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67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9074</izvorni_sadrzaj>
    <derivirana_varijabla naziv="DomainObject.Predmet.Broj_1">9074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St-9074/2015</izvorni_sadrzaj>
    <derivirana_varijabla naziv="DomainObject.Predmet.OznakaBroj_1">St-9074/2015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AKROBATSKI ROCK'N'ROLL KLUB ''IN''</izvorni_sadrzaj>
    <derivirana_varijabla naziv="DomainObject.Predmet.ProtustrankaFormated_1">  AKROBATSKI ROCK'N'ROLL KLUB ''IN''</derivirana_varijabla>
  </DomainObject.Predmet.ProtustrankaFormated>
  <DomainObject.Predmet.ProtustrankaFormatedOIB>
    <izvorni_sadrzaj>  AKROBATSKI ROCK'N'ROLL KLUB ''IN'', OIB 90311515608</izvorni_sadrzaj>
    <derivirana_varijabla naziv="DomainObject.Predmet.ProtustrankaFormatedOIB_1">  AKROBATSKI ROCK'N'ROLL KLUB ''IN'', OIB 90311515608</derivirana_varijabla>
  </DomainObject.Predmet.ProtustrankaFormatedOIB>
  <DomainObject.Predmet.ProtustrankaFormatedWithAdress>
    <izvorni_sadrzaj> AKROBATSKI ROCK'N'ROLL KLUB ''IN'', Nikole Pavića 32, 10000 Zagreb</izvorni_sadrzaj>
    <derivirana_varijabla naziv="DomainObject.Predmet.ProtustrankaFormatedWithAdress_1"> AKROBATSKI ROCK'N'ROLL KLUB ''IN'', Nikole Pavića 32, 10000 Zagreb</derivirana_varijabla>
  </DomainObject.Predmet.ProtustrankaFormatedWithAdress>
  <DomainObject.Predmet.ProtustrankaFormatedWithAdressOIB>
    <izvorni_sadrzaj> AKROBATSKI ROCK'N'ROLL KLUB ''IN'', OIB 90311515608, Nikole Pavića 32, 10000 Zagreb</izvorni_sadrzaj>
    <derivirana_varijabla naziv="DomainObject.Predmet.ProtustrankaFormatedWithAdressOIB_1"> AKROBATSKI ROCK'N'ROLL KLUB ''IN'', OIB 90311515608, Nikole Pavića 32, 10000 Zagreb</derivirana_varijabla>
  </DomainObject.Predmet.ProtustrankaFormatedWithAdressOIB>
  <DomainObject.Predmet.ProtustrankaWithAdress>
    <izvorni_sadrzaj>AKROBATSKI ROCK'N'ROLL KLUB ''IN'' Nikole Pavića 32, 10000 Zagreb</izvorni_sadrzaj>
    <derivirana_varijabla naziv="DomainObject.Predmet.ProtustrankaWithAdress_1">AKROBATSKI ROCK'N'ROLL KLUB ''IN'' Nikole Pavića 32, 10000 Zagreb</derivirana_varijabla>
  </DomainObject.Predmet.ProtustrankaWithAdress>
  <DomainObject.Predmet.ProtustrankaWithAdressOIB>
    <izvorni_sadrzaj>AKROBATSKI ROCK'N'ROLL KLUB ''IN'', OIB 90311515608, Nikole Pavića 32, 10000 Zagreb</izvorni_sadrzaj>
    <derivirana_varijabla naziv="DomainObject.Predmet.ProtustrankaWithAdressOIB_1">AKROBATSKI ROCK'N'ROLL KLUB ''IN'', OIB 90311515608, Nikole Pavića 32, 10000 Zagreb</derivirana_varijabla>
  </DomainObject.Predmet.ProtustrankaWithAdressOIB>
  <DomainObject.Predmet.ProtustrankaNazivFormated>
    <izvorni_sadrzaj>AKROBATSKI ROCK'N'ROLL KLUB ''IN''</izvorni_sadrzaj>
    <derivirana_varijabla naziv="DomainObject.Predmet.ProtustrankaNazivFormated_1">AKROBATSKI ROCK'N'ROLL KLUB ''IN''</derivirana_varijabla>
  </DomainObject.Predmet.ProtustrankaNazivFormated>
  <DomainObject.Predmet.ProtustrankaNazivFormatedOIB>
    <izvorni_sadrzaj>AKROBATSKI ROCK'N'ROLL KLUB ''IN'', OIB 90311515608</izvorni_sadrzaj>
    <derivirana_varijabla naziv="DomainObject.Predmet.ProtustrankaNazivFormatedOIB_1">AKROBATSKI ROCK'N'ROLL KLUB ''IN'', OIB 90311515608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AKROBATSKI ROCK'N'ROLL KLUB ''IN''</item>
    </izvorni_sadrzaj>
    <derivirana_varijabla naziv="DomainObject.Predmet.ProtuStrankaListFormated_1">
      <item>AKROBATSKI ROCK'N'ROLL KLUB ''IN''</item>
    </derivirana_varijabla>
  </DomainObject.Predmet.ProtuStrankaListFormated>
  <DomainObject.Predmet.ProtuStrankaListFormatedOIB>
    <izvorni_sadrzaj>
      <item>AKROBATSKI ROCK'N'ROLL KLUB ''IN'', OIB 90311515608</item>
    </izvorni_sadrzaj>
    <derivirana_varijabla naziv="DomainObject.Predmet.ProtuStrankaListFormatedOIB_1">
      <item>AKROBATSKI ROCK'N'ROLL KLUB ''IN'', OIB 90311515608</item>
    </derivirana_varijabla>
  </DomainObject.Predmet.ProtuStrankaListFormatedOIB>
  <DomainObject.Predmet.ProtuStrankaListFormatedWithAdress>
    <izvorni_sadrzaj>
      <item>AKROBATSKI ROCK'N'ROLL KLUB ''IN'', Nikole Pavića 32, 10000 Zagreb</item>
    </izvorni_sadrzaj>
    <derivirana_varijabla naziv="DomainObject.Predmet.ProtuStrankaListFormatedWithAdress_1">
      <item>AKROBATSKI ROCK'N'ROLL KLUB ''IN'', Nikole Pavića 32, 10000 Zagreb</item>
    </derivirana_varijabla>
  </DomainObject.Predmet.ProtuStrankaListFormatedWithAdress>
  <DomainObject.Predmet.ProtuStrankaListFormatedWithAdressOIB>
    <izvorni_sadrzaj>
      <item>AKROBATSKI ROCK'N'ROLL KLUB ''IN'', OIB 90311515608, Nikole Pavića 32, 10000 Zagreb</item>
    </izvorni_sadrzaj>
    <derivirana_varijabla naziv="DomainObject.Predmet.ProtuStrankaListFormatedWithAdressOIB_1">
      <item>AKROBATSKI ROCK'N'ROLL KLUB ''IN'', OIB 90311515608, Nikole Pavića 32, 10000 Zagreb</item>
    </derivirana_varijabla>
  </DomainObject.Predmet.ProtuStrankaListFormatedWithAdressOIB>
  <DomainObject.Predmet.ProtuStrankaListNazivFormated>
    <izvorni_sadrzaj>
      <item>AKROBATSKI ROCK'N'ROLL KLUB ''IN''</item>
    </izvorni_sadrzaj>
    <derivirana_varijabla naziv="DomainObject.Predmet.ProtuStrankaListNazivFormated_1">
      <item>AKROBATSKI ROCK'N'ROLL KLUB ''IN''</item>
    </derivirana_varijabla>
  </DomainObject.Predmet.ProtuStrankaListNazivFormated>
  <DomainObject.Predmet.ProtuStrankaListNazivFormatedOIB>
    <izvorni_sadrzaj>
      <item>AKROBATSKI ROCK'N'ROLL KLUB ''IN'', OIB 90311515608</item>
    </izvorni_sadrzaj>
    <derivirana_varijabla naziv="DomainObject.Predmet.ProtuStrankaListNazivFormatedOIB_1">
      <item>AKROBATSKI ROCK'N'ROLL KLUB ''IN'', OIB 90311515608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AKROBATSKI ROCK'N'ROLL KLUB ''IN''</izvorni_sadrzaj>
    <derivirana_varijabla naziv="DomainObject.Predmet.ProtustrankaIDrugi_1">AKROBATSKI ROCK'N'ROLL KLUB ''IN''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AKROBATSKI ROCK'N'ROLL KLUB ''IN'', OIB 90311515608, Nikole Pavića 32, 10000 Zagreb</izvorni_sadrzaj>
    <derivirana_varijabla naziv="DomainObject.Predmet.ProtustrankaIDrugiAdressOIB_1">AKROBATSKI ROCK'N'ROLL KLUB ''IN'', OIB 90311515608, Nikole Pavića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AKROBATSKI ROCK'N'ROLL KLUB ''IN''</item>
      <item>FINA Regionalni centar Zagreb</item>
      <item>HRVATSKI ZAVOD ZA MIROVINSKO OSIGURANJE</item>
      <item>Financijska agencija</item>
    </izvorni_sadrzaj>
    <derivirana_varijabla naziv="DomainObject.Predmet.SudioniciListNaziv_1">
      <item>AKROBATSKI ROCK'N'ROLL KLUB ''IN''</item>
      <item>FINA Regionalni centar Zagreb</item>
      <item>HRVATSKI ZAVOD ZA MIROVINSKO OSIGURANJE</item>
      <item>Financijska agencija</item>
    </derivirana_varijabla>
  </DomainObject.Predmet.SudioniciListNaziv>
  <DomainObject.Predmet.SudioniciListAdressOIB>
    <izvorni_sadrzaj>
      <item>AKROBATSKI ROCK'N'ROLL KLUB ''IN'', OIB 90311515608, Nikole Pavića 32,10000 Zagreb</item>
      <item>FINA Regionalni centar Zagreb, OIB 85821130368, Trg svibanjskih žrtava 1995. br.,10000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AKROBATSKI ROCK'N'ROLL KLUB ''IN'', OIB 90311515608, Nikole Pavića 32,10000 Zagreb</item>
      <item>FINA Regionalni centar Zagreb, OIB 85821130368, Trg svibanjskih žrtava 1995. br.,10000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90311515608</item>
      <item>, OIB 85821130368</item>
      <item>, OIB 84397956623</item>
      <item>, OIB 85821130368</item>
    </izvorni_sadrzaj>
    <derivirana_varijabla naziv="DomainObject.Predmet.SudioniciListNazivOIB_1">
      <item>, OIB 90311515608</item>
      <item>, OIB 85821130368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1283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2016-03-18T08:41:00Z</dcterms:created>
  <dc:creator>Nikola Ribarić</dc:creator>
  <cp:lastModifiedBy>Jadranka Zelić</cp:lastModifiedBy>
  <cp:lastPrinted>2016-03-18T08:54:00Z</cp:lastPrinted>
  <dcterms:modified xmlns:xsi="http://www.w3.org/2001/XMLSchema-instance" xsi:type="dcterms:W3CDTF">2016-03-18T08:55:00Z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