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762a" w14:paraId="09d762a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924669">
        <w:t xml:space="preserve"> St-</w:t>
      </w:r>
      <w:r w:rsidR="00AD1156">
        <w:t>586/2016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D1156">
        <w:t>24</w:t>
      </w:r>
      <w:r w:rsidR="00ED5773">
        <w:t xml:space="preserve">. </w:t>
      </w:r>
      <w:r w:rsidR="00AD1156">
        <w:t>veljače</w:t>
      </w:r>
      <w:r w:rsidR="00ED5773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60743B" w:rsidRPr="00D3073E">
        <w:t>SENČI METALI d.o.o., Novaki, Vojvodići 28, OIB: 33803744037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60743B">
        <w:t>4,634.085,50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AD1156">
        <w:t xml:space="preserve"> 24</w:t>
      </w:r>
      <w:r w:rsidR="00ED5773">
        <w:t xml:space="preserve">. </w:t>
      </w:r>
      <w:r w:rsidR="00AD1156">
        <w:t>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01AC"/>
    <w:rsid w:val="000C23E7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325398"/>
    <w:rsid w:val="0038246E"/>
    <w:rsid w:val="0039524D"/>
    <w:rsid w:val="003B57C1"/>
    <w:rsid w:val="003D35F9"/>
    <w:rsid w:val="003D389C"/>
    <w:rsid w:val="003D7111"/>
    <w:rsid w:val="003E3A15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60E2F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0743B"/>
    <w:rsid w:val="006103F8"/>
    <w:rsid w:val="0062626B"/>
    <w:rsid w:val="00627F6A"/>
    <w:rsid w:val="00657B8E"/>
    <w:rsid w:val="00693392"/>
    <w:rsid w:val="006B0E58"/>
    <w:rsid w:val="006B68EC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54F2"/>
    <w:rsid w:val="008A4CA6"/>
    <w:rsid w:val="008D4672"/>
    <w:rsid w:val="008D553B"/>
    <w:rsid w:val="009032D0"/>
    <w:rsid w:val="00910A89"/>
    <w:rsid w:val="00920CA0"/>
    <w:rsid w:val="00924669"/>
    <w:rsid w:val="009418FE"/>
    <w:rsid w:val="009419D8"/>
    <w:rsid w:val="00946FC6"/>
    <w:rsid w:val="00954CAD"/>
    <w:rsid w:val="0097400B"/>
    <w:rsid w:val="009B3E24"/>
    <w:rsid w:val="009C2CE4"/>
    <w:rsid w:val="009E2455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382B"/>
    <w:rsid w:val="00AC4528"/>
    <w:rsid w:val="00AD027A"/>
    <w:rsid w:val="00AD1156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E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E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E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E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E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E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E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E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SENČI METALI d.o.o. zastupanog po punomoćniku SENAD GUŠIĆ</izvorni_sadrzaj>
    <derivirana_varijabla naziv="DomainObject.Predmet.ProtustrankaFormated_1">  SENČI METALI d.o.o. zastupanog po punomoćniku SENAD GUŠIĆ</derivirana_varijabla>
  </DomainObject.Predmet.ProtustrankaFormated>
  <DomainObject.Predmet.ProtustrankaFormatedOIB>
    <izvorni_sadrzaj>  SENČI METALI d.o.o., OIB 33803744037 zastupanog po punomoćniku SENAD GUŠIĆ</izvorni_sadrzaj>
    <derivirana_varijabla naziv="DomainObject.Predmet.ProtustrankaFormatedOIB_1">  SENČI METALI d.o.o., OIB 33803744037 zastupanog po punomoćniku SENAD GUŠIĆ</derivirana_varijabla>
  </DomainObject.Predmet.ProtustrankaFormatedOIB>
  <DomainObject.Predmet.ProtustrankaFormatedWithAdress>
    <izvorni_sadrzaj> SENČI METALI d.o.o., Vojvodići 28, 10431 Novaki zastupanog po punomoćniku SENAD GUŠIĆ</izvorni_sadrzaj>
    <derivirana_varijabla naziv="DomainObject.Predmet.ProtustrankaFormatedWithAdress_1"> SENČI METALI d.o.o., Vojvodići 28, 10431 Novaki zastupanog po punomoćniku SENAD GUŠIĆ</derivirana_varijabla>
  </DomainObject.Predmet.ProtustrankaFormatedWithAdress>
  <DomainObject.Predmet.ProtustrankaFormatedWithAdressOIB>
    <izvorni_sadrzaj> SENČI METALI d.o.o., OIB 33803744037, Vojvodići 28, 10431 Novaki zastupanog po punomoćniku SENAD GUŠIĆ</izvorni_sadrzaj>
    <derivirana_varijabla naziv="DomainObject.Predmet.ProtustrankaFormatedWithAdressOIB_1"> SENČI METALI d.o.o., OIB 33803744037, Vojvodići 28, 10431 Novaki zastupanog po punomoćniku SENAD GUŠIĆ</derivirana_varijabla>
  </DomainObject.Predmet.ProtustrankaFormatedWithAdressOIB>
  <DomainObject.Predmet.ProtustrankaWithAdress>
    <izvorni_sadrzaj>SENČI METALI d.o.o. Vojvodići 28, 10431 Novaki</izvorni_sadrzaj>
    <derivirana_varijabla naziv="DomainObject.Predmet.ProtustrankaWithAdress_1">SENČI METALI d.o.o. Vojvodići 28, 10431 Novaki</derivirana_varijabla>
  </DomainObject.Predmet.ProtustrankaWithAdress>
  <DomainObject.Predmet.ProtustrankaWithAdressOIB>
    <izvorni_sadrzaj>SENČI METALI d.o.o., OIB 33803744037, Vojvodići 28, 10431 Novaki</izvorni_sadrzaj>
    <derivirana_varijabla naziv="DomainObject.Predmet.ProtustrankaWithAdressOIB_1">SENČI METALI d.o.o., OIB 33803744037, Vojvodići 28, 10431 Novaki</derivirana_varijabla>
  </DomainObject.Predmet.ProtustrankaWithAdressOIB>
  <DomainObject.Predmet.ProtustrankaNazivFormated>
    <izvorni_sadrzaj>SENČI METALI d.o.o.</izvorni_sadrzaj>
    <derivirana_varijabla naziv="DomainObject.Predmet.ProtustrankaNazivFormated_1">SENČI METALI d.o.o.</derivirana_varijabla>
  </DomainObject.Predmet.ProtustrankaNazivFormated>
  <DomainObject.Predmet.ProtustrankaNazivFormatedOIB>
    <izvorni_sadrzaj>SENČI METALI d.o.o., OIB 33803744037</izvorni_sadrzaj>
    <derivirana_varijabla naziv="DomainObject.Predmet.ProtustrankaNazivFormatedOIB_1">SENČI METALI d.o.o., OIB 33803744037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SENČI METALI d.o.o. zastupanog po punomoćniku SENAD GUŠIĆ</item>
    </izvorni_sadrzaj>
    <derivirana_varijabla naziv="DomainObject.Predmet.ProtuStrankaListFormated_1">
      <item>SENČI METALI d.o.o. zastupanog po punomoćniku SENAD GUŠIĆ</item>
    </derivirana_varijabla>
  </DomainObject.Predmet.ProtuStrankaListFormated>
  <DomainObject.Predmet.ProtuStrankaListFormatedOIB>
    <izvorni_sadrzaj>
      <item>SENČI METALI d.o.o., OIB 33803744037 zastupanog po punomoćniku SENAD GUŠIĆ</item>
    </izvorni_sadrzaj>
    <derivirana_varijabla naziv="DomainObject.Predmet.ProtuStrankaListFormatedOIB_1">
      <item>SENČI METALI d.o.o., OIB 33803744037 zastupanog po punomoćniku SENAD GUŠIĆ</item>
    </derivirana_varijabla>
  </DomainObject.Predmet.ProtuStrankaListFormatedOIB>
  <DomainObject.Predmet.ProtuStrankaListFormatedWithAdress>
    <izvorni_sadrzaj>
      <item>SENČI METALI d.o.o., Vojvodići 28, 10431 Novaki zastupanog po punomoćniku SENAD GUŠIĆ</item>
    </izvorni_sadrzaj>
    <derivirana_varijabla naziv="DomainObject.Predmet.ProtuStrankaListFormatedWithAdress_1">
      <item>SENČI METALI d.o.o., Vojvodići 28, 10431 Novaki zastupanog po punomoćniku SENAD GUŠIĆ</item>
    </derivirana_varijabla>
  </DomainObject.Predmet.ProtuStrankaListFormatedWithAdress>
  <DomainObject.Predmet.ProtuStrankaListFormatedWithAdressOIB>
    <izvorni_sadrzaj>
      <item>SENČI METALI d.o.o., OIB 33803744037, Vojvodići 28, 10431 Novaki zastupanog po punomoćniku SENAD GUŠIĆ</item>
    </izvorni_sadrzaj>
    <derivirana_varijabla naziv="DomainObject.Predmet.ProtuStrankaListFormatedWithAdressOIB_1">
      <item>SENČI METALI d.o.o., OIB 33803744037, Vojvodići 28, 10431 Novaki zastupanog po punomoćniku SENAD GUŠIĆ</item>
    </derivirana_varijabla>
  </DomainObject.Predmet.ProtuStrankaListFormatedWithAdressOIB>
  <DomainObject.Predmet.ProtuStrankaListNazivFormated>
    <izvorni_sadrzaj>
      <item>SENČI METALI d.o.o.</item>
    </izvorni_sadrzaj>
    <derivirana_varijabla naziv="DomainObject.Predmet.ProtuStrankaListNazivFormated_1">
      <item>SENČI METALI d.o.o.</item>
    </derivirana_varijabla>
  </DomainObject.Predmet.ProtuStrankaListNazivFormated>
  <DomainObject.Predmet.ProtuStrankaListNazivFormatedOIB>
    <izvorni_sadrzaj>
      <item>SENČI METALI d.o.o., OIB 33803744037</item>
    </izvorni_sadrzaj>
    <derivirana_varijabla naziv="DomainObject.Predmet.ProtuStrankaListNazivFormatedOIB_1">
      <item>SENČI METALI d.o.o., OIB 33803744037</item>
    </derivirana_varijabla>
  </DomainObject.Predmet.ProtuStrankaListNazivFormatedOIB>
  <DomainObject.Predmet.OstaliListFormated>
    <izvorni_sadrzaj>
      <item>SENAD GUŠIĆ punomoćnik sudionika u postupku SENČI METALI d.o.o.</item>
    </izvorni_sadrzaj>
    <derivirana_varijabla naziv="DomainObject.Predmet.OstaliListFormated_1">
      <item>SENAD GUŠIĆ punomoćnik sudionika u postupku SENČI METALI d.o.o.</item>
    </derivirana_varijabla>
  </DomainObject.Predmet.OstaliListFormated>
  <DomainObject.Predmet.OstaliListFormatedOIB>
    <izvorni_sadrzaj>
      <item>SENAD GUŠIĆ punomoćnik sudionika u postupku SENČI METALI d.o.o.</item>
    </izvorni_sadrzaj>
    <derivirana_varijabla naziv="DomainObject.Predmet.OstaliListFormatedOIB_1">
      <item>SENAD GUŠIĆ punomoćnik sudionika u postupku SENČI METALI d.o.o.</item>
    </derivirana_varijabla>
  </DomainObject.Predmet.OstaliListFormatedOIB>
  <DomainObject.Predmet.OstaliListFormatedWithAdress>
    <izvorni_sadrzaj>
      <item>SENAD GUŠIĆ, Marina Glava 23, TUZLA punomoćnik sudionika u postupku SENČI METALI d.o.o.</item>
    </izvorni_sadrzaj>
    <derivirana_varijabla naziv="DomainObject.Predmet.OstaliListFormatedWithAdress_1">
      <item>SENAD GUŠIĆ, Marina Glava 23, TUZLA punomoćnik sudionika u postupku SENČI METALI d.o.o.</item>
    </derivirana_varijabla>
  </DomainObject.Predmet.OstaliListFormatedWithAdress>
  <DomainObject.Predmet.OstaliListFormatedWithAdressOIB>
    <izvorni_sadrzaj>
      <item>SENAD GUŠIĆ, Marina Glava 23, TUZLA punomoćnik sudionika u postupku SENČI METALI d.o.o.</item>
    </izvorni_sadrzaj>
    <derivirana_varijabla naziv="DomainObject.Predmet.OstaliListFormatedWithAdressOIB_1">
      <item>SENAD GUŠIĆ, Marina Glava 23, TUZLA punomoćnik sudionika u postupku SENČI METALI d.o.o.</item>
    </derivirana_varijabla>
  </DomainObject.Predmet.OstaliListFormatedWithAdressOIB>
  <DomainObject.Predmet.OstaliListNazivFormated>
    <izvorni_sadrzaj>
      <item>SENAD GUŠIĆ</item>
    </izvorni_sadrzaj>
    <derivirana_varijabla naziv="DomainObject.Predmet.OstaliListNazivFormated_1">
      <item>SENAD GUŠIĆ</item>
    </derivirana_varijabla>
  </DomainObject.Predmet.OstaliListNazivFormated>
  <DomainObject.Predmet.OstaliListNazivFormatedOIB>
    <izvorni_sadrzaj>
      <item>SENAD GUŠIĆ</item>
    </izvorni_sadrzaj>
    <derivirana_varijabla naziv="DomainObject.Predmet.OstaliListNazivFormatedOIB_1">
      <item>SENAD GUŠIĆ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SENČI METALI d.o.o.</izvorni_sadrzaj>
    <derivirana_varijabla naziv="DomainObject.Predmet.ProtustrankaIDrugi_1">SENČI METALI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SENČI METALI d.o.o., OIB 33803744037, Vojvodići 28, 10431 Novaki</izvorni_sadrzaj>
    <derivirana_varijabla naziv="DomainObject.Predmet.ProtustrankaIDrugiAdressOIB_1">SENČI METALI d.o.o., OIB 33803744037, Vojvodići 28,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SENČI METALI d.o.o.</item>
      <item>SENAD GUŠIĆ</item>
    </izvorni_sadrzaj>
    <derivirana_varijabla naziv="DomainObject.Predmet.SudioniciListNaziv_1">
      <item>FINA Regionalni centar Zagreb</item>
      <item>SENČI METALI d.o.o.</item>
      <item>SENAD GUŠIĆ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SENČI METALI d.o.o., OIB 33803744037, Vojvodići 28,10431 Novaki</item>
      <item>SENAD GUŠIĆ, Marina Glava 23,TUZLA</item>
    </izvorni_sadrzaj>
    <derivirana_varijabla naziv="DomainObject.Predmet.SudioniciListAdressOIB_1">
      <item>FINA Regionalni centar Zagreb, OIB 85821130368, Trg svibanjskih žrtava 1995. 1,10000 Zagreb</item>
      <item>SENČI METALI d.o.o., OIB 33803744037, Vojvodići 28,10431 Novaki</item>
      <item>SENAD GUŠIĆ, Marina Glava 23,TUZLA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33803744037</item>
      <item>, OIB null</item>
    </izvorni_sadrzaj>
    <derivirana_varijabla naziv="DomainObject.Predmet.SudioniciListNazivOIB_1">
      <item>, OIB 85821130368</item>
      <item>, OIB 33803744037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1360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2016-02-24T14:09:00Z</dcterms:created>
  <dc:creator>ilukac</dc:creator>
  <cp:lastModifiedBy>Nevenka Furić</cp:lastModifiedBy>
  <cp:lastPrinted>2016-02-24T14:15:00Z</cp:lastPrinted>
  <dcterms:modified xmlns:xsi="http://www.w3.org/2001/XMLSchema-instance" xsi:type="dcterms:W3CDTF">2016-02-24T14:19:00Z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