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ee5c" w14:paraId="30bee5c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C77517">
        <w:t>436/15-32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stečajnom sucu Nadi Kraljić  u stečajnom </w:t>
      </w:r>
      <w:r w:rsidR="00677538">
        <w:t>postupku nad  stečajnim dužnikom</w:t>
      </w:r>
      <w:r w:rsidR="0066630D" w:rsidRPr="0066630D">
        <w:t xml:space="preserve"> </w:t>
      </w:r>
      <w:r w:rsidR="0066630D" w:rsidRPr="00B11054">
        <w:t xml:space="preserve">GRAKO TVORNICA ŠKOLSKE KREDE d.o.o. </w:t>
      </w:r>
      <w:r w:rsidR="0066630D">
        <w:t xml:space="preserve">– u stečaju, </w:t>
      </w:r>
      <w:r w:rsidR="0066630D" w:rsidRPr="00B11054">
        <w:t>Velika Gorica, Obrezina 81/a</w:t>
      </w:r>
      <w:r w:rsidR="0066630D">
        <w:t>, MBS: 080089710 OIB: 73180531545</w:t>
      </w:r>
      <w:r w:rsidR="0066630D" w:rsidRPr="00B11054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D260C5">
        <w:t>16</w:t>
      </w:r>
      <w:r w:rsidR="0066630D">
        <w:t>. prosinca</w:t>
      </w:r>
      <w:r w:rsidR="003D60F1">
        <w:t xml:space="preserve">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66630D" w:rsidP="0066630D" w:rsidR="0066630D">
      <w:pPr>
        <w:jc w:val="both"/>
      </w:pPr>
      <w:r>
        <w:tab/>
      </w:r>
      <w:r>
        <w:tab/>
        <w:t>I</w:t>
      </w:r>
      <w:r>
        <w:tab/>
        <w:t>UTVRĐENE TRAŽBINE VJEROVNIKA PRVOG VIŠEG ISPLATNOG REDA</w:t>
      </w:r>
    </w:p>
    <w:p w:rsidRDefault="0066630D" w:rsidP="0066630D" w:rsidR="0066630D">
      <w:pPr>
        <w:jc w:val="both"/>
      </w:pPr>
      <w:r>
        <w:t>Red.  Broj</w:t>
      </w:r>
      <w:r>
        <w:tab/>
      </w:r>
      <w:r>
        <w:tab/>
        <w:t>NAZIV I ADRESA</w:t>
      </w:r>
      <w:r>
        <w:tab/>
      </w:r>
      <w:r>
        <w:tab/>
      </w:r>
      <w:r>
        <w:tab/>
        <w:t xml:space="preserve">PRIJAVLJENO </w:t>
      </w:r>
      <w:r>
        <w:tab/>
        <w:t>PRIZNATO</w:t>
      </w:r>
    </w:p>
    <w:p w:rsidRDefault="0066630D" w:rsidP="0066630D" w:rsidR="0066630D">
      <w:pPr>
        <w:jc w:val="both"/>
      </w:pPr>
      <w:r>
        <w:t>br.   prijave</w:t>
      </w:r>
      <w:r>
        <w:tab/>
      </w:r>
      <w:r>
        <w:tab/>
        <w:t xml:space="preserve">  VJEROVNIKA</w:t>
      </w:r>
    </w:p>
    <w:p w:rsidRDefault="0066630D" w:rsidP="0066630D" w:rsidR="0066630D">
      <w:pPr>
        <w:jc w:val="both"/>
      </w:pPr>
    </w:p>
    <w:p w:rsidRDefault="0066630D" w:rsidP="0066630D" w:rsidR="0066630D">
      <w:pPr>
        <w:jc w:val="both"/>
      </w:pPr>
      <w:r>
        <w:t xml:space="preserve">01. </w:t>
      </w:r>
      <w:r>
        <w:tab/>
        <w:t>16.1</w:t>
      </w:r>
      <w:r>
        <w:tab/>
      </w:r>
      <w:r>
        <w:tab/>
        <w:t>GRABAR IVAN, Zagreb</w:t>
      </w:r>
    </w:p>
    <w:p w:rsidRDefault="0066630D" w:rsidP="0066630D" w:rsidR="0066630D">
      <w:pPr>
        <w:jc w:val="both"/>
      </w:pPr>
      <w:r>
        <w:tab/>
      </w:r>
      <w:r>
        <w:tab/>
      </w:r>
      <w:r>
        <w:tab/>
        <w:t>M. Begovića 19</w:t>
      </w:r>
      <w:r>
        <w:tab/>
      </w:r>
      <w:r>
        <w:tab/>
      </w:r>
      <w:r>
        <w:tab/>
        <w:t>38.422,07</w:t>
      </w:r>
      <w:r>
        <w:tab/>
      </w:r>
      <w:r>
        <w:tab/>
        <w:t>38.422,07</w:t>
      </w:r>
    </w:p>
    <w:p w:rsidRDefault="0066630D" w:rsidP="0066630D" w:rsidR="0066630D">
      <w:pPr>
        <w:jc w:val="both"/>
      </w:pPr>
      <w:r>
        <w:t>02.</w:t>
      </w:r>
      <w:r>
        <w:tab/>
        <w:t>16.2</w:t>
      </w:r>
      <w:r>
        <w:tab/>
      </w:r>
      <w:r>
        <w:tab/>
        <w:t>TURČIN ZLATKO, Zagreb</w:t>
      </w:r>
    </w:p>
    <w:p w:rsidRDefault="0066630D" w:rsidP="0066630D" w:rsidR="0066630D">
      <w:pPr>
        <w:jc w:val="both"/>
      </w:pPr>
      <w:r>
        <w:tab/>
      </w:r>
      <w:r>
        <w:tab/>
      </w:r>
      <w:r>
        <w:tab/>
        <w:t>M. Begovića 18</w:t>
      </w:r>
      <w:r>
        <w:tab/>
      </w:r>
      <w:r>
        <w:tab/>
      </w:r>
      <w:r>
        <w:tab/>
        <w:t>33.927,20</w:t>
      </w:r>
      <w:r>
        <w:tab/>
      </w:r>
      <w:r>
        <w:tab/>
        <w:t>33.927,20</w:t>
      </w:r>
    </w:p>
    <w:p w:rsidRDefault="0066630D" w:rsidP="0066630D" w:rsidR="0066630D">
      <w:pPr>
        <w:jc w:val="both"/>
      </w:pPr>
      <w:r>
        <w:t>03.</w:t>
      </w:r>
      <w:r>
        <w:tab/>
        <w:t>16.3.</w:t>
      </w:r>
      <w:r>
        <w:tab/>
      </w:r>
      <w:r>
        <w:tab/>
        <w:t>BANEK ŽELJKA</w:t>
      </w:r>
      <w:r>
        <w:tab/>
      </w:r>
      <w:r>
        <w:tab/>
      </w:r>
      <w:r>
        <w:tab/>
        <w:t>18.630,28</w:t>
      </w:r>
      <w:r>
        <w:tab/>
      </w:r>
      <w:r>
        <w:tab/>
        <w:t>18.630,28</w:t>
      </w:r>
    </w:p>
    <w:p w:rsidRDefault="0066630D" w:rsidP="0066630D" w:rsidR="0066630D">
      <w:pPr>
        <w:jc w:val="both"/>
      </w:pPr>
      <w:r>
        <w:t>04.</w:t>
      </w:r>
      <w:r>
        <w:tab/>
        <w:t>16.4.</w:t>
      </w:r>
      <w:r>
        <w:tab/>
      </w:r>
      <w:r>
        <w:tab/>
        <w:t>HORVAT IVICA</w:t>
      </w:r>
      <w:r>
        <w:tab/>
      </w:r>
      <w:r>
        <w:tab/>
      </w:r>
      <w:r>
        <w:tab/>
        <w:t>18.630,28</w:t>
      </w:r>
      <w:r>
        <w:tab/>
      </w:r>
      <w:r>
        <w:tab/>
        <w:t>18.630,28</w:t>
      </w:r>
    </w:p>
    <w:p w:rsidRDefault="0066630D" w:rsidP="0066630D" w:rsidR="0066630D">
      <w:pPr>
        <w:jc w:val="both"/>
      </w:pPr>
      <w:r>
        <w:t>05.</w:t>
      </w:r>
      <w:r>
        <w:tab/>
        <w:t>16.5.</w:t>
      </w:r>
      <w:r>
        <w:tab/>
      </w:r>
      <w:r>
        <w:tab/>
        <w:t>JAMBREK DRAGANA</w:t>
      </w:r>
      <w:r>
        <w:tab/>
      </w:r>
      <w:r>
        <w:tab/>
        <w:t>18.630,28</w:t>
      </w:r>
      <w:r>
        <w:tab/>
      </w:r>
      <w:r>
        <w:tab/>
        <w:t>18.630,28</w:t>
      </w:r>
    </w:p>
    <w:p w:rsidRDefault="0066630D" w:rsidP="0066630D" w:rsidR="0066630D">
      <w:pPr>
        <w:jc w:val="both"/>
      </w:pPr>
      <w:r>
        <w:t>06.</w:t>
      </w:r>
      <w:r>
        <w:tab/>
        <w:t>16.6.</w:t>
      </w:r>
      <w:r>
        <w:tab/>
      </w:r>
      <w:r>
        <w:tab/>
        <w:t>KARLICA ZDENKA</w:t>
      </w:r>
      <w:r>
        <w:tab/>
      </w:r>
      <w:r>
        <w:tab/>
      </w:r>
      <w:r>
        <w:tab/>
        <w:t>18.630,28</w:t>
      </w:r>
      <w:r>
        <w:tab/>
      </w:r>
      <w:r>
        <w:tab/>
        <w:t>18.630,28</w:t>
      </w:r>
    </w:p>
    <w:p w:rsidRDefault="0066630D" w:rsidP="0066630D" w:rsidR="0066630D">
      <w:pPr>
        <w:jc w:val="both"/>
      </w:pPr>
      <w:r>
        <w:t>07.</w:t>
      </w:r>
      <w:r>
        <w:tab/>
        <w:t>16.7.</w:t>
      </w:r>
      <w:r>
        <w:tab/>
      </w:r>
      <w:r>
        <w:tab/>
        <w:t>KOVAČIĆ DARIO</w:t>
      </w:r>
      <w:r>
        <w:tab/>
      </w:r>
      <w:r>
        <w:tab/>
      </w:r>
      <w:r>
        <w:tab/>
        <w:t>20.829,96</w:t>
      </w:r>
      <w:r>
        <w:tab/>
      </w:r>
      <w:r>
        <w:tab/>
        <w:t>20.829,96</w:t>
      </w:r>
    </w:p>
    <w:p w:rsidRDefault="0066630D" w:rsidP="0066630D" w:rsidR="0066630D">
      <w:pPr>
        <w:jc w:val="both"/>
      </w:pPr>
      <w:r>
        <w:t>08.</w:t>
      </w:r>
      <w:r>
        <w:tab/>
        <w:t>16.8.</w:t>
      </w:r>
      <w:r>
        <w:tab/>
      </w:r>
      <w:r>
        <w:tab/>
        <w:t>KOVAČIČEK ANDREA</w:t>
      </w:r>
      <w:r>
        <w:tab/>
      </w:r>
      <w:r>
        <w:tab/>
        <w:t>16.206,64</w:t>
      </w:r>
      <w:r>
        <w:tab/>
      </w:r>
      <w:r>
        <w:tab/>
        <w:t>16.206,64</w:t>
      </w:r>
    </w:p>
    <w:p w:rsidRDefault="0066630D" w:rsidP="0066630D" w:rsidR="0066630D">
      <w:pPr>
        <w:jc w:val="both"/>
      </w:pPr>
      <w:r>
        <w:t>09.</w:t>
      </w:r>
      <w:r>
        <w:tab/>
        <w:t>16.9.</w:t>
      </w:r>
      <w:r>
        <w:tab/>
      </w:r>
      <w:r>
        <w:tab/>
        <w:t>NOVAKOVIĆ DRAGO</w:t>
      </w:r>
      <w:r>
        <w:tab/>
      </w:r>
      <w:r>
        <w:tab/>
        <w:t>23.945,00</w:t>
      </w:r>
      <w:r>
        <w:tab/>
      </w:r>
      <w:r>
        <w:tab/>
        <w:t>23.945,00</w:t>
      </w:r>
    </w:p>
    <w:p w:rsidRDefault="0066630D" w:rsidP="0066630D" w:rsidR="0066630D">
      <w:pPr>
        <w:jc w:val="both"/>
      </w:pPr>
      <w:r>
        <w:t>10.</w:t>
      </w:r>
      <w:r>
        <w:tab/>
        <w:t>16.10.</w:t>
      </w:r>
      <w:r>
        <w:tab/>
      </w:r>
      <w:r>
        <w:tab/>
        <w:t>POPOVIĆ DAMIR</w:t>
      </w:r>
      <w:r>
        <w:tab/>
      </w:r>
      <w:r>
        <w:tab/>
      </w:r>
      <w:r>
        <w:tab/>
        <w:t>18.630,28</w:t>
      </w:r>
      <w:r>
        <w:tab/>
      </w:r>
      <w:r>
        <w:tab/>
        <w:t>18.630,28</w:t>
      </w:r>
    </w:p>
    <w:p w:rsidRDefault="0066630D" w:rsidP="0066630D" w:rsidR="0066630D">
      <w:pPr>
        <w:jc w:val="both"/>
      </w:pPr>
      <w:r>
        <w:t>11.</w:t>
      </w:r>
      <w:r>
        <w:tab/>
        <w:t>16.11.</w:t>
      </w:r>
      <w:r>
        <w:tab/>
      </w:r>
      <w:r>
        <w:tab/>
        <w:t>TOMIĆ RUŽICA</w:t>
      </w:r>
      <w:r>
        <w:tab/>
      </w:r>
      <w:r>
        <w:tab/>
      </w:r>
      <w:r>
        <w:tab/>
        <w:t>18.630,28</w:t>
      </w:r>
      <w:r>
        <w:tab/>
      </w:r>
      <w:r>
        <w:tab/>
        <w:t>18.630,28</w:t>
      </w:r>
    </w:p>
    <w:p w:rsidRDefault="0066630D" w:rsidP="0066630D" w:rsidR="0066630D">
      <w:pPr>
        <w:jc w:val="both"/>
      </w:pPr>
      <w:r>
        <w:t>12.</w:t>
      </w:r>
      <w:r>
        <w:tab/>
        <w:t>16.12.</w:t>
      </w:r>
      <w:r>
        <w:tab/>
      </w:r>
      <w:r>
        <w:tab/>
        <w:t>VUČILOVSKI DUBRAVKO</w:t>
      </w:r>
      <w:r>
        <w:tab/>
        <w:t>20.769,39</w:t>
      </w:r>
      <w:r>
        <w:tab/>
      </w:r>
      <w:r>
        <w:tab/>
        <w:t>20.769,39</w:t>
      </w:r>
    </w:p>
    <w:p w:rsidRDefault="0066630D" w:rsidP="0066630D" w:rsidR="0066630D">
      <w:pPr>
        <w:jc w:val="both"/>
      </w:pPr>
      <w:r>
        <w:t>--------------------------------------------------------------------------------------------------------------</w:t>
      </w:r>
    </w:p>
    <w:p w:rsidRDefault="0066630D" w:rsidP="0066630D" w:rsidR="0066630D">
      <w:pPr>
        <w:jc w:val="both"/>
      </w:pPr>
      <w:r>
        <w:tab/>
      </w:r>
      <w:r>
        <w:tab/>
      </w:r>
      <w:r>
        <w:tab/>
        <w:t>UKUPNO</w:t>
      </w:r>
      <w:r>
        <w:tab/>
      </w:r>
      <w:r>
        <w:tab/>
      </w:r>
      <w:r>
        <w:tab/>
        <w:t xml:space="preserve">         228.845,31</w:t>
      </w:r>
      <w:r>
        <w:tab/>
      </w:r>
      <w:r>
        <w:tab/>
        <w:t>228.845,31</w:t>
      </w:r>
    </w:p>
    <w:p w:rsidRDefault="0066630D" w:rsidP="0066630D" w:rsidR="0066630D">
      <w:pPr>
        <w:jc w:val="both"/>
      </w:pPr>
      <w:r>
        <w:t>--------------------------------------------------------------------------------------------------------------</w:t>
      </w:r>
    </w:p>
    <w:p w:rsidRDefault="0066630D" w:rsidP="0066630D" w:rsidR="0066630D">
      <w:pPr>
        <w:jc w:val="both"/>
      </w:pPr>
    </w:p>
    <w:p w:rsidRDefault="0066630D" w:rsidP="0066630D" w:rsidR="0066630D">
      <w:pPr>
        <w:jc w:val="both"/>
      </w:pPr>
      <w:r>
        <w:tab/>
        <w:t>II</w:t>
      </w:r>
      <w:r>
        <w:tab/>
        <w:t>UTVRĐENE TRAŽBINE VJEROVNIKA DRUGOG VIŠEG ISPLATNOG REDA</w:t>
      </w:r>
    </w:p>
    <w:p w:rsidRDefault="0066630D" w:rsidP="0066630D" w:rsidR="0066630D">
      <w:pPr>
        <w:jc w:val="both"/>
      </w:pPr>
      <w:r>
        <w:t>Red.  Broj</w:t>
      </w:r>
      <w:r>
        <w:tab/>
      </w:r>
      <w:r>
        <w:tab/>
        <w:t>NAZIV I ADRESA</w:t>
      </w:r>
      <w:r>
        <w:tab/>
      </w:r>
      <w:r>
        <w:tab/>
      </w:r>
      <w:r>
        <w:tab/>
        <w:t xml:space="preserve">PRIJAVLJENO </w:t>
      </w:r>
      <w:r>
        <w:tab/>
        <w:t>PRIZNATO</w:t>
      </w:r>
    </w:p>
    <w:p w:rsidRDefault="0066630D" w:rsidP="0066630D" w:rsidR="0066630D">
      <w:pPr>
        <w:jc w:val="both"/>
      </w:pPr>
      <w:r>
        <w:t>br.   prijave</w:t>
      </w:r>
      <w:r>
        <w:tab/>
      </w:r>
      <w:r>
        <w:tab/>
        <w:t xml:space="preserve">  VJEROVNIKA</w:t>
      </w:r>
    </w:p>
    <w:p w:rsidRDefault="0066630D" w:rsidP="0066630D" w:rsidR="0066630D">
      <w:pPr>
        <w:jc w:val="both"/>
      </w:pPr>
    </w:p>
    <w:p w:rsidRDefault="0066630D" w:rsidP="0066630D" w:rsidR="0066630D">
      <w:pPr>
        <w:jc w:val="both"/>
      </w:pPr>
      <w:r>
        <w:t>01.</w:t>
      </w:r>
      <w:r>
        <w:tab/>
        <w:t>1</w:t>
      </w:r>
      <w:r>
        <w:tab/>
        <w:t xml:space="preserve">VG ČISTOĆA d.o.o., Velika </w:t>
      </w:r>
    </w:p>
    <w:p w:rsidRDefault="0066630D" w:rsidP="0066630D" w:rsidR="0066630D">
      <w:pPr>
        <w:jc w:val="both"/>
      </w:pPr>
      <w:r>
        <w:tab/>
      </w:r>
      <w:r>
        <w:tab/>
        <w:t>Gorica, Kolodvorska 64</w:t>
      </w:r>
      <w:r>
        <w:tab/>
      </w:r>
      <w:r>
        <w:tab/>
      </w:r>
      <w:r>
        <w:tab/>
        <w:t xml:space="preserve">  22.757,33</w:t>
      </w:r>
      <w:r>
        <w:tab/>
      </w:r>
      <w:r>
        <w:tab/>
        <w:t xml:space="preserve">  22.757,33</w:t>
      </w:r>
    </w:p>
    <w:p w:rsidRDefault="0066630D" w:rsidP="0066630D" w:rsidR="0066630D">
      <w:pPr>
        <w:jc w:val="both"/>
      </w:pPr>
    </w:p>
    <w:p w:rsidRDefault="0066630D" w:rsidP="0066630D" w:rsidR="0066630D">
      <w:pPr>
        <w:jc w:val="both"/>
      </w:pPr>
    </w:p>
    <w:p w:rsidRDefault="0066630D" w:rsidP="0066630D" w:rsidR="0066630D">
      <w:pPr>
        <w:jc w:val="both"/>
      </w:pPr>
    </w:p>
    <w:p w:rsidRDefault="0066630D" w:rsidP="0066630D" w:rsidR="0066630D">
      <w:pPr>
        <w:jc w:val="both"/>
      </w:pPr>
      <w:r>
        <w:t>02.</w:t>
      </w:r>
      <w:r>
        <w:tab/>
        <w:t>2</w:t>
      </w:r>
      <w:r>
        <w:tab/>
        <w:t>PODRAVSKA BANKA d.d.</w:t>
      </w:r>
    </w:p>
    <w:p w:rsidRDefault="0066630D" w:rsidP="0066630D" w:rsidR="0066630D">
      <w:pPr>
        <w:jc w:val="both"/>
      </w:pPr>
      <w:r>
        <w:tab/>
      </w:r>
      <w:r>
        <w:tab/>
        <w:t>Koprivnica, Opatička 3</w:t>
      </w:r>
      <w:r>
        <w:tab/>
      </w:r>
      <w:r>
        <w:tab/>
      </w:r>
      <w:r>
        <w:tab/>
        <w:t xml:space="preserve">       581,12</w:t>
      </w:r>
      <w:r>
        <w:tab/>
      </w:r>
      <w:r>
        <w:tab/>
        <w:t xml:space="preserve">      581,12</w:t>
      </w:r>
    </w:p>
    <w:p w:rsidRDefault="0066630D" w:rsidP="0066630D" w:rsidR="0066630D">
      <w:pPr>
        <w:jc w:val="both"/>
      </w:pPr>
      <w:r>
        <w:t>03.</w:t>
      </w:r>
      <w:r>
        <w:tab/>
        <w:t>3</w:t>
      </w:r>
      <w:r>
        <w:tab/>
        <w:t xml:space="preserve">KERSCHOFFEST ZAGREB d.o.o. </w:t>
      </w:r>
    </w:p>
    <w:p w:rsidRDefault="0066630D" w:rsidP="0066630D" w:rsidR="0066630D">
      <w:pPr>
        <w:jc w:val="both"/>
      </w:pPr>
      <w:r>
        <w:tab/>
      </w:r>
      <w:r>
        <w:tab/>
        <w:t>Zagreb, Ježdovečka 112</w:t>
      </w:r>
      <w:r>
        <w:tab/>
      </w:r>
      <w:r>
        <w:tab/>
      </w:r>
      <w:r>
        <w:tab/>
        <w:t xml:space="preserve">  80.186,76</w:t>
      </w:r>
      <w:r>
        <w:tab/>
      </w:r>
      <w:r>
        <w:tab/>
        <w:t xml:space="preserve">  80.186,76</w:t>
      </w:r>
    </w:p>
    <w:p w:rsidRDefault="0066630D" w:rsidP="0066630D" w:rsidR="0066630D">
      <w:pPr>
        <w:jc w:val="both"/>
      </w:pPr>
      <w:r>
        <w:t>04.</w:t>
      </w:r>
      <w:r>
        <w:tab/>
        <w:t>4</w:t>
      </w:r>
      <w:r>
        <w:tab/>
        <w:t>ALLIANZ ZAGREB d.d., Zagreb</w:t>
      </w:r>
    </w:p>
    <w:p w:rsidRDefault="0066630D" w:rsidP="0066630D" w:rsidR="0066630D">
      <w:pPr>
        <w:jc w:val="both"/>
      </w:pPr>
      <w:r>
        <w:tab/>
      </w:r>
      <w:r>
        <w:tab/>
        <w:t>Heinzelova 70</w:t>
      </w:r>
      <w:r>
        <w:tab/>
      </w:r>
      <w:r>
        <w:tab/>
      </w:r>
      <w:r>
        <w:tab/>
      </w:r>
      <w:r>
        <w:tab/>
      </w:r>
      <w:r>
        <w:tab/>
        <w:t xml:space="preserve">    6.228,12</w:t>
      </w:r>
      <w:r>
        <w:tab/>
      </w:r>
      <w:r>
        <w:tab/>
        <w:t xml:space="preserve">    6.228,12</w:t>
      </w:r>
    </w:p>
    <w:p w:rsidRDefault="0066630D" w:rsidP="0066630D" w:rsidR="0066630D">
      <w:pPr>
        <w:jc w:val="both"/>
      </w:pPr>
      <w:r>
        <w:t>05.</w:t>
      </w:r>
      <w:r>
        <w:tab/>
        <w:t>6</w:t>
      </w:r>
      <w:r>
        <w:tab/>
        <w:t xml:space="preserve">HRVATSKA BANKA ZA </w:t>
      </w:r>
    </w:p>
    <w:p w:rsidRDefault="0066630D" w:rsidP="0066630D" w:rsidR="0066630D">
      <w:pPr>
        <w:jc w:val="both"/>
      </w:pPr>
      <w:r>
        <w:tab/>
      </w:r>
      <w:r>
        <w:tab/>
        <w:t>OBNOVU I RAZVITAK, Zagreb</w:t>
      </w:r>
    </w:p>
    <w:p w:rsidRDefault="0066630D" w:rsidP="0066630D" w:rsidR="0066630D">
      <w:pPr>
        <w:jc w:val="both"/>
      </w:pPr>
      <w:r>
        <w:tab/>
      </w:r>
      <w:r>
        <w:tab/>
        <w:t>Strossmayerov trg 9</w:t>
      </w:r>
      <w:r>
        <w:tab/>
      </w:r>
      <w:r>
        <w:tab/>
      </w:r>
      <w:r>
        <w:tab/>
      </w:r>
      <w:r>
        <w:tab/>
        <w:t>910.243,84</w:t>
      </w:r>
      <w:r>
        <w:tab/>
      </w:r>
      <w:r>
        <w:tab/>
        <w:t>910.243,84</w:t>
      </w:r>
    </w:p>
    <w:p w:rsidRDefault="0066630D" w:rsidP="0066630D" w:rsidR="0066630D">
      <w:pPr>
        <w:jc w:val="both"/>
      </w:pPr>
      <w:r>
        <w:t>06.</w:t>
      </w:r>
      <w:r>
        <w:tab/>
        <w:t>7</w:t>
      </w:r>
      <w:r>
        <w:tab/>
        <w:t>RH-MINISTARSTVO FINANCIJA</w:t>
      </w:r>
      <w:r>
        <w:tab/>
      </w:r>
      <w:r>
        <w:tab/>
        <w:t>224.727,57</w:t>
      </w:r>
      <w:r>
        <w:tab/>
      </w:r>
      <w:r>
        <w:tab/>
        <w:t>224.727,57</w:t>
      </w:r>
    </w:p>
    <w:p w:rsidRDefault="0066630D" w:rsidP="0066630D" w:rsidR="0066630D">
      <w:pPr>
        <w:jc w:val="both"/>
      </w:pPr>
      <w:r>
        <w:t>07.</w:t>
      </w:r>
      <w:r>
        <w:tab/>
        <w:t>8</w:t>
      </w:r>
      <w:r>
        <w:tab/>
        <w:t>SG LEASING d.o.o. Zagreb</w:t>
      </w:r>
    </w:p>
    <w:p w:rsidRDefault="0066630D" w:rsidP="0066630D" w:rsidR="0066630D">
      <w:pPr>
        <w:jc w:val="both"/>
      </w:pPr>
      <w:r>
        <w:tab/>
      </w:r>
      <w:r>
        <w:tab/>
        <w:t>Ul. Grada Vukovara 284</w:t>
      </w:r>
      <w:r>
        <w:tab/>
      </w:r>
      <w:r>
        <w:tab/>
      </w:r>
      <w:r>
        <w:tab/>
        <w:t>447.544,83</w:t>
      </w:r>
      <w:r>
        <w:tab/>
      </w:r>
      <w:r>
        <w:tab/>
        <w:t>447.544,83</w:t>
      </w:r>
    </w:p>
    <w:p w:rsidRDefault="0066630D" w:rsidP="0066630D" w:rsidR="0066630D">
      <w:pPr>
        <w:jc w:val="both"/>
      </w:pPr>
      <w:r>
        <w:t>08.</w:t>
      </w:r>
      <w:r>
        <w:tab/>
        <w:t>9</w:t>
      </w:r>
      <w:r>
        <w:tab/>
        <w:t>ODVJETNICA IRENA KELAVA</w:t>
      </w:r>
    </w:p>
    <w:p w:rsidRDefault="0066630D" w:rsidP="0066630D" w:rsidR="0066630D">
      <w:pPr>
        <w:jc w:val="both"/>
      </w:pPr>
      <w:r>
        <w:tab/>
      </w:r>
      <w:r>
        <w:tab/>
        <w:t>Zagreb, Gredička 23</w:t>
      </w:r>
      <w:r>
        <w:tab/>
      </w:r>
      <w:r>
        <w:tab/>
      </w:r>
      <w:r>
        <w:tab/>
      </w:r>
      <w:r>
        <w:tab/>
        <w:t xml:space="preserve">   6.497,14</w:t>
      </w:r>
      <w:r>
        <w:tab/>
      </w:r>
      <w:r>
        <w:tab/>
        <w:t xml:space="preserve">    6.497,14</w:t>
      </w:r>
    </w:p>
    <w:p w:rsidRDefault="0066630D" w:rsidP="0066630D" w:rsidR="0066630D">
      <w:pPr>
        <w:jc w:val="both"/>
      </w:pPr>
      <w:r>
        <w:t>09.</w:t>
      </w:r>
      <w:r>
        <w:tab/>
        <w:t>10</w:t>
      </w:r>
      <w:r>
        <w:tab/>
        <w:t xml:space="preserve">CROATIA OSIGURANJE d.d. </w:t>
      </w:r>
    </w:p>
    <w:p w:rsidRDefault="0066630D" w:rsidP="0066630D" w:rsidR="0066630D">
      <w:pPr>
        <w:jc w:val="both"/>
      </w:pPr>
      <w:r>
        <w:tab/>
      </w:r>
      <w:r>
        <w:tab/>
        <w:t>Zagreb, Miramarska 22</w:t>
      </w:r>
      <w:r>
        <w:tab/>
      </w:r>
      <w:r>
        <w:tab/>
      </w:r>
      <w:r>
        <w:tab/>
        <w:t xml:space="preserve">   4.704,12</w:t>
      </w:r>
      <w:r>
        <w:tab/>
      </w:r>
      <w:r>
        <w:tab/>
        <w:t xml:space="preserve">    4.704,12</w:t>
      </w:r>
    </w:p>
    <w:p w:rsidRDefault="0066630D" w:rsidP="0066630D" w:rsidR="0066630D">
      <w:pPr>
        <w:jc w:val="both"/>
      </w:pPr>
      <w:r>
        <w:t>10.</w:t>
      </w:r>
      <w:r>
        <w:tab/>
        <w:t>12</w:t>
      </w:r>
      <w:r>
        <w:tab/>
        <w:t>C.P.A. d.o.o. Kalesija, Tojšići bb</w:t>
      </w:r>
    </w:p>
    <w:p w:rsidRDefault="0066630D" w:rsidP="0066630D" w:rsidR="0066630D">
      <w:pPr>
        <w:jc w:val="both"/>
      </w:pPr>
      <w:r>
        <w:tab/>
      </w:r>
      <w:r>
        <w:tab/>
        <w:t>BiH</w:t>
      </w:r>
      <w:r>
        <w:tab/>
      </w:r>
      <w:r>
        <w:tab/>
      </w:r>
      <w:r>
        <w:tab/>
      </w:r>
      <w:r>
        <w:tab/>
      </w:r>
      <w:r>
        <w:tab/>
      </w:r>
      <w:r>
        <w:tab/>
        <w:t>129.825,85</w:t>
      </w:r>
      <w:r>
        <w:tab/>
      </w:r>
      <w:r>
        <w:tab/>
        <w:t>129.825,85</w:t>
      </w:r>
    </w:p>
    <w:p w:rsidRDefault="0066630D" w:rsidP="0066630D" w:rsidR="0066630D">
      <w:pPr>
        <w:jc w:val="both"/>
      </w:pPr>
      <w:r>
        <w:t>11.</w:t>
      </w:r>
      <w:r>
        <w:tab/>
        <w:t>13</w:t>
      </w:r>
      <w:r>
        <w:tab/>
        <w:t>VIPnet d.o.o. Zagreb, Vrtni put 1</w:t>
      </w:r>
      <w:r>
        <w:tab/>
      </w:r>
      <w:r>
        <w:tab/>
        <w:t xml:space="preserve">       894,58</w:t>
      </w:r>
      <w:r>
        <w:tab/>
      </w:r>
      <w:r>
        <w:tab/>
        <w:t xml:space="preserve">       894,58</w:t>
      </w:r>
    </w:p>
    <w:p w:rsidRDefault="0066630D" w:rsidP="0066630D" w:rsidR="0066630D">
      <w:pPr>
        <w:jc w:val="both"/>
      </w:pPr>
      <w:r>
        <w:t>12.</w:t>
      </w:r>
      <w:r>
        <w:tab/>
        <w:t>14</w:t>
      </w:r>
      <w:r>
        <w:tab/>
        <w:t>HEP-Opskrba d.o.o. Zagreb</w:t>
      </w:r>
    </w:p>
    <w:p w:rsidRDefault="0066630D" w:rsidP="0066630D" w:rsidR="0066630D">
      <w:pPr>
        <w:jc w:val="both"/>
      </w:pPr>
      <w:r>
        <w:tab/>
      </w:r>
      <w:r>
        <w:tab/>
        <w:t>Ul. grada Vukovara 37</w:t>
      </w:r>
      <w:r>
        <w:tab/>
      </w:r>
      <w:r>
        <w:tab/>
      </w:r>
      <w:r>
        <w:tab/>
        <w:t xml:space="preserve">    4.655,46</w:t>
      </w:r>
      <w:r>
        <w:tab/>
      </w:r>
      <w:r>
        <w:tab/>
        <w:t xml:space="preserve">    1.736,17</w:t>
      </w:r>
    </w:p>
    <w:p w:rsidRDefault="0066630D" w:rsidP="0066630D" w:rsidR="0066630D">
      <w:pPr>
        <w:jc w:val="both"/>
      </w:pPr>
      <w:r>
        <w:t>13.</w:t>
      </w:r>
      <w:r>
        <w:tab/>
        <w:t>15</w:t>
      </w:r>
      <w:r>
        <w:tab/>
        <w:t>UNICREDIT LEASING CROATIA</w:t>
      </w:r>
    </w:p>
    <w:p w:rsidRDefault="0066630D" w:rsidP="0066630D" w:rsidR="0066630D">
      <w:pPr>
        <w:jc w:val="both"/>
      </w:pPr>
      <w:r>
        <w:tab/>
      </w:r>
      <w:r>
        <w:tab/>
        <w:t>Zagreb, Heinzelova 33</w:t>
      </w:r>
      <w:r>
        <w:tab/>
      </w:r>
      <w:r>
        <w:tab/>
      </w:r>
      <w:r>
        <w:tab/>
        <w:t>343.761,14</w:t>
      </w:r>
      <w:r>
        <w:tab/>
      </w:r>
      <w:r>
        <w:tab/>
        <w:t>343.761,14</w:t>
      </w:r>
    </w:p>
    <w:p w:rsidRDefault="0066630D" w:rsidP="0066630D" w:rsidR="0066630D">
      <w:pPr>
        <w:jc w:val="both"/>
      </w:pPr>
      <w:r>
        <w:t>14.</w:t>
      </w:r>
      <w:r>
        <w:tab/>
        <w:t>16</w:t>
      </w:r>
      <w:r>
        <w:tab/>
        <w:t>PETROL d.o.o., Zagreb</w:t>
      </w:r>
    </w:p>
    <w:p w:rsidRDefault="0066630D" w:rsidP="0066630D" w:rsidR="0066630D">
      <w:pPr>
        <w:jc w:val="both"/>
      </w:pPr>
      <w:r>
        <w:tab/>
      </w:r>
      <w:r>
        <w:tab/>
        <w:t>Oreškovićeva 6h</w:t>
      </w:r>
      <w:r>
        <w:tab/>
      </w:r>
      <w:r>
        <w:tab/>
      </w:r>
      <w:r>
        <w:tab/>
      </w:r>
      <w:r>
        <w:tab/>
        <w:t xml:space="preserve">  37.146,57</w:t>
      </w:r>
      <w:r>
        <w:tab/>
      </w:r>
      <w:r>
        <w:tab/>
        <w:t xml:space="preserve">  37.146,57</w:t>
      </w:r>
    </w:p>
    <w:p w:rsidRDefault="0066630D" w:rsidP="0066630D" w:rsidR="0066630D">
      <w:pPr>
        <w:jc w:val="both"/>
      </w:pPr>
      <w:r>
        <w:t>---------------------------------------------------------------------------------------------------------------</w:t>
      </w:r>
    </w:p>
    <w:p w:rsidRDefault="00A30C01" w:rsidP="0066630D" w:rsidR="00D260C5">
      <w:pPr>
        <w:jc w:val="both"/>
      </w:pPr>
      <w:r>
        <w:tab/>
      </w:r>
      <w:r>
        <w:tab/>
        <w:t>UKUPNO</w:t>
      </w:r>
      <w:r>
        <w:tab/>
      </w:r>
      <w:r w:rsidR="00D260C5">
        <w:tab/>
      </w:r>
      <w:r w:rsidR="00D260C5">
        <w:tab/>
      </w:r>
      <w:r w:rsidR="00D260C5">
        <w:tab/>
        <w:t xml:space="preserve">        2.688.768,89</w:t>
      </w:r>
      <w:r w:rsidR="00D260C5">
        <w:tab/>
        <w:t xml:space="preserve">        2.216.835,14</w:t>
      </w:r>
    </w:p>
    <w:p w:rsidRDefault="00D260C5" w:rsidP="0066630D" w:rsidR="0066630D">
      <w:pPr>
        <w:jc w:val="both"/>
      </w:pPr>
      <w:r>
        <w:t>---------------------------------------------------------------------------------------------------------------</w:t>
      </w:r>
    </w:p>
    <w:p w:rsidRDefault="0066630D" w:rsidP="0066630D" w:rsidR="0066630D">
      <w:pPr>
        <w:jc w:val="both"/>
      </w:pPr>
    </w:p>
    <w:p w:rsidRDefault="0066630D" w:rsidP="0066630D" w:rsidR="0066630D">
      <w:pPr>
        <w:jc w:val="both"/>
      </w:pPr>
      <w:r>
        <w:tab/>
        <w:t>III</w:t>
      </w:r>
      <w:r>
        <w:tab/>
        <w:t>OSPORENE TRAŽBINE VJEROVNIKA DRUGOG VIŠEG ISPLATNOG REDA</w:t>
      </w:r>
    </w:p>
    <w:p w:rsidRDefault="0066630D" w:rsidP="0066630D" w:rsidR="0066630D">
      <w:pPr>
        <w:jc w:val="both"/>
      </w:pPr>
      <w:r>
        <w:t>Red.  Broj</w:t>
      </w:r>
      <w:r>
        <w:tab/>
      </w:r>
      <w:r>
        <w:tab/>
        <w:t>NAZIV I ADRESA</w:t>
      </w:r>
      <w:r>
        <w:tab/>
      </w:r>
      <w:r>
        <w:tab/>
      </w:r>
      <w:r>
        <w:tab/>
        <w:t xml:space="preserve">PRIJAVLJENO </w:t>
      </w:r>
      <w:r>
        <w:tab/>
        <w:t>OSPORENO</w:t>
      </w:r>
    </w:p>
    <w:p w:rsidRDefault="0066630D" w:rsidP="0066630D" w:rsidR="0066630D">
      <w:pPr>
        <w:jc w:val="both"/>
      </w:pPr>
      <w:r>
        <w:t>br.   prijave</w:t>
      </w:r>
      <w:r>
        <w:tab/>
      </w:r>
      <w:r>
        <w:tab/>
        <w:t xml:space="preserve">  VJEROVNIKA</w:t>
      </w:r>
    </w:p>
    <w:p w:rsidRDefault="0066630D" w:rsidP="0066630D" w:rsidR="0066630D">
      <w:pPr>
        <w:jc w:val="both"/>
      </w:pPr>
    </w:p>
    <w:p w:rsidRDefault="0066630D" w:rsidP="0066630D" w:rsidR="0066630D">
      <w:pPr>
        <w:jc w:val="both"/>
      </w:pPr>
      <w:r>
        <w:t>01.</w:t>
      </w:r>
      <w:r>
        <w:tab/>
        <w:t>5</w:t>
      </w:r>
      <w:r>
        <w:tab/>
        <w:t>HEP-ODS d.o.o. Zagreb</w:t>
      </w:r>
    </w:p>
    <w:p w:rsidRDefault="0066630D" w:rsidP="0066630D" w:rsidR="0066630D">
      <w:pPr>
        <w:jc w:val="both"/>
      </w:pPr>
      <w:r>
        <w:tab/>
      </w:r>
      <w:r>
        <w:tab/>
        <w:t>Ul. grada Vukovara 37</w:t>
      </w:r>
      <w:r>
        <w:tab/>
      </w:r>
      <w:r>
        <w:tab/>
      </w:r>
      <w:r>
        <w:tab/>
        <w:t xml:space="preserve">    3.984,49</w:t>
      </w:r>
      <w:r>
        <w:tab/>
      </w:r>
      <w:r>
        <w:tab/>
        <w:t xml:space="preserve">    3.984,49</w:t>
      </w:r>
    </w:p>
    <w:p w:rsidRDefault="0066630D" w:rsidP="0066630D" w:rsidR="0066630D">
      <w:pPr>
        <w:jc w:val="both"/>
      </w:pPr>
      <w:r>
        <w:t>02.</w:t>
      </w:r>
      <w:r>
        <w:tab/>
        <w:t>11</w:t>
      </w:r>
      <w:r>
        <w:tab/>
        <w:t>RAIFFEISENBANK HALBENRAIN</w:t>
      </w:r>
    </w:p>
    <w:p w:rsidRDefault="0066630D" w:rsidP="0066630D" w:rsidR="0066630D">
      <w:pPr>
        <w:jc w:val="both"/>
      </w:pPr>
      <w:r>
        <w:tab/>
      </w:r>
      <w:r>
        <w:tab/>
        <w:t xml:space="preserve">TIESCHEN eGen, Halbenrain 125, </w:t>
      </w:r>
    </w:p>
    <w:p w:rsidRDefault="0066630D" w:rsidP="0066630D" w:rsidR="0066630D">
      <w:pPr>
        <w:jc w:val="both"/>
      </w:pPr>
      <w:r>
        <w:tab/>
      </w:r>
      <w:r>
        <w:tab/>
        <w:t>Halbenrain, Austria</w:t>
      </w:r>
      <w:r>
        <w:tab/>
      </w:r>
      <w:r>
        <w:tab/>
      </w:r>
      <w:r>
        <w:tab/>
      </w:r>
      <w:r>
        <w:tab/>
        <w:t>465.029,97</w:t>
      </w:r>
      <w:r>
        <w:tab/>
      </w:r>
      <w:r>
        <w:tab/>
        <w:t>465.029,97</w:t>
      </w:r>
    </w:p>
    <w:p w:rsidRDefault="0066630D" w:rsidP="0066630D" w:rsidR="0066630D">
      <w:pPr>
        <w:jc w:val="both"/>
      </w:pPr>
      <w:r>
        <w:t>03.</w:t>
      </w:r>
      <w:r>
        <w:tab/>
        <w:t>14</w:t>
      </w:r>
      <w:r>
        <w:tab/>
        <w:t xml:space="preserve">HEP-Opskrba d.o.o. Zagreb, </w:t>
      </w:r>
    </w:p>
    <w:p w:rsidRDefault="0066630D" w:rsidP="0066630D" w:rsidR="0066630D">
      <w:pPr>
        <w:jc w:val="both"/>
      </w:pPr>
      <w:r>
        <w:tab/>
      </w:r>
      <w:r>
        <w:tab/>
        <w:t>Ulica grada Vukovara 37</w:t>
      </w:r>
      <w:r>
        <w:tab/>
      </w:r>
      <w:r>
        <w:tab/>
      </w:r>
      <w:r>
        <w:tab/>
        <w:t xml:space="preserve">    4.655,46</w:t>
      </w:r>
      <w:r>
        <w:tab/>
      </w:r>
      <w:r>
        <w:tab/>
        <w:t xml:space="preserve">   2.919,29</w:t>
      </w:r>
    </w:p>
    <w:p w:rsidRDefault="00D260C5" w:rsidP="0066630D" w:rsidR="00D260C5">
      <w:pPr>
        <w:jc w:val="both"/>
      </w:pPr>
      <w:r>
        <w:t>--------------------------------------------------------------------------------------------------------------</w:t>
      </w:r>
    </w:p>
    <w:p w:rsidRDefault="00D260C5" w:rsidP="0066630D" w:rsidR="00D260C5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471.933,75</w:t>
      </w:r>
    </w:p>
    <w:p w:rsidRDefault="00D260C5" w:rsidP="0066630D" w:rsidR="00D260C5">
      <w:pPr>
        <w:jc w:val="both"/>
      </w:pPr>
      <w:r>
        <w:t>---------------------------------------------------------------------------------------------------------------</w:t>
      </w:r>
    </w:p>
    <w:p w:rsidRDefault="00D260C5" w:rsidP="0066630D" w:rsidR="00D260C5">
      <w:pPr>
        <w:jc w:val="both"/>
      </w:pPr>
    </w:p>
    <w:p w:rsidRDefault="00677538" w:rsidP="00677538" w:rsidR="00677538">
      <w:pPr>
        <w:jc w:val="both"/>
        <w:rPr>
          <w:sz w:val="22"/>
          <w:szCs w:val="22"/>
        </w:rPr>
      </w:pPr>
    </w:p>
    <w:p w:rsidRDefault="00E75225" w:rsidP="00E75225" w:rsidR="00E75225" w:rsidRPr="00887403">
      <w:pPr>
        <w:ind w:firstLine="708"/>
        <w:rPr>
          <w:bCs/>
        </w:rPr>
      </w:pPr>
      <w:r>
        <w:rPr>
          <w:sz w:val="22"/>
          <w:szCs w:val="22"/>
        </w:rPr>
        <w:lastRenderedPageBreak/>
        <w:tab/>
      </w: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E75225" w:rsidP="00E75225" w:rsidR="00E75225" w:rsidRPr="00887403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E75225" w:rsidP="00677538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D260C5" w:rsidP="00D260C5" w:rsidR="00D260C5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D260C5" w:rsidP="00D260C5" w:rsidR="00D260C5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</w:t>
      </w:r>
      <w:r>
        <w:t>i II</w:t>
      </w:r>
      <w:r w:rsidRPr="00500F83">
        <w:t xml:space="preserve"> izreke s obzirom da  ih je priznao stečajni upravitelj, a nisu osporena od strane vjerovnika na ispitnom ročištu.</w:t>
      </w:r>
    </w:p>
    <w:p w:rsidRDefault="00D260C5" w:rsidP="00D260C5" w:rsidR="00D260C5">
      <w:pPr>
        <w:ind w:firstLine="708"/>
      </w:pPr>
      <w:r w:rsidRPr="00406763">
        <w:t xml:space="preserve">Vjerovniku </w:t>
      </w:r>
      <w:r>
        <w:t>HEP-ODS d.o.o. Zagreb</w:t>
      </w:r>
      <w:r w:rsidRPr="00406763">
        <w:t xml:space="preserve"> osporen</w:t>
      </w:r>
      <w:r>
        <w:t>a</w:t>
      </w:r>
      <w:r w:rsidRPr="00406763">
        <w:t xml:space="preserve"> </w:t>
      </w:r>
      <w:r>
        <w:t xml:space="preserve">je tražbina u cijelosti jer je istu podmirila tvrtka KREDAP kao najmoprimac poslovnog prostora. </w:t>
      </w:r>
    </w:p>
    <w:p w:rsidRDefault="00D260C5" w:rsidP="00D260C5" w:rsidR="00D260C5">
      <w:pPr>
        <w:jc w:val="both"/>
      </w:pPr>
      <w:r>
        <w:tab/>
        <w:t xml:space="preserve">Vjerovniku   RAIFFEISENBANK HALBENRAIN TIESCHEN eGen osporena je tražbina u cijelosti jer ova banka uopće nije u poslovnom donosu sa </w:t>
      </w:r>
      <w:r w:rsidR="006E3336">
        <w:t xml:space="preserve">društvom </w:t>
      </w:r>
      <w:r>
        <w:t xml:space="preserve">GRAKO d.o.o. u stečaju, nego se njezino </w:t>
      </w:r>
      <w:r w:rsidR="006E3336">
        <w:t>potraživanje</w:t>
      </w:r>
      <w:r>
        <w:t xml:space="preserve"> odnosi na Ivana Grabar kao fizičku osobu</w:t>
      </w:r>
      <w:r w:rsidR="006E3336">
        <w:t xml:space="preserve"> i njegov ugašeni obrt.</w:t>
      </w:r>
    </w:p>
    <w:p w:rsidRDefault="006E3336" w:rsidP="00D260C5" w:rsidR="006E3336" w:rsidRPr="00887403">
      <w:pPr>
        <w:jc w:val="both"/>
      </w:pPr>
      <w:r>
        <w:tab/>
        <w:t xml:space="preserve">Vjerovniku HEP-Opskrba d.o.o. Zagreb osporen je iznos od 2.919,29 kuna jer ga je u međuvremenu podmirila tvrtka KREDAP kao najmoprimac poslovnog prostora. </w:t>
      </w:r>
    </w:p>
    <w:p w:rsidRDefault="00D260C5" w:rsidP="00D260C5" w:rsidR="00D260C5" w:rsidRPr="00887403">
      <w:pPr>
        <w:ind w:firstLine="708"/>
      </w:pPr>
      <w:r w:rsidRPr="00887403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t>177 st</w:t>
        </w:r>
      </w:smartTag>
      <w:r w:rsidRPr="00887403">
        <w:t>. 4 Stečajnog zakona.</w:t>
      </w:r>
    </w:p>
    <w:p w:rsidRDefault="00D260C5" w:rsidP="00D260C5" w:rsidR="00D260C5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t>178 st</w:t>
        </w:r>
      </w:smartTag>
      <w:r w:rsidRPr="00887403">
        <w:t xml:space="preserve">. 1 Stečajnog zakona. 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D260C5">
        <w:t xml:space="preserve">16. prosinca 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2E3037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E3037" w:rsidR="002E30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E3037" w:rsidP="002E3037" w:rsidR="002E3037">
      <w:pPr>
        <w:ind w:firstLine="708" w:left="4956"/>
      </w:pPr>
      <w:r>
        <w:t>Vinka Mihalinčić</w:t>
      </w:r>
    </w:p>
    <w:p w:rsidRDefault="002E3037" w:rsidR="001E246B"/>
    <w:sectPr w:rsidSect="00E75225" w:rsidR="001E246B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3037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66630D">
          <w:t>436/15-32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2E3037"/>
    <w:rsid w:val="0030413A"/>
    <w:rsid w:val="00341B62"/>
    <w:rsid w:val="00345B69"/>
    <w:rsid w:val="00351FE2"/>
    <w:rsid w:val="00385F2F"/>
    <w:rsid w:val="003A7122"/>
    <w:rsid w:val="003D119D"/>
    <w:rsid w:val="003D60F1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6630D"/>
    <w:rsid w:val="00677538"/>
    <w:rsid w:val="006D37EF"/>
    <w:rsid w:val="006D7209"/>
    <w:rsid w:val="006E3336"/>
    <w:rsid w:val="007A5DAF"/>
    <w:rsid w:val="007C5E77"/>
    <w:rsid w:val="00852BC6"/>
    <w:rsid w:val="008817B9"/>
    <w:rsid w:val="008D12F2"/>
    <w:rsid w:val="009357C1"/>
    <w:rsid w:val="009D54ED"/>
    <w:rsid w:val="00A30C01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77517"/>
    <w:rsid w:val="00CB121F"/>
    <w:rsid w:val="00CC4CC9"/>
    <w:rsid w:val="00D260C5"/>
    <w:rsid w:val="00D3740D"/>
    <w:rsid w:val="00D46BDA"/>
    <w:rsid w:val="00D51262"/>
    <w:rsid w:val="00D92198"/>
    <w:rsid w:val="00DD686D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66598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E3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0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03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03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03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E3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0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03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03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03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GRAKO tvornica školske krede d.o.o. zastupanog po punomoćniku Ivan Grabar</izvorni_sadrzaj>
    <derivirana_varijabla naziv="DomainObject.Predmet.ProtustrankaFormated_1">  GRAKO tvornica školske krede d.o.o. zastupanog po punomoćniku Ivan Grabar</derivirana_varijabla>
  </DomainObject.Predmet.ProtustrankaFormated>
  <DomainObject.Predmet.ProtustrankaFormatedOIB>
    <izvorni_sadrzaj>  GRAKO tvornica školske krede d.o.o., OIB 73180531545 zastupanog po punomoćniku Ivan Grabar</izvorni_sadrzaj>
    <derivirana_varijabla naziv="DomainObject.Predmet.ProtustrankaFormatedOIB_1">  GRAKO tvornica školske krede d.o.o., OIB 73180531545 zastupanog po punomoćniku Ivan Grabar</derivirana_varijabla>
  </DomainObject.Predmet.ProtustrankaFormatedOIB>
  <DomainObject.Predmet.ProtustrankaFormatedWithAdress>
    <izvorni_sadrzaj> GRAKO tvornica školske krede d.o.o., Obrezina 81/a, 10410 Velika Gorica zastupanog po punomoćniku Ivan Grabar</izvorni_sadrzaj>
    <derivirana_varijabla naziv="DomainObject.Predmet.ProtustrankaFormatedWithAdress_1"> GRAKO tvornica školske krede d.o.o., Obrezina 81/a, 10410 Velika Gorica zastupanog po punomoćniku Ivan Grabar</derivirana_varijabla>
  </DomainObject.Predmet.ProtustrankaFormatedWithAdress>
  <DomainObject.Predmet.ProtustrankaFormatedWithAdressOIB>
    <izvorni_sadrzaj> GRAKO tvornica školske krede d.o.o., OIB 73180531545, Obrezina 81/a, 10410 Velika Gorica zastupanog po punomoćniku Ivan Grabar</izvorni_sadrzaj>
    <derivirana_varijabla naziv="DomainObject.Predmet.ProtustrankaFormatedWithAdressOIB_1"> GRAKO tvornica školske krede d.o.o., OIB 73180531545, Obrezina 81/a, 10410 Velika Gorica zastupanog po punomoćniku Ivan Grabar</derivirana_varijabla>
  </DomainObject.Predmet.ProtustrankaFormatedWithAdressOIB>
  <DomainObject.Predmet.ProtustrankaWithAdress>
    <izvorni_sadrzaj>GRAKO tvornica školske krede d.o.o. Obrezina 81/a, 10410 Velika Gorica</izvorni_sadrzaj>
    <derivirana_varijabla naziv="DomainObject.Predmet.ProtustrankaWithAdress_1">GRAKO tvornica školske krede d.o.o. Obrezina 81/a, 10410 Velika Gorica</derivirana_varijabla>
  </DomainObject.Predmet.ProtustrankaWithAdress>
  <DomainObject.Predmet.ProtustrankaWithAdressOIB>
    <izvorni_sadrzaj>GRAKO tvornica školske krede d.o.o., OIB 73180531545, Obrezina 81/a, 10410 Velika Gorica</izvorni_sadrzaj>
    <derivirana_varijabla naziv="DomainObject.Predmet.ProtustrankaWithAdressOIB_1">GRAKO tvornica školske krede d.o.o., OIB 73180531545, Obrezina 81/a, 10410 Velika Gorica</derivirana_varijabla>
  </DomainObject.Predmet.ProtustrankaWithAdressOIB>
  <DomainObject.Predmet.ProtustrankaNazivFormated>
    <izvorni_sadrzaj>GRAKO tvornica školske krede d.o.o.</izvorni_sadrzaj>
    <derivirana_varijabla naziv="DomainObject.Predmet.ProtustrankaNazivFormated_1">GRAKO tvornica školske krede d.o.o.</derivirana_varijabla>
  </DomainObject.Predmet.ProtustrankaNazivFormated>
  <DomainObject.Predmet.ProtustrankaNazivFormatedOIB>
    <izvorni_sadrzaj>GRAKO tvornica školske krede d.o.o., OIB 73180531545</izvorni_sadrzaj>
    <derivirana_varijabla naziv="DomainObject.Predmet.ProtustrankaNazivFormatedOIB_1">GRAKO tvornica školske krede d.o.o., OIB 73180531545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Grabar</izvorni_sadrzaj>
    <derivirana_varijabla naziv="DomainObject.Predmet.StrankaFormated_1">  FINA Zagreb; Ivan Grabar</derivirana_varijabla>
  </DomainObject.Predmet.StrankaFormated>
  <DomainObject.Predmet.StrankaFormatedOIB>
    <izvorni_sadrzaj>  FINA Zagreb, OIB 85821130368; Ivan Grabar, OIB 03884857013</izvorni_sadrzaj>
    <derivirana_varijabla naziv="DomainObject.Predmet.StrankaFormatedOIB_1">  FINA Zagreb, OIB 85821130368; Ivan Grabar, OIB 03884857013</derivirana_varijabla>
  </DomainObject.Predmet.StrankaFormatedOIB>
  <DomainObject.Predmet.StrankaFormatedWithAdress>
    <izvorni_sadrzaj> FINA Zagreb; Ivan Grabar, Ulica Milana Begovića 17, 10000 Zagreb</izvorni_sadrzaj>
    <derivirana_varijabla naziv="DomainObject.Predmet.StrankaFormatedWithAdress_1"> FINA Zagreb; Ivan Grabar, Ulica Milana Begovića 17, 10000 Zagreb</derivirana_varijabla>
  </DomainObject.Predmet.StrankaFormatedWithAdress>
  <DomainObject.Predmet.StrankaFormatedWithAdressOIB>
    <izvorni_sadrzaj> FINA Zagreb, OIB 85821130368; Ivan Grabar, OIB 03884857013, Ulica Milana Begovića 17, 10000 Zagreb</izvorni_sadrzaj>
    <derivirana_varijabla naziv="DomainObject.Predmet.StrankaFormatedWithAdressOIB_1"> FINA Zagreb, OIB 85821130368; Ivan Grabar, OIB 03884857013, Ulica Milana Begovića 17, 10000 Zagreb</derivirana_varijabla>
  </DomainObject.Predmet.StrankaFormatedWithAdressOIB>
  <DomainObject.Predmet.StrankaWithAdress>
    <izvorni_sadrzaj>FINA Zagreb ,Ivan Grabar Ulica Milana Begovića 17,10000 Zagreb</izvorni_sadrzaj>
    <derivirana_varijabla naziv="DomainObject.Predmet.StrankaWithAdress_1">FINA Zagreb ,Ivan Grabar Ulica Milana Begovića 17,10000 Zagreb</derivirana_varijabla>
  </DomainObject.Predmet.StrankaWithAdress>
  <DomainObject.Predmet.StrankaWithAdressOIB>
    <izvorni_sadrzaj>FINA Zagreb, OIB 85821130368,Ivan Grabar, OIB 03884857013, Ulica Milana Begovića 17,10000 Zagreb</izvorni_sadrzaj>
    <derivirana_varijabla naziv="DomainObject.Predmet.StrankaWithAdressOIB_1">FINA Zagreb, OIB 85821130368,Ivan Grabar, OIB 03884857013, Ulica Milana Begovića 17,10000 Zagreb</derivirana_varijabla>
  </DomainObject.Predmet.StrankaWithAdressOIB>
  <DomainObject.Predmet.StrankaNazivFormated>
    <izvorni_sadrzaj>FINA Zagreb,Ivan Grabar</izvorni_sadrzaj>
    <derivirana_varijabla naziv="DomainObject.Predmet.StrankaNazivFormated_1">FINA Zagreb,Ivan Grabar</derivirana_varijabla>
  </DomainObject.Predmet.StrankaNazivFormated>
  <DomainObject.Predmet.StrankaNazivFormatedOIB>
    <izvorni_sadrzaj>FINA Zagreb, OIB 85821130368,Ivan Grabar, OIB 03884857013</izvorni_sadrzaj>
    <derivirana_varijabla naziv="DomainObject.Predmet.StrankaNazivFormatedOIB_1">FINA Zagreb, OIB 85821130368,Ivan Grabar, OIB 03884857013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Ivan Grabar</item>
    </izvorni_sadrzaj>
    <derivirana_varijabla naziv="DomainObject.Predmet.StrankaListFormated_1">
      <item>FINA Zagreb</item>
      <item>Ivan Grabar</item>
    </derivirana_varijabla>
  </DomainObject.Predmet.StrankaListFormated>
  <DomainObject.Predmet.StrankaListFormatedOIB>
    <izvorni_sadrzaj>
      <item>FINA Zagreb, OIB 85821130368</item>
      <item>Ivan Grabar, OIB 03884857013</item>
    </izvorni_sadrzaj>
    <derivirana_varijabla naziv="DomainObject.Predmet.StrankaListFormatedOIB_1">
      <item>FINA Zagreb, OIB 85821130368</item>
      <item>Ivan Grabar, OIB 03884857013</item>
    </derivirana_varijabla>
  </DomainObject.Predmet.StrankaListFormatedOIB>
  <DomainObject.Predmet.StrankaListFormatedWithAdress>
    <izvorni_sadrzaj>
      <item>FINA Zagreb</item>
      <item>Ivan Grabar, Ulica Milana Begovića 17, 10000 Zagreb</item>
    </izvorni_sadrzaj>
    <derivirana_varijabla naziv="DomainObject.Predmet.StrankaListFormatedWithAdress_1">
      <item>FINA Zagreb</item>
      <item>Ivan Grabar, Ulica Milana Begovića 17, 10000 Zagreb</item>
    </derivirana_varijabla>
  </DomainObject.Predmet.StrankaListFormatedWithAdress>
  <DomainObject.Predmet.StrankaListFormatedWithAdressOIB>
    <izvorni_sadrzaj>
      <item>FINA Zagreb, OIB 85821130368</item>
      <item>Ivan Grabar, OIB 03884857013, Ulica Milana Begovića 17, 10000 Zagreb</item>
    </izvorni_sadrzaj>
    <derivirana_varijabla naziv="DomainObject.Predmet.StrankaListFormatedWithAdressOIB_1">
      <item>FINA Zagreb, OIB 85821130368</item>
      <item>Ivan Grabar, OIB 03884857013, Ulica Milana Begovića 17, 10000 Zagreb</item>
    </derivirana_varijabla>
  </DomainObject.Predmet.StrankaListFormatedWithAdressOIB>
  <DomainObject.Predmet.StrankaListNazivFormated>
    <izvorni_sadrzaj>
      <item>FINA Zagreb</item>
      <item>Ivan Grabar</item>
    </izvorni_sadrzaj>
    <derivirana_varijabla naziv="DomainObject.Predmet.StrankaListNazivFormated_1">
      <item>FINA Zagreb</item>
      <item>Ivan Grabar</item>
    </derivirana_varijabla>
  </DomainObject.Predmet.StrankaListNazivFormated>
  <DomainObject.Predmet.StrankaListNazivFormatedOIB>
    <izvorni_sadrzaj>
      <item>FINA Zagreb, OIB 85821130368</item>
      <item>Ivan Grabar, OIB 03884857013</item>
    </izvorni_sadrzaj>
    <derivirana_varijabla naziv="DomainObject.Predmet.StrankaListNazivFormatedOIB_1">
      <item>FINA Zagreb, OIB 85821130368</item>
      <item>Ivan Grabar, OIB 03884857013</item>
    </derivirana_varijabla>
  </DomainObject.Predmet.StrankaListNazivFormatedOIB>
  <DomainObject.Predmet.ProtuStrankaListFormated>
    <izvorni_sadrzaj>
      <item>GRAKO tvornica školske krede d.o.o. zastupanog po punomoćniku Ivan Grabar</item>
    </izvorni_sadrzaj>
    <derivirana_varijabla naziv="DomainObject.Predmet.ProtuStrankaListFormated_1">
      <item>GRAKO tvornica školske krede d.o.o. zastupanog po punomoćniku Ivan Grabar</item>
    </derivirana_varijabla>
  </DomainObject.Predmet.ProtuStrankaListFormated>
  <DomainObject.Predmet.ProtuStrankaListFormatedOIB>
    <izvorni_sadrzaj>
      <item>GRAKO tvornica školske krede d.o.o., OIB 73180531545 zastupanog po punomoćniku Ivan Grabar</item>
    </izvorni_sadrzaj>
    <derivirana_varijabla naziv="DomainObject.Predmet.ProtuStrankaListFormatedOIB_1">
      <item>GRAKO tvornica školske krede d.o.o., OIB 73180531545 zastupanog po punomoćniku Ivan Grabar</item>
    </derivirana_varijabla>
  </DomainObject.Predmet.ProtuStrankaListFormatedOIB>
  <DomainObject.Predmet.ProtuStrankaListFormatedWithAdress>
    <izvorni_sadrzaj>
      <item>GRAKO tvornica školske krede d.o.o., Obrezina 81/a, 10410 Velika Gorica zastupanog po punomoćniku Ivan Grabar</item>
    </izvorni_sadrzaj>
    <derivirana_varijabla naziv="DomainObject.Predmet.ProtuStrankaListFormatedWithAdress_1">
      <item>GRAKO tvornica školske krede d.o.o., Obrezina 81/a, 10410 Velika Gorica zastupanog po punomoćniku Ivan Grabar</item>
    </derivirana_varijabla>
  </DomainObject.Predmet.ProtuStrankaListFormatedWithAdress>
  <DomainObject.Predmet.ProtuStrankaListFormatedWithAdressOIB>
    <izvorni_sadrzaj>
      <item>GRAKO tvornica školske krede d.o.o., OIB 73180531545, Obrezina 81/a, 10410 Velika Gorica zastupanog po punomoćniku Ivan Grabar</item>
    </izvorni_sadrzaj>
    <derivirana_varijabla naziv="DomainObject.Predmet.ProtuStrankaListFormatedWithAdressOIB_1">
      <item>GRAKO tvornica školske krede d.o.o., OIB 73180531545, Obrezina 81/a, 10410 Velika Gorica zastupanog po punomoćniku Ivan Grabar</item>
    </derivirana_varijabla>
  </DomainObject.Predmet.ProtuStrankaListFormatedWithAdressOIB>
  <DomainObject.Predmet.ProtuStrankaListNazivFormated>
    <izvorni_sadrzaj>
      <item>GRAKO tvornica školske krede d.o.o.</item>
    </izvorni_sadrzaj>
    <derivirana_varijabla naziv="DomainObject.Predmet.ProtuStrankaListNazivFormated_1">
      <item>GRAKO tvornica školske krede d.o.o.</item>
    </derivirana_varijabla>
  </DomainObject.Predmet.ProtuStrankaListNazivFormated>
  <DomainObject.Predmet.ProtuStrankaListNazivFormatedOIB>
    <izvorni_sadrzaj>
      <item>GRAKO tvornica školske krede d.o.o., OIB 73180531545</item>
    </izvorni_sadrzaj>
    <derivirana_varijabla naziv="DomainObject.Predmet.ProtuStrankaListNazivFormatedOIB_1">
      <item>GRAKO tvornica školske krede d.o.o., OIB 73180531545</item>
    </derivirana_varijabla>
  </DomainObject.Predmet.ProtuStrankaListNazivFormatedOIB>
  <DomainObject.Predmet.OstaliListFormated>
    <izvorni_sadrzaj>
      <item>Ivan Grabar punomoćnik sudionika u postupku GRAKO tvornica školske krede d.o.o.</item>
      <item>Igor Lukačić</item>
    </izvorni_sadrzaj>
    <derivirana_varijabla naziv="DomainObject.Predmet.OstaliListFormated_1">
      <item>Ivan Grabar punomoćnik sudionika u postupku GRAKO tvornica školske krede d.o.o.</item>
      <item>Igor Lukačić</item>
    </derivirana_varijabla>
  </DomainObject.Predmet.OstaliListFormated>
  <DomainObject.Predmet.OstaliListFormatedOIB>
    <izvorni_sadrzaj>
      <item>Ivan Grabar, OIB 03884857013 punomoćnik sudionika u postupku GRAKO tvornica školske krede d.o.o.</item>
      <item>Igor Lukačić, OIB 30664221643</item>
    </izvorni_sadrzaj>
    <derivirana_varijabla naziv="DomainObject.Predmet.OstaliListFormatedOIB_1">
      <item>Ivan Grabar, OIB 03884857013 punomoćnik sudionika u postupku GRAKO tvornica školske krede d.o.o.</item>
      <item>Igor Lukačić, OIB 30664221643</item>
    </derivirana_varijabla>
  </DomainObject.Predmet.OstaliListFormatedOIB>
  <DomainObject.Predmet.OstaliListFormatedWithAdress>
    <izvorni_sadrzaj>
      <item>Ivan Grabar, Milana Begovića 17, 10000 Zagreb punomoćnik sudionika u postupku GRAKO tvornica školske krede d.o.o.</item>
      <item>Igor Lukačić, VII.požarinje 2a, 10000 Zagreb</item>
    </izvorni_sadrzaj>
    <derivirana_varijabla naziv="DomainObject.Predmet.OstaliListFormatedWithAdress_1">
      <item>Ivan Grabar, Milana Begovića 17, 10000 Zagreb punomoćnik sudionika u postupku GRAKO tvornica školske krede d.o.o.</item>
      <item>Igor Lukačić, VII.požarinje 2a, 10000 Zagreb</item>
    </derivirana_varijabla>
  </DomainObject.Predmet.OstaliListFormatedWithAdress>
  <DomainObject.Predmet.OstaliListFormatedWithAdressOIB>
    <izvorni_sadrzaj>
      <item>Ivan Grabar, OIB 03884857013, Milana Begovića 17, 10000 Zagreb punomoćnik sudionika u postupku GRAKO tvornica školske krede d.o.o.</item>
      <item>Igor Lukačić, OIB 30664221643, VII.požarinje 2a, 10000 Zagreb</item>
    </izvorni_sadrzaj>
    <derivirana_varijabla naziv="DomainObject.Predmet.OstaliListFormatedWithAdressOIB_1">
      <item>Ivan Grabar, OIB 03884857013, Milana Begovića 17, 10000 Zagreb punomoćnik sudionika u postupku GRAKO tvornica školske krede d.o.o.</item>
      <item>Igor Lukačić, OIB 30664221643, VII.požarinje 2a, 10000 Zagreb</item>
    </derivirana_varijabla>
  </DomainObject.Predmet.OstaliListFormatedWithAdressOIB>
  <DomainObject.Predmet.OstaliListNazivFormated>
    <izvorni_sadrzaj>
      <item>Ivan Grabar</item>
      <item>Igor Lukačić</item>
    </izvorni_sadrzaj>
    <derivirana_varijabla naziv="DomainObject.Predmet.OstaliListNazivFormated_1">
      <item>Ivan Grabar</item>
      <item>Igor Lukačić</item>
    </derivirana_varijabla>
  </DomainObject.Predmet.OstaliListNazivFormated>
  <DomainObject.Predmet.OstaliListNazivFormatedOIB>
    <izvorni_sadrzaj>
      <item>Ivan Grabar, OIB 03884857013</item>
      <item>Igor Lukačić, OIB 30664221643</item>
    </izvorni_sadrzaj>
    <derivirana_varijabla naziv="DomainObject.Predmet.OstaliListNazivFormatedOIB_1">
      <item>Ivan Grabar, OIB 03884857013</item>
      <item>Igor Lukačić, OIB 30664221643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GRAKO tvornica školske krede d.o.o.</izvorni_sadrzaj>
    <derivirana_varijabla naziv="DomainObject.Predmet.ProtustrankaIDrugi_1">GRAKO tvornica školske krede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GRAKO tvornica školske krede d.o.o., OIB 73180531545, Obrezina 81/a, 10410 Velika Gorica</izvorni_sadrzaj>
    <derivirana_varijabla naziv="DomainObject.Predmet.ProtustrankaIDrugiAdressOIB_1">GRAKO tvornica školske krede d.o.o., OIB 73180531545, Obrezina 81/a,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GRAKO tvornica školske krede d.o.o.</item>
      <item>Ivan Grabar</item>
      <item>Igor Lukačić</item>
      <item>Ivan Grabar</item>
    </izvorni_sadrzaj>
    <derivirana_varijabla naziv="DomainObject.Predmet.SudioniciListNaziv_1">
      <item>FINA Zagreb</item>
      <item>GRAKO tvornica školske krede d.o.o.</item>
      <item>Ivan Grabar</item>
      <item>Igor Lukačić</item>
      <item>Ivan Grabar</item>
    </derivirana_varijabla>
  </DomainObject.Predmet.SudioniciListNaziv>
  <DomainObject.Predmet.SudioniciListAdressOIB>
    <izvorni_sadrzaj>
      <item>FINA Zagreb, OIB 85821130368</item>
      <item>GRAKO tvornica školske krede d.o.o., OIB 73180531545, Obrezina 81/a,10410 Velika Gorica</item>
      <item>Ivan Grabar, OIB 03884857013, Milana Begovića 17,10000 Zagreb</item>
      <item>Igor Lukačić, OIB 30664221643, VII.požarinje 2a,10000 Zagreb</item>
      <item>Ivan Grabar, OIB 03884857013, Ulica Milana Begovića 17,10000 Zagreb</item>
    </izvorni_sadrzaj>
    <derivirana_varijabla naziv="DomainObject.Predmet.SudioniciListAdressOIB_1">
      <item>FINA Zagreb, OIB 85821130368</item>
      <item>GRAKO tvornica školske krede d.o.o., OIB 73180531545, Obrezina 81/a,10410 Velika Gorica</item>
      <item>Ivan Grabar, OIB 03884857013, Milana Begovića 17,10000 Zagreb</item>
      <item>Igor Lukačić, OIB 30664221643, VII.požarinje 2a,10000 Zagreb</item>
      <item>Ivan Grabar, OIB 03884857013, Ulica Milana Begovića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73180531545</item>
      <item>, OIB 03884857013</item>
      <item>, OIB 30664221643</item>
      <item>, OIB 03884857013</item>
    </izvorni_sadrzaj>
    <derivirana_varijabla naziv="DomainObject.Predmet.SudioniciListNazivOIB_1">
      <item>, OIB 85821130368</item>
      <item>, OIB 73180531545</item>
      <item>, OIB 03884857013</item>
      <item>, OIB 30664221643</item>
      <item>, OIB 03884857013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C2C92-DBD8-4925-9C47-AE1335014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4531</properties:Characters>
  <properties:Lines>130</properties:Lines>
  <properties:Paragraphs>90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2016-12-09T09:07:00Z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2016-12-16T12:47:00Z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