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27df" w14:paraId="b4127d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370583">
        <w:t>-6356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C4CE2">
        <w:rPr>
          <w:rFonts w:cs="Times New Roman" w:eastAsia="Times New Roman"/>
          <w:lang w:eastAsia="hr-HR"/>
        </w:rPr>
        <w:t xml:space="preserve"> </w:t>
      </w:r>
      <w:r w:rsidR="00370583">
        <w:rPr>
          <w:rFonts w:cs="Times New Roman" w:eastAsia="Times New Roman"/>
          <w:lang w:eastAsia="hr-HR"/>
        </w:rPr>
        <w:t xml:space="preserve">IVA DRVO j.d.o.o. za proizvodnju i usluge, Ivanić-Grad, Ulica Matije Gupca 21, OIB: </w:t>
      </w:r>
      <w:r w:rsidR="00C8248A" w:rsidRPr="00C8248A">
        <w:rPr>
          <w:rFonts w:cs="Times New Roman" w:eastAsia="Times New Roman"/>
          <w:lang w:eastAsia="hr-HR"/>
        </w:rPr>
        <w:t>36330536528</w:t>
      </w:r>
      <w:r w:rsidR="00C8248A">
        <w:rPr>
          <w:rFonts w:cs="Times New Roman" w:eastAsia="Times New Roman"/>
          <w:lang w:eastAsia="hr-HR"/>
        </w:rPr>
        <w:t xml:space="preserve">,  </w:t>
      </w:r>
      <w:r w:rsidR="00370583">
        <w:rPr>
          <w:rFonts w:cs="Times New Roman" w:eastAsia="Times New Roman"/>
          <w:lang w:eastAsia="hr-HR"/>
        </w:rPr>
        <w:t xml:space="preserve">MBS: </w:t>
      </w:r>
      <w:r w:rsidR="00C8248A" w:rsidRPr="00C8248A">
        <w:rPr>
          <w:rFonts w:cs="Times New Roman" w:eastAsia="Times New Roman"/>
          <w:lang w:eastAsia="hr-HR"/>
        </w:rPr>
        <w:t>080978409</w:t>
      </w:r>
      <w:r w:rsidR="00C8248A">
        <w:rPr>
          <w:rFonts w:cs="Times New Roman" w:eastAsia="Times New Roman"/>
          <w:lang w:eastAsia="hr-HR"/>
        </w:rPr>
        <w:t>,</w:t>
      </w:r>
      <w:r w:rsidR="00370583">
        <w:rPr>
          <w:rFonts w:cs="Times New Roman" w:eastAsia="Times New Roman"/>
          <w:lang w:eastAsia="hr-HR"/>
        </w:rPr>
        <w:t xml:space="preserve"> d</w:t>
      </w:r>
      <w:r w:rsidR="00C907BC">
        <w:t>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8248A">
        <w:rPr>
          <w:rFonts w:cs="Times New Roman" w:eastAsia="Times New Roman"/>
          <w:lang w:eastAsia="hr-HR"/>
        </w:rPr>
        <w:t xml:space="preserve"> IVA DRVO j.d.o.o. za proizvodnju i usluge, Ivanić-Grad, Ulica Matije Gupca 21, OIB: </w:t>
      </w:r>
      <w:r w:rsidR="00C8248A" w:rsidRPr="00C8248A">
        <w:rPr>
          <w:rFonts w:cs="Times New Roman" w:eastAsia="Times New Roman"/>
          <w:lang w:eastAsia="hr-HR"/>
        </w:rPr>
        <w:t>36330536528</w:t>
      </w:r>
      <w:r w:rsidR="00C8248A">
        <w:rPr>
          <w:rFonts w:cs="Times New Roman" w:eastAsia="Times New Roman"/>
          <w:lang w:eastAsia="hr-HR"/>
        </w:rPr>
        <w:t xml:space="preserve">,  MBS: </w:t>
      </w:r>
      <w:r w:rsidR="00C8248A" w:rsidRPr="00C8248A">
        <w:rPr>
          <w:rFonts w:cs="Times New Roman" w:eastAsia="Times New Roman"/>
          <w:lang w:eastAsia="hr-HR"/>
        </w:rPr>
        <w:t>080978409</w:t>
      </w:r>
      <w:r w:rsidR="00937C7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C8248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C8248A">
        <w:rPr>
          <w:rFonts w:cs="Times New Roman" w:eastAsia="Times New Roman"/>
          <w:lang w:eastAsia="hr-HR"/>
        </w:rPr>
        <w:t xml:space="preserve"> IVA DRVO j.d.o.o. za proizvodnju i usluge, Ivanić-Grad, Ulica Matije Gupca 21, OIB: </w:t>
      </w:r>
      <w:r w:rsidR="00C8248A" w:rsidRPr="00C8248A">
        <w:rPr>
          <w:rFonts w:cs="Times New Roman" w:eastAsia="Times New Roman"/>
          <w:lang w:eastAsia="hr-HR"/>
        </w:rPr>
        <w:t>36330536528</w:t>
      </w:r>
      <w:r w:rsidR="00C8248A">
        <w:rPr>
          <w:rFonts w:cs="Times New Roman" w:eastAsia="Times New Roman"/>
          <w:lang w:eastAsia="hr-HR"/>
        </w:rPr>
        <w:t xml:space="preserve">,  MBS: </w:t>
      </w:r>
      <w:r w:rsidR="00C8248A" w:rsidRPr="00C8248A">
        <w:rPr>
          <w:rFonts w:cs="Times New Roman" w:eastAsia="Times New Roman"/>
          <w:lang w:eastAsia="hr-HR"/>
        </w:rPr>
        <w:t>080978409</w:t>
      </w:r>
      <w:r w:rsidR="00C8248A">
        <w:rPr>
          <w:rFonts w:cs="Times New Roman" w:eastAsia="Times New Roman"/>
          <w:lang w:eastAsia="hr-HR"/>
        </w:rPr>
        <w:t xml:space="preserve">, Saši Blagaj, Ivanić-Grad, Matije Gupca 21, OIB:  </w:t>
      </w:r>
      <w:r w:rsidR="00C8248A" w:rsidRPr="00C8248A">
        <w:rPr>
          <w:rFonts w:cs="Times New Roman" w:eastAsia="Times New Roman"/>
          <w:lang w:eastAsia="hr-HR"/>
        </w:rPr>
        <w:t>49143735185</w:t>
      </w:r>
      <w:r w:rsidR="00C8248A">
        <w:rPr>
          <w:rFonts w:cs="Times New Roman" w:eastAsia="Times New Roman"/>
          <w:lang w:eastAsia="hr-HR"/>
        </w:rPr>
        <w:t xml:space="preserve"> </w:t>
      </w:r>
      <w:r w:rsidR="004A64EA">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370583"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Pr>
          <w:b/>
        </w:rPr>
        <w:t>godine u  10:45</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3540F2">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8248A">
        <w:rPr>
          <w:rFonts w:cs="Times New Roman" w:eastAsia="Times New Roman"/>
          <w:lang w:eastAsia="hr-HR"/>
        </w:rPr>
        <w:t xml:space="preserve"> IVA DRVO j.d.o.o. za proizvodnju i usluge, Ivanić-Grad, Ulica Matije Gupca 21, OIB: </w:t>
      </w:r>
      <w:r w:rsidR="00C8248A" w:rsidRPr="00C8248A">
        <w:rPr>
          <w:rFonts w:cs="Times New Roman" w:eastAsia="Times New Roman"/>
          <w:lang w:eastAsia="hr-HR"/>
        </w:rPr>
        <w:t>36330536528</w:t>
      </w:r>
      <w:r w:rsidR="00C8248A">
        <w:rPr>
          <w:rFonts w:cs="Times New Roman" w:eastAsia="Times New Roman"/>
          <w:lang w:eastAsia="hr-HR"/>
        </w:rPr>
        <w:t xml:space="preserve">,  MBS: </w:t>
      </w:r>
      <w:r w:rsidR="00C8248A" w:rsidRPr="00C8248A">
        <w:rPr>
          <w:rFonts w:cs="Times New Roman" w:eastAsia="Times New Roman"/>
          <w:lang w:eastAsia="hr-HR"/>
        </w:rPr>
        <w:t>080978409</w:t>
      </w:r>
      <w:r w:rsidR="00C8248A">
        <w:rPr>
          <w:rFonts w:cs="Times New Roman" w:eastAsia="Times New Roman"/>
          <w:lang w:eastAsia="hr-HR"/>
        </w:rPr>
        <w:t>.</w:t>
      </w:r>
      <w:r w:rsidR="004A64EA">
        <w:rPr>
          <w:rFonts w:cs="Times New Roman" w:eastAsia="Times New Roman"/>
          <w:lang w:eastAsia="hr-HR"/>
        </w:rPr>
        <w:t xml:space="preserve"> </w:t>
      </w:r>
    </w:p>
    <w:p w:rsidRDefault="00370583" w:rsidP="009A1C7B" w:rsidR="00370583">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540F2">
        <w:t xml:space="preserve"> </w:t>
      </w:r>
      <w:r w:rsidR="00370583">
        <w:t xml:space="preserve">40.358,78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3540F2">
        <w:rPr>
          <w:rFonts w:cs="Times New Roman" w:eastAsia="Times New Roman"/>
          <w:lang w:eastAsia="hr-HR"/>
        </w:rPr>
        <w:t xml:space="preserve">jednog </w:t>
      </w:r>
      <w:r>
        <w:rPr>
          <w:rFonts w:cs="Times New Roman" w:eastAsia="Times New Roman"/>
          <w:lang w:eastAsia="hr-HR"/>
        </w:rPr>
        <w:t>zaposlenika.</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08676F">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8676F" w:rsidP="0008676F" w:rsidR="00CF3FD6">
      <w:pPr>
        <w:pStyle w:val="Odlomakpopisa"/>
        <w:jc w:val="right"/>
      </w:pPr>
      <w:r>
        <w:t>Za točnost otpravka-ovlašteni službenik:</w:t>
      </w:r>
    </w:p>
    <w:p w:rsidRDefault="0008676F" w:rsidP="0008676F" w:rsidR="0008676F">
      <w:pPr>
        <w:pStyle w:val="Odlomakpopisa"/>
        <w:jc w:val="right"/>
      </w:pPr>
      <w:r>
        <w:t>Zlatka Plivelić</w:t>
      </w:r>
    </w:p>
    <w:sectPr w:rsidSect="009A1C7B" w:rsidR="0008676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169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907BC">
      <w:t>6</w:t>
    </w:r>
    <w:r w:rsidR="007A78B1">
      <w:t>3</w:t>
    </w:r>
    <w:r w:rsidR="00370583">
      <w:t>56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8676F"/>
    <w:rsid w:val="000B2149"/>
    <w:rsid w:val="000C4886"/>
    <w:rsid w:val="000E1695"/>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F336F"/>
    <w:rsid w:val="007F715E"/>
    <w:rsid w:val="00802B06"/>
    <w:rsid w:val="00803C72"/>
    <w:rsid w:val="00842B89"/>
    <w:rsid w:val="00852BC6"/>
    <w:rsid w:val="0086700A"/>
    <w:rsid w:val="0088666A"/>
    <w:rsid w:val="008A2BD6"/>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35761"/>
    <w:rsid w:val="00D51262"/>
    <w:rsid w:val="00D6593B"/>
    <w:rsid w:val="00D812A5"/>
    <w:rsid w:val="00D84FA9"/>
    <w:rsid w:val="00D92198"/>
    <w:rsid w:val="00D96BB9"/>
    <w:rsid w:val="00DD4C9B"/>
    <w:rsid w:val="00DD686D"/>
    <w:rsid w:val="00DE2EB5"/>
    <w:rsid w:val="00E021FF"/>
    <w:rsid w:val="00E03A00"/>
    <w:rsid w:val="00E35165"/>
    <w:rsid w:val="00EA163A"/>
    <w:rsid w:val="00EA30C4"/>
    <w:rsid w:val="00EA3AF8"/>
    <w:rsid w:val="00EB07C2"/>
    <w:rsid w:val="00EB1046"/>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6356</izvorni_sadrzaj>
    <derivirana_varijabla naziv="DomainObject.Predmet.Broj_1">6356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St-6356/2016</izvorni_sadrzaj>
    <derivirana_varijabla naziv="DomainObject.Predmet.OznakaBroj_1">St-6356/2016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 DRVO jednostavno društvo s ograničenom odgovornošću za proizvodnju i usluge zastupanog po punomoćniku SAŠA BLAGAJ</izvorni_sadrzaj>
    <derivirana_varijabla naziv="DomainObject.Predmet.ProtustrankaFormated_1">  IVA DRVO jednostavno društvo s ograničenom odgovornošću za proizvodnju i usluge zastupanog po punomoćniku SAŠA BLAGAJ</derivirana_varijabla>
  </DomainObject.Predmet.ProtustrankaFormated>
  <DomainObject.Predmet.ProtustrankaFormatedOIB>
    <izvorni_sadrzaj>  IVA DRVO jednostavno društvo s ograničenom odgovornošću za proizvodnju i usluge, OIB 36330536528 zastupanog po punomoćniku SAŠA BLAGAJ</izvorni_sadrzaj>
    <derivirana_varijabla naziv="DomainObject.Predmet.ProtustrankaFormatedOIB_1">  IVA DRVO jednostavno društvo s ograničenom odgovornošću za proizvodnju i usluge, OIB 36330536528 zastupanog po punomoćniku SAŠA BLAGAJ</derivirana_varijabla>
  </DomainObject.Predmet.ProtustrankaFormatedOIB>
  <DomainObject.Predmet.ProtustrankaFormatedWithAdress>
    <izvorni_sadrzaj> IVA DRVO jednostavno društvo s ograničenom odgovornošću za proizvodnju i usluge, Ulica Matije Gupca 21, 10310 Ivanić-Grad zastupanog po punomoćniku SAŠA BLAGAJ</izvorni_sadrzaj>
    <derivirana_varijabla naziv="DomainObject.Predmet.ProtustrankaFormatedWithAdress_1"> IVA DRVO jednostavno društvo s ograničenom odgovornošću za proizvodnju i usluge, Ulica Matije Gupca 21, 10310 Ivanić-Grad zastupanog po punomoćniku SAŠA BLAGAJ</derivirana_varijabla>
  </DomainObject.Predmet.ProtustrankaFormatedWithAdress>
  <DomainObject.Predmet.ProtustrankaFormatedWithAdressOIB>
    <izvorni_sadrzaj> IVA DRVO jednostavno društvo s ograničenom odgovornošću za proizvodnju i usluge, OIB 36330536528, Ulica Matije Gupca 21, 10310 Ivanić-Grad zastupanog po punomoćniku SAŠA BLAGAJ</izvorni_sadrzaj>
    <derivirana_varijabla naziv="DomainObject.Predmet.ProtustrankaFormatedWithAdressOIB_1"> IVA DRVO jednostavno društvo s ograničenom odgovornošću za proizvodnju i usluge, OIB 36330536528, Ulica Matije Gupca 21, 10310 Ivanić-Grad zastupanog po punomoćniku SAŠA BLAGAJ</derivirana_varijabla>
  </DomainObject.Predmet.ProtustrankaFormatedWithAdressOIB>
  <DomainObject.Predmet.ProtustrankaWithAdress>
    <izvorni_sadrzaj>IVA DRVO jednostavno društvo s ograničenom odgovornošću za proizvodnju i usluge Ulica Matije Gupca 21, 10310 Ivanić-Grad</izvorni_sadrzaj>
    <derivirana_varijabla naziv="DomainObject.Predmet.ProtustrankaWithAdress_1">IVA DRVO jednostavno društvo s ograničenom odgovornošću za proizvodnju i usluge Ulica Matije Gupca 21, 10310 Ivanić-Grad</derivirana_varijabla>
  </DomainObject.Predmet.ProtustrankaWithAdress>
  <DomainObject.Predmet.ProtustrankaWithAdressOIB>
    <izvorni_sadrzaj>IVA DRVO jednostavno društvo s ograničenom odgovornošću za proizvodnju i usluge, OIB 36330536528, Ulica Matije Gupca 21, 10310 Ivanić-Grad</izvorni_sadrzaj>
    <derivirana_varijabla naziv="DomainObject.Predmet.ProtustrankaWithAdressOIB_1">IVA DRVO jednostavno društvo s ograničenom odgovornošću za proizvodnju i usluge, OIB 36330536528, Ulica Matije Gupca 21, 10310 Ivanić-Grad</derivirana_varijabla>
  </DomainObject.Predmet.ProtustrankaWithAdressOIB>
  <DomainObject.Predmet.ProtustrankaNazivFormated>
    <izvorni_sadrzaj>IVA DRVO jednostavno društvo s ograničenom odgovornošću za proizvodnju i usluge</izvorni_sadrzaj>
    <derivirana_varijabla naziv="DomainObject.Predmet.ProtustrankaNazivFormated_1">IVA DRVO jednostavno društvo s ograničenom odgovornošću za proizvodnju i usluge</derivirana_varijabla>
  </DomainObject.Predmet.ProtustrankaNazivFormated>
  <DomainObject.Predmet.ProtustrankaNazivFormatedOIB>
    <izvorni_sadrzaj>IVA DRVO jednostavno društvo s ograničenom odgovornošću za proizvodnju i usluge, OIB 36330536528</izvorni_sadrzaj>
    <derivirana_varijabla naziv="DomainObject.Predmet.ProtustrankaNazivFormatedOIB_1">IVA DRVO jednostavno društvo s ograničenom odgovornošću za proizvodnju i usluge, OIB 36330536528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 DRVO jednostavno društvo s ograničenom odgovornošću za proizvodnju i usluge zastupanog po punomoćniku SAŠA BLAGAJ</item>
    </izvorni_sadrzaj>
    <derivirana_varijabla naziv="DomainObject.Predmet.ProtuStrankaListFormated_1">
      <item>IVA DRVO jednostavno društvo s ograničenom odgovornošću za proizvodnju i usluge zastupanog po punomoćniku SAŠA BLAGAJ</item>
    </derivirana_varijabla>
  </DomainObject.Predmet.ProtuStrankaListFormated>
  <DomainObject.Predmet.ProtuStrankaListFormatedOIB>
    <izvorni_sadrzaj>
      <item>IVA DRVO jednostavno društvo s ograničenom odgovornošću za proizvodnju i usluge, OIB 36330536528 zastupanog po punomoćniku SAŠA BLAGAJ</item>
    </izvorni_sadrzaj>
    <derivirana_varijabla naziv="DomainObject.Predmet.ProtuStrankaListFormatedOIB_1">
      <item>IVA DRVO jednostavno društvo s ograničenom odgovornošću za proizvodnju i usluge, OIB 36330536528 zastupanog po punomoćniku SAŠA BLAGAJ</item>
    </derivirana_varijabla>
  </DomainObject.Predmet.ProtuStrankaListFormatedOIB>
  <DomainObject.Predmet.ProtuStrankaListFormatedWithAdress>
    <izvorni_sadrzaj>
      <item>IVA DRVO jednostavno društvo s ograničenom odgovornošću za proizvodnju i usluge, Ulica Matije Gupca 21, 10310 Ivanić-Grad zastupanog po punomoćniku SAŠA BLAGAJ</item>
    </izvorni_sadrzaj>
    <derivirana_varijabla naziv="DomainObject.Predmet.ProtuStrankaListFormatedWithAdress_1">
      <item>IVA DRVO jednostavno društvo s ograničenom odgovornošću za proizvodnju i usluge, Ulica Matije Gupca 21, 10310 Ivanić-Grad zastupanog po punomoćniku SAŠA BLAGAJ</item>
    </derivirana_varijabla>
  </DomainObject.Predmet.ProtuStrankaListFormatedWithAdress>
  <DomainObject.Predmet.ProtuStrankaListFormatedWithAdressOIB>
    <izvorni_sadrzaj>
      <item>IVA DRVO jednostavno društvo s ograničenom odgovornošću za proizvodnju i usluge, OIB 36330536528, Ulica Matije Gupca 21, 10310 Ivanić-Grad zastupanog po punomoćniku SAŠA BLAGAJ</item>
    </izvorni_sadrzaj>
    <derivirana_varijabla naziv="DomainObject.Predmet.ProtuStrankaListFormatedWithAdressOIB_1">
      <item>IVA DRVO jednostavno društvo s ograničenom odgovornošću za proizvodnju i usluge, OIB 36330536528, Ulica Matije Gupca 21, 10310 Ivanić-Grad zastupanog po punomoćniku SAŠA BLAGAJ</item>
    </derivirana_varijabla>
  </DomainObject.Predmet.ProtuStrankaListFormatedWithAdressOIB>
  <DomainObject.Predmet.ProtuStrankaListNazivFormated>
    <izvorni_sadrzaj>
      <item>IVA DRVO jednostavno društvo s ograničenom odgovornošću za proizvodnju i usluge</item>
    </izvorni_sadrzaj>
    <derivirana_varijabla naziv="DomainObject.Predmet.ProtuStrankaListNazivFormated_1">
      <item>IVA DRVO jednostavno društvo s ograničenom odgovornošću za proizvodnju i usluge</item>
    </derivirana_varijabla>
  </DomainObject.Predmet.ProtuStrankaListNazivFormated>
  <DomainObject.Predmet.ProtuStrankaListNazivFormatedOIB>
    <izvorni_sadrzaj>
      <item>IVA DRVO jednostavno društvo s ograničenom odgovornošću za proizvodnju i usluge, OIB 36330536528</item>
    </izvorni_sadrzaj>
    <derivirana_varijabla naziv="DomainObject.Predmet.ProtuStrankaListNazivFormatedOIB_1">
      <item>IVA DRVO jednostavno društvo s ograničenom odgovornošću za proizvodnju i usluge, OIB 36330536528</item>
    </derivirana_varijabla>
  </DomainObject.Predmet.ProtuStrankaListNazivFormatedOIB>
  <DomainObject.Predmet.OstaliListFormated>
    <izvorni_sadrzaj>
      <item>SAŠA BLAGAJ punomoćnik sudionika u postupku IVA DRVO jednostavno društvo s ograničenom odgovornošću za proizvodnju i usluge</item>
    </izvorni_sadrzaj>
    <derivirana_varijabla naziv="DomainObject.Predmet.OstaliListFormated_1">
      <item>SAŠA BLAGAJ punomoćnik sudionika u postupku IVA DRVO jednostavno društvo s ograničenom odgovornošću za proizvodnju i usluge</item>
    </derivirana_varijabla>
  </DomainObject.Predmet.OstaliListFormated>
  <DomainObject.Predmet.OstaliListFormatedOIB>
    <izvorni_sadrzaj>
      <item>SAŠA BLAGAJ, OIB 49143735185 punomoćnik sudionika u postupku IVA DRVO jednostavno društvo s ograničenom odgovornošću za proizvodnju i usluge</item>
    </izvorni_sadrzaj>
    <derivirana_varijabla naziv="DomainObject.Predmet.OstaliListFormatedOIB_1">
      <item>SAŠA BLAGAJ, OIB 49143735185 punomoćnik sudionika u postupku IVA DRVO jednostavno društvo s ograničenom odgovornošću za proizvodnju i usluge</item>
    </derivirana_varijabla>
  </DomainObject.Predmet.OstaliListFormatedOIB>
  <DomainObject.Predmet.OstaliListFormatedWithAdress>
    <izvorni_sadrzaj>
      <item>SAŠA BLAGAJ, Matije Gupca 21, 10310 Ivanić-Grad punomoćnik sudionika u postupku IVA DRVO jednostavno društvo s ograničenom odgovornošću za proizvodnju i usluge</item>
    </izvorni_sadrzaj>
    <derivirana_varijabla naziv="DomainObject.Predmet.OstaliListFormatedWithAdress_1">
      <item>SAŠA BLAGAJ, Matije Gupca 21, 10310 Ivanić-Grad punomoćnik sudionika u postupku IVA DRVO jednostavno društvo s ograničenom odgovornošću za proizvodnju i usluge</item>
    </derivirana_varijabla>
  </DomainObject.Predmet.OstaliListFormatedWithAdress>
  <DomainObject.Predmet.OstaliListFormatedWithAdressOIB>
    <izvorni_sadrzaj>
      <item>SAŠA BLAGAJ, OIB 49143735185, Matije Gupca 21, 10310 Ivanić-Grad punomoćnik sudionika u postupku IVA DRVO jednostavno društvo s ograničenom odgovornošću za proizvodnju i usluge</item>
    </izvorni_sadrzaj>
    <derivirana_varijabla naziv="DomainObject.Predmet.OstaliListFormatedWithAdressOIB_1">
      <item>SAŠA BLAGAJ, OIB 49143735185, Matije Gupca 21, 10310 Ivanić-Grad punomoćnik sudionika u postupku IVA DRVO jednostavno društvo s ograničenom odgovornošću za proizvodnju i usluge</item>
    </derivirana_varijabla>
  </DomainObject.Predmet.OstaliListFormatedWithAdressOIB>
  <DomainObject.Predmet.OstaliListNazivFormated>
    <izvorni_sadrzaj>
      <item>SAŠA BLAGAJ</item>
    </izvorni_sadrzaj>
    <derivirana_varijabla naziv="DomainObject.Predmet.OstaliListNazivFormated_1">
      <item>SAŠA BLAGAJ</item>
    </derivirana_varijabla>
  </DomainObject.Predmet.OstaliListNazivFormated>
  <DomainObject.Predmet.OstaliListNazivFormatedOIB>
    <izvorni_sadrzaj>
      <item>SAŠA BLAGAJ, OIB 49143735185</item>
    </izvorni_sadrzaj>
    <derivirana_varijabla naziv="DomainObject.Predmet.OstaliListNazivFormatedOIB_1">
      <item>SAŠA BLAGAJ, OIB 49143735185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 DRVO jednostavno društvo s ograničenom odgovornošću za proizvodnju i usluge</izvorni_sadrzaj>
    <derivirana_varijabla naziv="DomainObject.Predmet.ProtustrankaIDrugi_1">IVA DRVO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IVA DRVO jednostavno društvo s ograničenom odgovornošću za proizvodnju i usluge, OIB 36330536528, Ulica Matije Gupca 21, 10310 Ivanić-Grad</izvorni_sadrzaj>
    <derivirana_varijabla naziv="DomainObject.Predmet.ProtustrankaIDrugiAdressOIB_1">IVA DRVO jednostavno društvo s ograničenom odgovornošću za proizvodnju i usluge, OIB 36330536528, Ulica Matije Gupca 21,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 DRVO jednostavno društvo s ograničenom odgovornošću za proizvodnju i usluge</item>
      <item>SAŠA BLAGAJ</item>
    </izvorni_sadrzaj>
    <derivirana_varijabla naziv="DomainObject.Predmet.SudioniciListNaziv_1">
      <item>FINA Regionalni centar Zagreb</item>
      <item>IVA DRVO jednostavno društvo s ograničenom odgovornošću za proizvodnju i usluge</item>
      <item>SAŠA BLAGAJ</item>
    </derivirana_varijabla>
  </DomainObject.Predmet.SudioniciListNaziv>
  <DomainObject.Predmet.SudioniciListAdressOIB>
    <izvorni_sadrzaj>
      <item>FINA Regionalni centar Zagreb, OIB 85821130368, Trg svibanjskih žrtava 1995. br. 1,10000 Zagreb</item>
      <item>IVA DRVO jednostavno društvo s ograničenom odgovornošću za proizvodnju i usluge, OIB 36330536528, Ulica Matije Gupca 21,10310 Ivanić-Grad</item>
      <item>SAŠA BLAGAJ, OIB 49143735185, Matije Gupca 21,10310 Ivanić-Grad</item>
    </izvorni_sadrzaj>
    <derivirana_varijabla naziv="DomainObject.Predmet.SudioniciListAdressOIB_1">
      <item>FINA Regionalni centar Zagreb, OIB 85821130368, Trg svibanjskih žrtava 1995. br. 1,10000 Zagreb</item>
      <item>IVA DRVO jednostavno društvo s ograničenom odgovornošću za proizvodnju i usluge, OIB 36330536528, Ulica Matije Gupca 21,10310 Ivanić-Grad</item>
      <item>SAŠA BLAGAJ, OIB 49143735185, Matije Gupca 21,10310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36330536528</item>
      <item>, OIB 49143735185</item>
    </izvorni_sadrzaj>
    <derivirana_varijabla naziv="DomainObject.Predmet.SudioniciListNazivOIB_1">
      <item>, OIB 85821130368</item>
      <item>, OIB 36330536528</item>
      <item>, OIB 49143735185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6F43C8-41FB-4F64-89F6-0C8713776D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5113</properties:Characters>
  <properties:Lines>138</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2017-02-14T12:08:00Z</dcterms:created>
  <dc:creator>Vinka Mihalinčić</dc:creator>
  <cp:lastModifiedBy>Zlatka Plivelić</cp:lastModifiedBy>
  <cp:lastPrinted>2017-02-14T13:39:00Z</cp:lastPrinted>
  <dcterms:modified xmlns:xsi="http://www.w3.org/2001/XMLSchema-instance" xsi:type="dcterms:W3CDTF">2017-02-14T13:56:00Z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