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0b07" w14:paraId="7150b07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61311F">
        <w:t>8</w:t>
      </w:r>
      <w:r w:rsidR="00803B20">
        <w:t>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803B20">
        <w:t>2</w:t>
      </w:r>
      <w:r w:rsidR="00814557" w:rsidRPr="006F1FF1">
        <w:t xml:space="preserve">. </w:t>
      </w:r>
      <w:r w:rsidR="00803B20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</w:t>
      </w:r>
      <w:r w:rsidR="0061311F">
        <w:t>168</w:t>
      </w:r>
      <w:r w:rsidR="002C5E3E">
        <w:t xml:space="preserve">, </w:t>
      </w:r>
      <w:r w:rsidR="00103A86" w:rsidRPr="00103A86">
        <w:t>PARKIRNO MJESTO</w:t>
      </w:r>
      <w:r w:rsidR="0061311F">
        <w:t xml:space="preserve"> - P 61</w:t>
      </w:r>
      <w:r w:rsidR="00103A86" w:rsidRPr="00103A86">
        <w:t xml:space="preserve"> u </w:t>
      </w:r>
      <w:r w:rsidR="00803B20">
        <w:t>podrumu</w:t>
      </w:r>
      <w:r w:rsidR="00103A86" w:rsidRPr="00103A86">
        <w:t xml:space="preserve"> koji se sastoji od parkirnog mjesta </w:t>
      </w:r>
      <w:r w:rsidR="00803B20">
        <w:t>u garaži</w:t>
      </w:r>
      <w:r w:rsidR="00103A86" w:rsidRPr="00103A86">
        <w:t>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803B20">
        <w:t>2</w:t>
      </w:r>
      <w:r w:rsidR="00814557" w:rsidRPr="006F1FF1">
        <w:t xml:space="preserve">. </w:t>
      </w:r>
      <w:r w:rsidR="00A0705B">
        <w:t>listopada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0174ED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0174ED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0174E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03B20">
      <w:t>80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174ED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1E9F"/>
    <w:rsid w:val="005172AF"/>
    <w:rsid w:val="0053339F"/>
    <w:rsid w:val="00547980"/>
    <w:rsid w:val="005638FD"/>
    <w:rsid w:val="00565F06"/>
    <w:rsid w:val="00575E91"/>
    <w:rsid w:val="0061311F"/>
    <w:rsid w:val="006212E6"/>
    <w:rsid w:val="0062393D"/>
    <w:rsid w:val="00623D4B"/>
    <w:rsid w:val="00646F4A"/>
    <w:rsid w:val="00653BD7"/>
    <w:rsid w:val="0066028B"/>
    <w:rsid w:val="00666D9F"/>
    <w:rsid w:val="006B63D6"/>
    <w:rsid w:val="006C2B24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3B20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4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4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4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4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4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4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4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4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St-5/2018-79</izvorni_sadrzaj>
    <derivirana_varijabla naziv="DomainObject.PredzadnjaOdlukaIzPredmeta.Oznaka_1">St-5/2018-79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BDCBA-B6B0-4509-A9D2-6125AD6D5F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2443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2018-10-26T12:31:00Z</dcterms:created>
  <dc:creator>Srđan Gavranić</dc:creator>
  <cp:lastModifiedBy>Ante Rubelj</cp:lastModifiedBy>
  <cp:lastPrinted>2018-11-06T12:15:00Z</cp:lastPrinted>
  <dcterms:modified xmlns:xsi="http://www.w3.org/2001/XMLSchema-instance" xsi:type="dcterms:W3CDTF">2018-11-06T12:15:00Z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E-168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