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1577" w14:paraId="c901577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</w:t>
      </w:r>
      <w:r w:rsidRPr="004D6808">
        <w:rPr>
          <w:lang w:val="hr-HR"/>
        </w:rPr>
        <w:t>broj: 2</w:t>
      </w:r>
      <w:r w:rsidR="0083759D" w:rsidRPr="004D6808">
        <w:rPr>
          <w:lang w:val="hr-HR"/>
        </w:rPr>
        <w:t xml:space="preserve"> </w:t>
      </w:r>
      <w:r w:rsidR="00737C86" w:rsidRPr="004D6808">
        <w:rPr>
          <w:lang w:val="hr-HR"/>
        </w:rPr>
        <w:t>St-</w:t>
      </w:r>
      <w:r w:rsidR="004D6808" w:rsidRPr="004D6808">
        <w:rPr>
          <w:lang w:val="hr-HR"/>
        </w:rPr>
        <w:t>903/16-2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45703A">
        <w:t>,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4D6808" w:rsidRPr="004D6808">
        <w:t>VARAŽDINSKA UDRUGA ZA PROMICANJE KULTURE I MODE, OIB: 74713415656 sa sjedištem u Zrinskih i Frankopana 4, 42000 Varaždin,</w:t>
      </w:r>
      <w:r w:rsidR="00DD60D1" w:rsidRPr="004D6808">
        <w:t xml:space="preserve">, dana </w:t>
      </w:r>
      <w:r w:rsidR="005F6CE7">
        <w:t>05</w:t>
      </w:r>
      <w:r w:rsidR="004D6808" w:rsidRPr="004D6808">
        <w:t>. rujna</w:t>
      </w:r>
      <w:r w:rsidR="00DD60D1" w:rsidRPr="004D6808">
        <w:t xml:space="preserve"> 2016</w:t>
      </w:r>
      <w:r w:rsidR="00920620" w:rsidRPr="004D6808">
        <w:t xml:space="preserve">. </w:t>
      </w:r>
      <w:r w:rsidR="00920620">
        <w:t>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4D6808">
        <w:t>VARAŽDINSKA UDRUGA ZA PROMICANJE KULTURE I MODE, OIB: 74713415656 sa sjedištem u Zrinskih i Frankopana 4, 42000 Varaždin, iznosi 55.350,00 kn</w:t>
      </w:r>
      <w:r w:rsidR="004D6808">
        <w:rPr>
          <w:color w:val="FF0000"/>
        </w:rPr>
        <w:t>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D6808">
        <w:t>predsjednik</w:t>
      </w:r>
      <w:r w:rsidR="002E00D7" w:rsidRPr="004D6808">
        <w:t xml:space="preserve"> dužnika</w:t>
      </w:r>
      <w:r w:rsidR="007A5B1B" w:rsidRPr="004D6808">
        <w:t xml:space="preserve"> </w:t>
      </w:r>
      <w:r w:rsidR="004D6808" w:rsidRPr="004D6808">
        <w:t>Danijel Brkljač</w:t>
      </w:r>
      <w:r w:rsidR="00BB09D3" w:rsidRPr="004D6808">
        <w:t>,</w:t>
      </w:r>
      <w:r w:rsidR="004D6808" w:rsidRPr="004D6808">
        <w:t xml:space="preserve"> OIB: 12248719669,</w:t>
      </w:r>
      <w:r w:rsidR="00220630" w:rsidRPr="004D6808">
        <w:t xml:space="preserve"> </w:t>
      </w:r>
      <w:r w:rsidR="004D6808" w:rsidRPr="004D6808">
        <w:t>Varaždin, Zrinskih  i Frankopana 4</w:t>
      </w:r>
      <w:r w:rsidR="00220630" w:rsidRPr="004D6808">
        <w:t>,</w:t>
      </w:r>
      <w:r w:rsidR="00BB09D3" w:rsidRPr="004D6808">
        <w:t xml:space="preserve"> </w:t>
      </w:r>
      <w:r w:rsidR="00B42637" w:rsidRPr="004D6808">
        <w:t>da</w:t>
      </w:r>
      <w:r w:rsidRPr="004D6808">
        <w:t xml:space="preserve"> </w:t>
      </w:r>
      <w:r>
        <w:t>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5F6CE7">
        <w:t>predsjednik</w:t>
      </w:r>
      <w:r w:rsidR="00220630"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 w:rsidRPr="004D6808">
      <w:pPr>
        <w:jc w:val="center"/>
        <w:outlineLvl w:val="0"/>
        <w:rPr>
          <w:lang w:val="hr-HR"/>
        </w:rPr>
      </w:pPr>
      <w:r w:rsidRPr="004D6808">
        <w:rPr>
          <w:lang w:val="hr-HR"/>
        </w:rPr>
        <w:t xml:space="preserve">U Varaždinu, </w:t>
      </w:r>
      <w:r w:rsidR="005F6CE7">
        <w:rPr>
          <w:lang w:val="hr-HR"/>
        </w:rPr>
        <w:t>05</w:t>
      </w:r>
      <w:r w:rsidR="004D6808" w:rsidRPr="004D6808">
        <w:rPr>
          <w:lang w:val="hr-HR"/>
        </w:rPr>
        <w:t>. rujna 2016.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D418B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  <w:r w:rsidR="00573F8A">
        <w:rPr>
          <w:lang w:val="hr-HR"/>
        </w:rPr>
        <w:t>, v.r.</w:t>
      </w:r>
    </w:p>
    <w:p w:rsidRDefault="00665719" w:rsidP="006677DB" w:rsidR="0066571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AFF" w:rsidP="007F64E0" w:rsidR="00C72AFF">
      <w:r>
        <w:separator/>
      </w:r>
    </w:p>
  </w:endnote>
  <w:endnote w:id="0" w:type="continuationSeparator">
    <w:p w:rsidRDefault="00C72AFF" w:rsidP="007F64E0" w:rsidR="00C72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AFF" w:rsidP="007F64E0" w:rsidR="00C72AFF">
      <w:r>
        <w:separator/>
      </w:r>
    </w:p>
  </w:footnote>
  <w:footnote w:id="0" w:type="continuationSeparator">
    <w:p w:rsidRDefault="00C72AFF" w:rsidP="007F64E0" w:rsidR="00C72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3F8A" w:rsidRPr="00573F8A">
      <w:rPr>
        <w:noProof/>
        <w:lang w:val="hr-HR"/>
      </w:rPr>
      <w:t>2</w:t>
    </w:r>
    <w:r>
      <w:fldChar w:fldCharType="end"/>
    </w:r>
  </w:p>
  <w:p w:rsidRDefault="00220630" w:rsidP="00220630" w:rsidR="00220630" w:rsidRPr="004D6808">
    <w:pPr>
      <w:jc w:val="right"/>
      <w:outlineLvl w:val="0"/>
      <w:rPr>
        <w:lang w:val="hr-HR"/>
      </w:rPr>
    </w:pPr>
    <w:r w:rsidRPr="004D6808">
      <w:rPr>
        <w:lang w:val="hr-HR"/>
      </w:rPr>
      <w:t>Poslovni broj: 2 St-</w:t>
    </w:r>
    <w:r w:rsidR="004D6808" w:rsidRPr="004D6808">
      <w:rPr>
        <w:lang w:val="hr-HR"/>
      </w:rPr>
      <w:t>903/16-2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7A5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063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5703A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808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3F8A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5F6CE7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BB5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2A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18B4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3E8E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Varaždinska udruga za promicanje kulture i mode</izvorni_sadrzaj>
    <derivirana_varijabla naziv="DomainObject.Predmet.ProtustrankaFormated_1">  Varaždinska udruga za promicanje kulture i mode</derivirana_varijabla>
  </DomainObject.Predmet.ProtustrankaFormated>
  <DomainObject.Predmet.ProtustrankaFormatedOIB>
    <izvorni_sadrzaj>  Varaždinska udruga za promicanje kulture i mode, OIB 74713415656</izvorni_sadrzaj>
    <derivirana_varijabla naziv="DomainObject.Predmet.ProtustrankaFormatedOIB_1">  Varaždinska udruga za promicanje kulture i mode, OIB 74713415656</derivirana_varijabla>
  </DomainObject.Predmet.ProtustrankaFormatedOIB>
  <DomainObject.Predmet.ProtustrankaFormatedWithAdress>
    <izvorni_sadrzaj> Varaždinska udruga za promicanje kulture i mode, Zrinski i Frankopana 4, 42000 Varaždin</izvorni_sadrzaj>
    <derivirana_varijabla naziv="DomainObject.Predmet.ProtustrankaFormatedWithAdress_1"> Varaždinska udruga za promicanje kulture i mode, Zrinski i Frankopana 4, 42000 Varaždin</derivirana_varijabla>
  </DomainObject.Predmet.ProtustrankaFormatedWithAdress>
  <DomainObject.Predmet.ProtustrankaFormatedWithAdressOIB>
    <izvorni_sadrzaj> Varaždinska udruga za promicanje kulture i mode, OIB 74713415656, Zrinski i Frankopana 4, 42000 Varaždin</izvorni_sadrzaj>
    <derivirana_varijabla naziv="DomainObject.Predmet.ProtustrankaFormatedWithAdressOIB_1"> Varaždinska udruga za promicanje kulture i mode, OIB 74713415656, Zrinski i Frankopana 4, 42000 Varaždin</derivirana_varijabla>
  </DomainObject.Predmet.ProtustrankaFormatedWithAdressOIB>
  <DomainObject.Predmet.ProtustrankaWithAdress>
    <izvorni_sadrzaj>Varaždinska udruga za promicanje kulture i mode Zrinski i Frankopana 4, 42000 Varaždin</izvorni_sadrzaj>
    <derivirana_varijabla naziv="DomainObject.Predmet.ProtustrankaWithAdress_1">Varaždinska udruga za promicanje kulture i mode Zrinski i Frankopana 4, 42000 Varaždin</derivirana_varijabla>
  </DomainObject.Predmet.ProtustrankaWithAdress>
  <DomainObject.Predmet.ProtustrankaWithAdressOIB>
    <izvorni_sadrzaj>Varaždinska udruga za promicanje kulture i mode, OIB 74713415656, Zrinski i Frankopana 4, 42000 Varaždin</izvorni_sadrzaj>
    <derivirana_varijabla naziv="DomainObject.Predmet.ProtustrankaWithAdressOIB_1">Varaždinska udruga za promicanje kulture i mode, OIB 74713415656, Zrinski i Frankopana 4, 42000 Varaždin</derivirana_varijabla>
  </DomainObject.Predmet.ProtustrankaWithAdressOIB>
  <DomainObject.Predmet.ProtustrankaNazivFormated>
    <izvorni_sadrzaj>Varaždinska udruga za promicanje kulture i mode</izvorni_sadrzaj>
    <derivirana_varijabla naziv="DomainObject.Predmet.ProtustrankaNazivFormated_1">Varaždinska udruga za promicanje kulture i mode</derivirana_varijabla>
  </DomainObject.Predmet.ProtustrankaNazivFormated>
  <DomainObject.Predmet.ProtustrankaNazivFormatedOIB>
    <izvorni_sadrzaj>Varaždinska udruga za promicanje kulture i mode, OIB 74713415656</izvorni_sadrzaj>
    <derivirana_varijabla naziv="DomainObject.Predmet.ProtustrankaNazivFormatedOIB_1">Varaždinska udruga za promicanje kulture i mode, OIB 74713415656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55350.00</izvorni_sadrzaj>
    <derivirana_varijabla naziv="DomainObject.Predmet.TrenutnaVrijednost_1">55350.00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Varaždinska udruga za promicanje kulture i mode</item>
    </izvorni_sadrzaj>
    <derivirana_varijabla naziv="DomainObject.Predmet.ProtuStrankaListFormated_1">
      <item>Varaždinska udruga za promicanje kulture i mode</item>
    </derivirana_varijabla>
  </DomainObject.Predmet.ProtuStrankaListFormated>
  <DomainObject.Predmet.ProtuStrankaListFormatedOIB>
    <izvorni_sadrzaj>
      <item>Varaždinska udruga za promicanje kulture i mode, OIB 74713415656</item>
    </izvorni_sadrzaj>
    <derivirana_varijabla naziv="DomainObject.Predmet.ProtuStrankaListFormatedOIB_1">
      <item>Varaždinska udruga za promicanje kulture i mode, OIB 74713415656</item>
    </derivirana_varijabla>
  </DomainObject.Predmet.ProtuStrankaListFormatedOIB>
  <DomainObject.Predmet.ProtuStrankaListFormatedWithAdress>
    <izvorni_sadrzaj>
      <item>Varaždinska udruga za promicanje kulture i mode, Zrinski i Frankopana 4, 42000 Varaždin</item>
    </izvorni_sadrzaj>
    <derivirana_varijabla naziv="DomainObject.Predmet.ProtuStrankaListFormatedWithAdress_1">
      <item>Varaždinska udruga za promicanje kulture i mode, Zrinski i Frankopana 4, 42000 Varaždin</item>
    </derivirana_varijabla>
  </DomainObject.Predmet.ProtuStrankaListFormatedWithAdress>
  <DomainObject.Predmet.ProtuStrankaListFormatedWithAdressOIB>
    <izvorni_sadrzaj>
      <item>Varaždinska udruga za promicanje kulture i mode, OIB 74713415656, Zrinski i Frankopana 4, 42000 Varaždin</item>
    </izvorni_sadrzaj>
    <derivirana_varijabla naziv="DomainObject.Predmet.ProtuStrankaListFormatedWithAdressOIB_1">
      <item>Varaždinska udruga za promicanje kulture i mode, OIB 74713415656, Zrinski i Frankopana 4, 42000 Varaždin</item>
    </derivirana_varijabla>
  </DomainObject.Predmet.ProtuStrankaListFormatedWithAdressOIB>
  <DomainObject.Predmet.ProtuStrankaListNazivFormated>
    <izvorni_sadrzaj>
      <item>Varaždinska udruga za promicanje kulture i mode</item>
    </izvorni_sadrzaj>
    <derivirana_varijabla naziv="DomainObject.Predmet.ProtuStrankaListNazivFormated_1">
      <item>Varaždinska udruga za promicanje kulture i mode</item>
    </derivirana_varijabla>
  </DomainObject.Predmet.ProtuStrankaListNazivFormated>
  <DomainObject.Predmet.ProtuStrankaListNazivFormatedOIB>
    <izvorni_sadrzaj>
      <item>Varaždinska udruga za promicanje kulture i mode, OIB 74713415656</item>
    </izvorni_sadrzaj>
    <derivirana_varijabla naziv="DomainObject.Predmet.ProtuStrankaListNazivFormatedOIB_1">
      <item>Varaždinska udruga za promicanje kulture i mode, OIB 74713415656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Varaždinska udruga za promicanje kulture i mode</izvorni_sadrzaj>
    <derivirana_varijabla naziv="DomainObject.Predmet.ProtustrankaIDrugi_1">Varaždinska udruga za promicanje kulture i mode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Varaždinska udruga za promicanje kulture i mode, OIB 74713415656, Zrinski i Frankopana 4, 42000 Varaždin</izvorni_sadrzaj>
    <derivirana_varijabla naziv="DomainObject.Predmet.ProtustrankaIDrugiAdressOIB_1">Varaždinska udruga za promicanje kulture i mode, OIB 74713415656, Zrinski i Frankopana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Varaždinska udruga za promicanje kulture i mode</item>
    </izvorni_sadrzaj>
    <derivirana_varijabla naziv="DomainObject.Predmet.SudioniciListNaziv_1">
      <item>Financijska agencija</item>
      <item>Varaždinska udruga za promicanje kulture i mode</item>
    </derivirana_varijabla>
  </DomainObject.Predmet.SudioniciListNaziv>
  <DomainObject.Predmet.SudioniciListAdressOIB>
    <izvorni_sadrzaj>
      <item>Financijska agencija, OIB 85821130368</item>
      <item>Varaždinska udruga za promicanje kulture i mode, OIB 74713415656, Zrinski i Frankopana 4,42000 Varaždin</item>
    </izvorni_sadrzaj>
    <derivirana_varijabla naziv="DomainObject.Predmet.SudioniciListAdressOIB_1">
      <item>Financijska agencija, OIB 85821130368</item>
      <item>Varaždinska udruga za promicanje kulture i mode, OIB 74713415656, Zrinski i Frankopana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74713415656</item>
    </izvorni_sadrzaj>
    <derivirana_varijabla naziv="DomainObject.Predmet.SudioniciListNazivOIB_1">
      <item>, OIB 85821130368</item>
      <item>, OIB 74713415656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401</properties:Words>
  <properties:Characters>2139</properties:Characters>
  <properties:Lines>58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2016-09-05T10:36:00Z</dcterms:created>
  <dc:creator>user</dc:creator>
  <cp:lastModifiedBy>Marko Makaj</cp:lastModifiedBy>
  <cp:lastPrinted>2016-09-05T10:36:00Z</cp:lastPrinted>
  <dcterms:modified xmlns:xsi="http://www.w3.org/2001/XMLSchema-instance" xsi:type="dcterms:W3CDTF">2016-09-05T10:37:00Z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