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b4db" w14:paraId="00ab4db" w:rsidRDefault="00993A45" w:rsidP="00CB2F04" w:rsidR="00CB2F04" w:rsidRPr="00CB2F04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057F27">
        <w:rPr>
          <w:bCs/>
        </w:rPr>
        <w:t>416/15-63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3C202F">
      <w:r w:rsidRPr="00CB2F04">
        <w:rPr>
          <w:bCs/>
        </w:rPr>
        <w:tab/>
      </w:r>
      <w:r w:rsidRPr="00CB2F04">
        <w:t xml:space="preserve">TRGOVAČKI SUD U ZAGREBU po stečajnom sucu Nadi Kraljić  u stečajnom </w:t>
      </w:r>
      <w:r w:rsidR="00566A6F">
        <w:t xml:space="preserve">postupku nad stečajnim dužnikom SIM-CENTAR d.o.o. – u stečaju, Zagreb, Kustošijanska 10, MBS: 080081385 OIB: 74800445694 </w:t>
      </w:r>
      <w:r w:rsidRPr="00CB2F04">
        <w:t>d</w:t>
      </w:r>
      <w:r w:rsidR="000335CE">
        <w:t>ana</w:t>
      </w:r>
      <w:r w:rsidR="00556550">
        <w:t xml:space="preserve"> </w:t>
      </w:r>
      <w:r w:rsidR="0098420D">
        <w:t>20</w:t>
      </w:r>
      <w:r w:rsidR="00F660C5">
        <w:t xml:space="preserve">. veljače 2017. </w:t>
      </w:r>
      <w:r w:rsidR="000335CE">
        <w:t xml:space="preserve">godine </w:t>
      </w:r>
    </w:p>
    <w:p w:rsidRDefault="00993A45" w:rsidP="00CB2F04" w:rsidR="00993A45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CB2F04" w:rsidP="008E0977" w:rsidR="00CB2F04" w:rsidRPr="00CB2F04">
      <w:pPr>
        <w:ind w:firstLine="708"/>
      </w:pP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566A6F" w:rsidRPr="00C916CB">
        <w:t>KARST d.o.o.</w:t>
      </w:r>
      <w:r w:rsidR="00566A6F">
        <w:t xml:space="preserve"> Zagreb, Nikole Pavića 11, MBS: </w:t>
      </w:r>
      <w:r w:rsidR="00566A6F" w:rsidRPr="00C916CB">
        <w:t>080007722</w:t>
      </w:r>
      <w:r w:rsidR="00566A6F">
        <w:t xml:space="preserve"> OIB: </w:t>
      </w:r>
      <w:r w:rsidR="00566A6F" w:rsidRPr="00C916CB">
        <w:t>33162411239</w:t>
      </w:r>
      <w:r w:rsidR="00566A6F">
        <w:t xml:space="preserve"> </w:t>
      </w:r>
      <w:r w:rsidRPr="00CB2F04">
        <w:t>dosuđuju se nekretnine vlasništvo stečajnog dužnika</w:t>
      </w:r>
      <w:r w:rsidR="00FC2761">
        <w:t xml:space="preserve"> </w:t>
      </w:r>
      <w:r w:rsidR="00CE3988">
        <w:rPr>
          <w:bCs/>
        </w:rPr>
        <w:t>što u naravi čini:</w:t>
      </w:r>
    </w:p>
    <w:p w:rsidRDefault="00566A6F" w:rsidP="00566A6F" w:rsidR="00E328C4">
      <w:pPr>
        <w:pStyle w:val="Odlomakpopisa"/>
        <w:numPr>
          <w:ilvl w:val="0"/>
          <w:numId w:val="17"/>
        </w:numPr>
        <w:jc w:val="both"/>
      </w:pPr>
      <w:r>
        <w:t xml:space="preserve">kčbr. 4908 Oranica Šlezingerovo u Lugu 272 čhv i kčbr. 4909 Oranica Šlezingerovo u Lugu 1463 čhv sve upisano u z.k. ul. 529 k.o. Bistra </w:t>
      </w:r>
      <w:r w:rsidR="00CB2F04" w:rsidRPr="00CB2F04">
        <w:tab/>
      </w:r>
    </w:p>
    <w:p w:rsidRDefault="00CB2F04" w:rsidP="00E328C4" w:rsidR="00CB2F04" w:rsidRPr="00CB2F04">
      <w:pPr>
        <w:ind w:firstLine="708"/>
      </w:pPr>
      <w:r w:rsidRPr="00CB2F04">
        <w:rPr>
          <w:bCs/>
        </w:rPr>
        <w:t>II</w:t>
      </w:r>
      <w:r w:rsidRPr="00CB2F04">
        <w:rPr>
          <w:bCs/>
        </w:rPr>
        <w:tab/>
      </w:r>
      <w:r w:rsidRPr="00CB2F04">
        <w:t>Kupac</w:t>
      </w:r>
      <w:r w:rsidR="00FC2761" w:rsidRPr="00FC2761">
        <w:t xml:space="preserve"> </w:t>
      </w:r>
      <w:r w:rsidR="00566A6F" w:rsidRPr="00C916CB">
        <w:t>KARST d.o.o.</w:t>
      </w:r>
      <w:r w:rsidR="00566A6F">
        <w:t xml:space="preserve"> Zagreb, Nikole Pavića 11, MBS: </w:t>
      </w:r>
      <w:r w:rsidR="00566A6F" w:rsidRPr="00C916CB">
        <w:t>080007722</w:t>
      </w:r>
      <w:r w:rsidR="00566A6F">
        <w:t xml:space="preserve"> OIB: </w:t>
      </w:r>
      <w:r w:rsidR="00566A6F" w:rsidRPr="00C916CB">
        <w:t>33162411239</w:t>
      </w:r>
      <w:r w:rsidR="00566A6F">
        <w:t xml:space="preserve">  </w:t>
      </w:r>
      <w:r w:rsidR="00E328C4">
        <w:t>duža</w:t>
      </w:r>
      <w:r w:rsidR="00C61B6E">
        <w:t>n</w:t>
      </w:r>
      <w:r w:rsidRPr="00CB2F04">
        <w:t xml:space="preserve"> je u roku od 15 dana od pravomoćnosti rješenja o dosudi uplatiti razliku kupovnine </w:t>
      </w:r>
      <w:r w:rsidR="00566A6F">
        <w:t xml:space="preserve"> u iznosu od 635.000,00 kuna </w:t>
      </w:r>
      <w:r w:rsidRPr="00CB2F04">
        <w:t>na žiro račun sudskog depozita Trgovačkog suda u Zagrebu kod Hrvatske poštanske banke d.d. Z</w:t>
      </w:r>
      <w:r w:rsidR="00D331E1">
        <w:t>agreb, broj IBAN: HR9223900011300000460</w:t>
      </w:r>
      <w:r w:rsidRPr="00CB2F04">
        <w:t xml:space="preserve">   s pozivom na broj </w:t>
      </w:r>
      <w:r w:rsidRPr="00CB2F04">
        <w:rPr>
          <w:lang w:val="de-DE"/>
        </w:rPr>
        <w:t xml:space="preserve">05 – </w:t>
      </w:r>
      <w:r w:rsidR="00566A6F">
        <w:rPr>
          <w:lang w:val="de-DE"/>
        </w:rPr>
        <w:t>416</w:t>
      </w:r>
      <w:r w:rsidR="00FC2761">
        <w:rPr>
          <w:lang w:val="de-DE"/>
        </w:rPr>
        <w:t>-15</w:t>
      </w:r>
      <w:r w:rsidR="00976524">
        <w:rPr>
          <w:lang w:val="de-DE"/>
        </w:rPr>
        <w:t>.</w:t>
      </w:r>
    </w:p>
    <w:p w:rsidRDefault="003035B6" w:rsidP="003035B6" w:rsidR="003035B6" w:rsidRPr="00CB2F04">
      <w:r w:rsidRPr="00CB2F04">
        <w:tab/>
        <w:t>III</w:t>
      </w:r>
      <w:r w:rsidRPr="00CB2F04">
        <w:tab/>
        <w:t>Određuje se upis prava vlasništva u korist kupca na dosuđenim nekretninama nakon pravomoćnosti</w:t>
      </w:r>
      <w:r w:rsidR="007066CB" w:rsidRPr="00CB2F04">
        <w:t xml:space="preserve"> </w:t>
      </w:r>
      <w:r w:rsidR="00CB2F04">
        <w:t>ovog rješenja i nakon što kupac uplati</w:t>
      </w:r>
      <w:r w:rsidRPr="00CB2F04">
        <w:t xml:space="preserve"> </w:t>
      </w:r>
      <w:r w:rsidR="009A6B41">
        <w:t>razliku kupovnine</w:t>
      </w:r>
      <w:r w:rsidRPr="00CB2F04">
        <w:t xml:space="preserve"> navedene u točki II ovog rješenja. </w:t>
      </w:r>
    </w:p>
    <w:p w:rsidRDefault="003035B6" w:rsidP="0019380A" w:rsidR="00165263">
      <w:r w:rsidRPr="00CB2F04">
        <w:tab/>
        <w:t>IV</w:t>
      </w:r>
      <w:r w:rsidRPr="00CB2F04">
        <w:tab/>
        <w:t xml:space="preserve">Određuje se brisanje prava </w:t>
      </w:r>
      <w:r w:rsidR="00DE022A" w:rsidRPr="00CB2F04">
        <w:t xml:space="preserve">i tereta koji prestaju prodajom i to: </w:t>
      </w:r>
    </w:p>
    <w:p w:rsidRDefault="00185847" w:rsidP="00566A6F" w:rsidR="00185847">
      <w:r>
        <w:tab/>
      </w:r>
      <w:r w:rsidR="00566A6F">
        <w:t>- pravo zaloga za korist GORENJE ZAGREB d.o.o. Zagreb, Slavonska Avenija 26/4 OIB. 17323115409 pod brojem Z-163/13 od 14. siječnja 2013. godine</w:t>
      </w:r>
    </w:p>
    <w:p w:rsidRDefault="00566A6F" w:rsidP="00566A6F" w:rsidR="00566A6F">
      <w:r>
        <w:tab/>
        <w:t xml:space="preserve">- zabilježba pod brojem Z-1776/13 od 8. svibnja 2013. godine </w:t>
      </w:r>
    </w:p>
    <w:p w:rsidRDefault="00C203BF" w:rsidP="00C203BF" w:rsidR="00C203BF">
      <w:pPr>
        <w:ind w:firstLine="708"/>
      </w:pPr>
      <w:r>
        <w:t>V</w:t>
      </w:r>
      <w:r>
        <w:tab/>
        <w:t xml:space="preserve">Nakon pravomoćnosti rješenja o dosudi te nakon što kupovnina bude položena, u zemljišnim knjigama prigodom upisa prava vlasništva kupca </w:t>
      </w:r>
      <w:r w:rsidRPr="00C916CB">
        <w:t>KARST d.o.o.</w:t>
      </w:r>
      <w:r>
        <w:t xml:space="preserve"> Zagreb, Nikole Pavića 11, MBS: </w:t>
      </w:r>
      <w:r w:rsidRPr="00C916CB">
        <w:t>080007722</w:t>
      </w:r>
      <w:r>
        <w:t xml:space="preserve"> OIB: </w:t>
      </w:r>
      <w:r w:rsidRPr="00C916CB">
        <w:t>33162411239</w:t>
      </w:r>
      <w:r>
        <w:t xml:space="preserve"> određuje se upisati i založno pravo na nekretninama iz točke I ovog rješenja, a radi osiguranja tražbine po osnovi kredita u korist davatelja kredita u skladu sa Sporazumom o osiguranju. Upis založnog prava zemljišno knjižni sud će obaviti na temelju pravomoćnog rješenja o dosudi i potvrde ovog suda da je kupovnina položena.</w:t>
      </w:r>
    </w:p>
    <w:p w:rsidRDefault="00083C00" w:rsidP="00AC0A85" w:rsidR="00083C00" w:rsidRPr="00CB2F04">
      <w:pPr>
        <w:ind w:firstLine="708"/>
      </w:pPr>
      <w:r w:rsidRPr="00CB2F04">
        <w:t>V</w:t>
      </w:r>
      <w:r w:rsidR="00C203BF">
        <w:t>I</w:t>
      </w:r>
      <w:r w:rsidR="007B16EB" w:rsidRPr="00CB2F04">
        <w:tab/>
      </w:r>
      <w:r w:rsidRPr="00CB2F04">
        <w:t>Nalaže se</w:t>
      </w:r>
      <w:r w:rsidR="0040058C" w:rsidRPr="00CB2F04">
        <w:t xml:space="preserve"> </w:t>
      </w:r>
      <w:r w:rsidR="00501AFA">
        <w:t xml:space="preserve"> Općinskom sudu Novi Zagreb – z.k. odjel Zaprešić </w:t>
      </w:r>
      <w:r w:rsidRPr="00CB2F04">
        <w:t>izvršiti upis prava vlasništva te brisanje pra</w:t>
      </w:r>
      <w:r w:rsidR="0040058C" w:rsidRPr="00CB2F04">
        <w:t>va i tereta na temelju pravomoć</w:t>
      </w:r>
      <w:r w:rsidRPr="00CB2F04">
        <w:t>nost rje</w:t>
      </w:r>
      <w:r w:rsidR="0040058C" w:rsidRPr="00CB2F04">
        <w:t>š</w:t>
      </w:r>
      <w:r w:rsidRPr="00CB2F04">
        <w:t>enja o dosudi</w:t>
      </w:r>
      <w:r w:rsidR="003A4375" w:rsidRPr="00CB2F04">
        <w:t xml:space="preserve"> za nekretninu pod </w:t>
      </w:r>
      <w:r w:rsidR="00CB2F04">
        <w:t xml:space="preserve">I </w:t>
      </w:r>
      <w:r w:rsidRPr="00CB2F04">
        <w:t xml:space="preserve"> i potvrde ovog suda da je kupac položio kupovninu u cijelosti.</w:t>
      </w:r>
    </w:p>
    <w:p w:rsidRDefault="00083C00" w:rsidP="00AC0A85" w:rsidR="00083C00" w:rsidRPr="00CB2F04">
      <w:pPr>
        <w:ind w:firstLine="708"/>
      </w:pPr>
      <w:r w:rsidRPr="00CB2F04">
        <w:t>VI</w:t>
      </w:r>
      <w:r w:rsidR="00C203BF">
        <w:t>I</w:t>
      </w:r>
      <w:r w:rsidR="00042C1C" w:rsidRPr="00CB2F04">
        <w:tab/>
        <w:t>Nekretnine</w:t>
      </w:r>
      <w:r w:rsidR="007B16EB" w:rsidRPr="00CB2F04">
        <w:t xml:space="preserve"> </w:t>
      </w:r>
      <w:r w:rsidRPr="00CB2F04">
        <w:t xml:space="preserve">pod točkom I </w:t>
      </w:r>
      <w:r w:rsidR="00042C1C" w:rsidRPr="00CB2F04">
        <w:t>ov</w:t>
      </w:r>
      <w:r w:rsidR="00976524">
        <w:t>og rješenja predat će se kupcu</w:t>
      </w:r>
      <w:r w:rsidRPr="00CB2F04">
        <w:t xml:space="preserve"> zaključkom o predaji nekretnina nakon što ovo rješenje post</w:t>
      </w:r>
      <w:r w:rsidR="00CB2F04">
        <w:t>ane pravomoćno i nakon što kupac uplati</w:t>
      </w:r>
      <w:r w:rsidRPr="00CB2F04">
        <w:t xml:space="preserve"> </w:t>
      </w:r>
      <w:r w:rsidR="00B57281" w:rsidRPr="00CB2F04">
        <w:t>razliku kupovnine</w:t>
      </w:r>
      <w:r w:rsidR="004B3152" w:rsidRPr="00CB2F04">
        <w:t xml:space="preserve"> iz točke </w:t>
      </w:r>
      <w:r w:rsidR="00CB2F04">
        <w:t xml:space="preserve">II. </w:t>
      </w:r>
    </w:p>
    <w:p w:rsidRDefault="0040058C" w:rsidP="00AC0A85" w:rsidR="00083C00" w:rsidRPr="00CB2F04">
      <w:pPr>
        <w:ind w:firstLine="708"/>
      </w:pPr>
      <w:r w:rsidRPr="00CB2F04">
        <w:lastRenderedPageBreak/>
        <w:t>VII</w:t>
      </w:r>
      <w:r w:rsidR="00C203BF">
        <w:t>I</w:t>
      </w:r>
      <w:r w:rsidR="007B16EB" w:rsidRPr="00CB2F04">
        <w:tab/>
      </w:r>
      <w:r w:rsidRPr="00CB2F04">
        <w:t xml:space="preserve">Ovo </w:t>
      </w:r>
      <w:r w:rsidR="00083C00" w:rsidRPr="00CB2F04">
        <w:t xml:space="preserve">će se rješenje oglasiti na </w:t>
      </w:r>
      <w:r w:rsidR="00FE0B30">
        <w:t>e-</w:t>
      </w:r>
      <w:r w:rsidR="00083C00" w:rsidRPr="00CB2F04">
        <w:t>oglasnoj plo</w:t>
      </w:r>
      <w:r w:rsidRPr="00CB2F04">
        <w:t>č</w:t>
      </w:r>
      <w:r w:rsidR="00083C00" w:rsidRPr="00CB2F04">
        <w:t>i ovog suda te se smatra da je isto dostavljeno svim osobama kojima je dostavljen zaključak o prodaji, te svim sudionicima koji su su</w:t>
      </w:r>
      <w:r w:rsidRPr="00CB2F04">
        <w:t>dje</w:t>
      </w:r>
      <w:r w:rsidR="00083C00" w:rsidRPr="00CB2F04">
        <w:t>l</w:t>
      </w:r>
      <w:r w:rsidRPr="00CB2F04">
        <w:t>o</w:t>
      </w:r>
      <w:r w:rsidR="00083C00" w:rsidRPr="00CB2F04">
        <w:t>vali na dražbi istekom trećeg dana od dana njegovog isticanja na oglasnu ploču.</w:t>
      </w:r>
    </w:p>
    <w:p w:rsidRDefault="00C203BF" w:rsidP="00835479" w:rsidR="00951FE0">
      <w:pPr>
        <w:ind w:firstLine="708"/>
      </w:pPr>
      <w:r>
        <w:t>IX</w:t>
      </w:r>
      <w:r w:rsidR="001C0E98" w:rsidRPr="00CB2F04">
        <w:tab/>
        <w:t xml:space="preserve"> </w:t>
      </w:r>
      <w:r w:rsidR="00083C00" w:rsidRPr="00CB2F04">
        <w:t xml:space="preserve">Nalaže se </w:t>
      </w:r>
      <w:r w:rsidR="00501AFA">
        <w:t xml:space="preserve">Općinskom sudu Novi Zagreb – z.k. odjel Zaprešić </w:t>
      </w:r>
      <w:r w:rsidR="00083C00" w:rsidRPr="00CB2F04">
        <w:t xml:space="preserve">zabilježiti </w:t>
      </w:r>
      <w:r w:rsidR="006E5B72" w:rsidRPr="00CB2F04">
        <w:t>u Zemljišnim knjigama dosudu ne</w:t>
      </w:r>
      <w:r w:rsidR="00083C00" w:rsidRPr="00CB2F04">
        <w:t>kretnina navedenih u točki I ovog rješ</w:t>
      </w:r>
      <w:r w:rsidR="006E5B72" w:rsidRPr="00CB2F04">
        <w:t>e</w:t>
      </w:r>
      <w:r w:rsidR="00083C00" w:rsidRPr="00CB2F04">
        <w:t>nja.</w:t>
      </w:r>
    </w:p>
    <w:p w:rsidRDefault="00556550" w:rsidP="00C203BF" w:rsidR="00556550" w:rsidRPr="00CB2F04"/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AC0A85" w:rsidR="00083C00">
      <w:r w:rsidRPr="00CB2F04">
        <w:tab/>
        <w:t xml:space="preserve">Na usmenoj javnoj dražbi održanoj dana </w:t>
      </w:r>
      <w:r w:rsidR="00C203BF">
        <w:t>7. veljače</w:t>
      </w:r>
      <w:r w:rsidR="00015813">
        <w:t xml:space="preserve"> 2017.</w:t>
      </w:r>
      <w:r w:rsidR="00FE0B30">
        <w:t xml:space="preserve"> </w:t>
      </w:r>
      <w:r w:rsidR="00556550">
        <w:t xml:space="preserve"> godine</w:t>
      </w:r>
      <w:r w:rsidR="004D1B4B">
        <w:t xml:space="preserve"> </w:t>
      </w:r>
      <w:r w:rsidRPr="00CB2F04">
        <w:t>radi prodaje nek</w:t>
      </w:r>
      <w:r w:rsidR="00083C00" w:rsidRPr="00CB2F04">
        <w:t xml:space="preserve">retnina  iz točke I kao </w:t>
      </w:r>
      <w:r w:rsidR="00501AFA">
        <w:t xml:space="preserve">jedini ponuđač sudjelovao je </w:t>
      </w:r>
      <w:r w:rsidR="00C203BF" w:rsidRPr="00C916CB">
        <w:t>KARST d.o.o.</w:t>
      </w:r>
      <w:r w:rsidR="00C203BF">
        <w:t xml:space="preserve"> Zagreb, Nikole Pavića 11, MBS: </w:t>
      </w:r>
      <w:r w:rsidR="00C203BF" w:rsidRPr="00C916CB">
        <w:t>080007722</w:t>
      </w:r>
      <w:r w:rsidR="00C203BF">
        <w:t xml:space="preserve"> OIB: </w:t>
      </w:r>
      <w:r w:rsidR="00C203BF" w:rsidRPr="00C916CB">
        <w:t>33162411239</w:t>
      </w:r>
      <w:r w:rsidR="00501AFA">
        <w:t>.</w:t>
      </w:r>
      <w:r w:rsidR="00015813">
        <w:t xml:space="preserve"> </w:t>
      </w:r>
    </w:p>
    <w:p w:rsidRDefault="00015813" w:rsidP="002D0086" w:rsidR="002D0086">
      <w:pPr>
        <w:ind w:left="708"/>
      </w:pPr>
      <w:r>
        <w:t xml:space="preserve">Ponuđač </w:t>
      </w:r>
      <w:r w:rsidR="00C203BF" w:rsidRPr="00C916CB">
        <w:t>KARST d.o.o.</w:t>
      </w:r>
      <w:r w:rsidR="00C203BF">
        <w:t xml:space="preserve"> Zagreb, Nikole Pavića 11, MBS: </w:t>
      </w:r>
      <w:r w:rsidR="00C203BF" w:rsidRPr="00C916CB">
        <w:t>080007722</w:t>
      </w:r>
    </w:p>
    <w:p w:rsidRDefault="00C203BF" w:rsidP="002D0086" w:rsidR="00501AFA">
      <w:r>
        <w:t>OIB:</w:t>
      </w:r>
      <w:r w:rsidRPr="00C916CB">
        <w:t>33162411239</w:t>
      </w:r>
      <w:r>
        <w:t xml:space="preserve"> prihvatio je utvrđenu cijenu </w:t>
      </w:r>
      <w:r w:rsidR="00501AFA">
        <w:t xml:space="preserve">u iznosu od </w:t>
      </w:r>
      <w:r>
        <w:t>762.000,00 kuna.</w:t>
      </w:r>
    </w:p>
    <w:p w:rsidRDefault="00015813" w:rsidP="00015813" w:rsidR="00015813" w:rsidRPr="00CB2F04">
      <w:pPr>
        <w:ind w:firstLine="708"/>
      </w:pPr>
      <w:r w:rsidRPr="00CB2F04">
        <w:t>Nekretnina</w:t>
      </w:r>
      <w:r>
        <w:t xml:space="preserve"> pod točkom I.</w:t>
      </w:r>
      <w:r w:rsidRPr="00CB2F04">
        <w:t xml:space="preserve"> će se predati kupcu </w:t>
      </w:r>
      <w:r>
        <w:t xml:space="preserve"> </w:t>
      </w:r>
      <w:r w:rsidR="00C203BF" w:rsidRPr="00C916CB">
        <w:t>KARST d.o.o.</w:t>
      </w:r>
      <w:r w:rsidR="00C203BF">
        <w:t xml:space="preserve"> Zagreb, Nikole Pavića 11, MBS: </w:t>
      </w:r>
      <w:r w:rsidR="00C203BF" w:rsidRPr="00C916CB">
        <w:t>080007722</w:t>
      </w:r>
      <w:r w:rsidR="00C203BF">
        <w:t xml:space="preserve"> OIB: </w:t>
      </w:r>
      <w:r w:rsidR="00C203BF" w:rsidRPr="00C916CB">
        <w:t>33162411239</w:t>
      </w:r>
      <w:r w:rsidR="00D63FCC">
        <w:t xml:space="preserve"> </w:t>
      </w:r>
      <w:r w:rsidRPr="00CB2F04">
        <w:t xml:space="preserve">nakon pravomoćnosti ovog rješenja i uplate razlike kupovnine do izlicitirane cijene, a koja s obzirom na uplaćenu jamčevinu </w:t>
      </w:r>
      <w:r w:rsidR="00C203BF">
        <w:t xml:space="preserve"> iznosi</w:t>
      </w:r>
      <w:r w:rsidR="00D63FCC">
        <w:t xml:space="preserve"> od </w:t>
      </w:r>
      <w:r w:rsidR="00C203BF">
        <w:t xml:space="preserve">635.000,00 </w:t>
      </w:r>
      <w:r w:rsidR="00D63FCC">
        <w:t>kuna</w:t>
      </w:r>
      <w:r>
        <w:t xml:space="preserve"> . </w:t>
      </w:r>
    </w:p>
    <w:p w:rsidRDefault="00015813" w:rsidP="00015813" w:rsidR="00015813" w:rsidRPr="00CB2F04">
      <w:pPr>
        <w:ind w:firstLine="708"/>
        <w:jc w:val="both"/>
      </w:pPr>
      <w:r w:rsidRPr="00CB2F04">
        <w:t xml:space="preserve">Izreka pod točkom </w:t>
      </w:r>
      <w:r>
        <w:t>II do VI</w:t>
      </w:r>
      <w:r w:rsidRPr="00CB2F04">
        <w:t xml:space="preserve"> temelji se na odredbi čl. 108 Ovršnog zakona, a</w:t>
      </w:r>
      <w:r>
        <w:t xml:space="preserve"> odredba pod točkom VII</w:t>
      </w:r>
      <w:r w:rsidRPr="00CB2F04">
        <w:t xml:space="preserve"> temelji se na odredbi čl. 103 Ovršnog zakona. </w:t>
      </w:r>
    </w:p>
    <w:p w:rsidRDefault="003035B6" w:rsidP="00015813" w:rsidR="003035B6" w:rsidRPr="00CB2F04">
      <w:r w:rsidRPr="00CB2F04">
        <w:t xml:space="preserve"> </w:t>
      </w:r>
    </w:p>
    <w:p w:rsidRDefault="003035B6" w:rsidP="007B16EB" w:rsidR="003035B6" w:rsidRPr="00CB2F04">
      <w:pPr>
        <w:jc w:val="center"/>
      </w:pPr>
      <w:r w:rsidRPr="00CB2F04">
        <w:t xml:space="preserve">U Zagrebu, </w:t>
      </w:r>
      <w:r w:rsidR="0098420D">
        <w:t>20</w:t>
      </w:r>
      <w:r w:rsidR="00015813">
        <w:t>. veljače 2017.</w:t>
      </w:r>
      <w:r w:rsidR="00FE0B30">
        <w:t xml:space="preserve"> </w:t>
      </w:r>
      <w:r w:rsidR="00996E1D">
        <w:t xml:space="preserve"> </w:t>
      </w:r>
      <w:r w:rsidR="00180B16">
        <w:t xml:space="preserve"> </w:t>
      </w:r>
    </w:p>
    <w:p w:rsidRDefault="003035B6" w:rsidP="0040058C" w:rsidR="003035B6" w:rsidRPr="00CB2F04">
      <w:pPr>
        <w:jc w:val="both"/>
      </w:pP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1528BD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1528BD" w:rsidR="001528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528BD" w:rsidP="001528BD" w:rsidR="001528BD">
      <w:pPr>
        <w:ind w:firstLine="708" w:left="5664"/>
      </w:pPr>
      <w:r>
        <w:t>Vinka Mihalinčić</w:t>
      </w:r>
    </w:p>
    <w:p w:rsidRDefault="009313A3" w:rsidP="003035B6" w:rsidR="009313A3" w:rsidRPr="00CB2F04">
      <w:pPr>
        <w:ind w:left="360"/>
      </w:pPr>
    </w:p>
    <w:sectPr w:rsidSect="0019380A" w:rsidR="009313A3" w:rsidRPr="00CB2F0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8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C203BF">
      <w:t>416/15-63</w:t>
    </w:r>
    <w:r w:rsidRPr="000335C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7894DF2"/>
    <w:multiLevelType w:val="hybridMultilevel"/>
    <w:tmpl w:val="5D169FA0"/>
    <w:lvl w:tplc="B2CA6A38" w:ilvl="0">
      <w:numFmt w:val="bullet"/>
      <w:lvlText w:val="-"/>
      <w:lvlJc w:val="left"/>
      <w:pPr>
        <w:ind w:hanging="360" w:left="189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56"/>
      </w:pPr>
      <w:rPr>
        <w:rFonts w:hAnsi="Wingdings" w:ascii="Wingdings" w:hint="default"/>
      </w:rPr>
    </w:lvl>
  </w:abstractNum>
  <w:abstractNum w:abstractNumId="13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0"/>
  </w:num>
  <w:num w:numId="3">
    <w:abstractNumId w:val="5"/>
  </w:num>
  <w:num w:numId="4">
    <w:abstractNumId w:val="4"/>
  </w:num>
  <w:num w:numId="5">
    <w:abstractNumId w:val="9"/>
  </w:num>
  <w:num w:numId="6">
    <w:abstractNumId w:val="10"/>
  </w:num>
  <w:num w:numId="7">
    <w:abstractNumId w:val="6"/>
  </w:num>
  <w:num w:numId="8">
    <w:abstractNumId w:val="11"/>
  </w:num>
  <w:num w:numId="9">
    <w:abstractNumId w:val="2"/>
  </w:num>
  <w:num w:numId="10">
    <w:abstractNumId w:val="15"/>
  </w:num>
  <w:num w:numId="11">
    <w:abstractNumId w:val="14"/>
  </w:num>
  <w:num w:numId="12">
    <w:abstractNumId w:val="13"/>
  </w:num>
  <w:num w:numId="13">
    <w:abstractNumId w:val="3"/>
  </w:num>
  <w:num w:numId="14">
    <w:abstractNumId w:val="12"/>
  </w:num>
  <w:num w:numId="15">
    <w:abstractNumId w:val="8"/>
  </w:num>
  <w:num w:numId="16">
    <w:abstractNumId w:val="1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5813"/>
    <w:rsid w:val="000335CE"/>
    <w:rsid w:val="00042C1C"/>
    <w:rsid w:val="00057F27"/>
    <w:rsid w:val="0008047D"/>
    <w:rsid w:val="00083C00"/>
    <w:rsid w:val="00090B4D"/>
    <w:rsid w:val="00096A17"/>
    <w:rsid w:val="000E02E5"/>
    <w:rsid w:val="000F4489"/>
    <w:rsid w:val="00116E0B"/>
    <w:rsid w:val="00117AC1"/>
    <w:rsid w:val="0012472C"/>
    <w:rsid w:val="00124D98"/>
    <w:rsid w:val="001528BD"/>
    <w:rsid w:val="00165263"/>
    <w:rsid w:val="00174D26"/>
    <w:rsid w:val="00180B16"/>
    <w:rsid w:val="00185847"/>
    <w:rsid w:val="0019380A"/>
    <w:rsid w:val="001C0E98"/>
    <w:rsid w:val="001C50E4"/>
    <w:rsid w:val="001D4723"/>
    <w:rsid w:val="001E0A1A"/>
    <w:rsid w:val="001E0B8C"/>
    <w:rsid w:val="001E0F72"/>
    <w:rsid w:val="001F4CC6"/>
    <w:rsid w:val="001F5771"/>
    <w:rsid w:val="002076D3"/>
    <w:rsid w:val="0023358E"/>
    <w:rsid w:val="00242423"/>
    <w:rsid w:val="00244E14"/>
    <w:rsid w:val="002512D8"/>
    <w:rsid w:val="002705F8"/>
    <w:rsid w:val="00286EAB"/>
    <w:rsid w:val="002A0A67"/>
    <w:rsid w:val="002A325E"/>
    <w:rsid w:val="002C5F14"/>
    <w:rsid w:val="002D0086"/>
    <w:rsid w:val="003035B6"/>
    <w:rsid w:val="0035213B"/>
    <w:rsid w:val="003566AE"/>
    <w:rsid w:val="003606B6"/>
    <w:rsid w:val="00363E04"/>
    <w:rsid w:val="003658CF"/>
    <w:rsid w:val="003816FC"/>
    <w:rsid w:val="00391423"/>
    <w:rsid w:val="00395ECE"/>
    <w:rsid w:val="003A4375"/>
    <w:rsid w:val="003B6D7D"/>
    <w:rsid w:val="003C10AB"/>
    <w:rsid w:val="003C202F"/>
    <w:rsid w:val="003D7403"/>
    <w:rsid w:val="003E58DC"/>
    <w:rsid w:val="0040058C"/>
    <w:rsid w:val="004027DD"/>
    <w:rsid w:val="00413FF6"/>
    <w:rsid w:val="00430CBC"/>
    <w:rsid w:val="0043166D"/>
    <w:rsid w:val="004323E4"/>
    <w:rsid w:val="004459B0"/>
    <w:rsid w:val="00473B78"/>
    <w:rsid w:val="004870A8"/>
    <w:rsid w:val="004B3152"/>
    <w:rsid w:val="004C6F91"/>
    <w:rsid w:val="004D1B4B"/>
    <w:rsid w:val="004E2EF3"/>
    <w:rsid w:val="00500BE4"/>
    <w:rsid w:val="00501AFA"/>
    <w:rsid w:val="00507147"/>
    <w:rsid w:val="00514AAE"/>
    <w:rsid w:val="00523CF2"/>
    <w:rsid w:val="00556550"/>
    <w:rsid w:val="00563974"/>
    <w:rsid w:val="00566A6F"/>
    <w:rsid w:val="00572E85"/>
    <w:rsid w:val="005841E2"/>
    <w:rsid w:val="00585F64"/>
    <w:rsid w:val="0058623B"/>
    <w:rsid w:val="005866A3"/>
    <w:rsid w:val="00587154"/>
    <w:rsid w:val="00594FB8"/>
    <w:rsid w:val="005A2D11"/>
    <w:rsid w:val="005F652A"/>
    <w:rsid w:val="00600FC2"/>
    <w:rsid w:val="00626B3A"/>
    <w:rsid w:val="00631801"/>
    <w:rsid w:val="0063230B"/>
    <w:rsid w:val="0063660E"/>
    <w:rsid w:val="00655D15"/>
    <w:rsid w:val="006618BD"/>
    <w:rsid w:val="00685C56"/>
    <w:rsid w:val="006A38EE"/>
    <w:rsid w:val="006A4646"/>
    <w:rsid w:val="006A57D8"/>
    <w:rsid w:val="006C70BE"/>
    <w:rsid w:val="006D1F6A"/>
    <w:rsid w:val="006D2194"/>
    <w:rsid w:val="006D47E0"/>
    <w:rsid w:val="006D7030"/>
    <w:rsid w:val="006E5B72"/>
    <w:rsid w:val="006F1336"/>
    <w:rsid w:val="006F196B"/>
    <w:rsid w:val="007066CB"/>
    <w:rsid w:val="00714D55"/>
    <w:rsid w:val="00742331"/>
    <w:rsid w:val="00744E75"/>
    <w:rsid w:val="00757BDE"/>
    <w:rsid w:val="00763F89"/>
    <w:rsid w:val="007833E4"/>
    <w:rsid w:val="00795478"/>
    <w:rsid w:val="00797414"/>
    <w:rsid w:val="007B16EB"/>
    <w:rsid w:val="007D3CE0"/>
    <w:rsid w:val="007D6CAD"/>
    <w:rsid w:val="007F0E82"/>
    <w:rsid w:val="007F14E2"/>
    <w:rsid w:val="007F219F"/>
    <w:rsid w:val="00805326"/>
    <w:rsid w:val="00810E2D"/>
    <w:rsid w:val="008120C8"/>
    <w:rsid w:val="00820C9D"/>
    <w:rsid w:val="00825502"/>
    <w:rsid w:val="008302E8"/>
    <w:rsid w:val="00835003"/>
    <w:rsid w:val="00835479"/>
    <w:rsid w:val="0083638F"/>
    <w:rsid w:val="008400B2"/>
    <w:rsid w:val="0086076D"/>
    <w:rsid w:val="00891D7C"/>
    <w:rsid w:val="00896E79"/>
    <w:rsid w:val="008A3B07"/>
    <w:rsid w:val="008B1A82"/>
    <w:rsid w:val="008B243F"/>
    <w:rsid w:val="008C0603"/>
    <w:rsid w:val="008E0977"/>
    <w:rsid w:val="008E720C"/>
    <w:rsid w:val="00903920"/>
    <w:rsid w:val="009057D4"/>
    <w:rsid w:val="00920E94"/>
    <w:rsid w:val="00923268"/>
    <w:rsid w:val="00927D24"/>
    <w:rsid w:val="009313A3"/>
    <w:rsid w:val="00951FE0"/>
    <w:rsid w:val="009536D1"/>
    <w:rsid w:val="00966642"/>
    <w:rsid w:val="00970168"/>
    <w:rsid w:val="00971042"/>
    <w:rsid w:val="00976524"/>
    <w:rsid w:val="0098420D"/>
    <w:rsid w:val="00993A45"/>
    <w:rsid w:val="00996E1D"/>
    <w:rsid w:val="009A6B41"/>
    <w:rsid w:val="009C3F04"/>
    <w:rsid w:val="009E0729"/>
    <w:rsid w:val="009E23B2"/>
    <w:rsid w:val="009E3F8A"/>
    <w:rsid w:val="009E6151"/>
    <w:rsid w:val="00A03592"/>
    <w:rsid w:val="00A26EAE"/>
    <w:rsid w:val="00A60BCC"/>
    <w:rsid w:val="00A93DDE"/>
    <w:rsid w:val="00AA16CA"/>
    <w:rsid w:val="00AA1E7C"/>
    <w:rsid w:val="00AC0A85"/>
    <w:rsid w:val="00AD4B8B"/>
    <w:rsid w:val="00AE234B"/>
    <w:rsid w:val="00AE6E6F"/>
    <w:rsid w:val="00AF7A54"/>
    <w:rsid w:val="00B01781"/>
    <w:rsid w:val="00B060A6"/>
    <w:rsid w:val="00B13A86"/>
    <w:rsid w:val="00B17549"/>
    <w:rsid w:val="00B477FD"/>
    <w:rsid w:val="00B57281"/>
    <w:rsid w:val="00B57EAD"/>
    <w:rsid w:val="00B61A84"/>
    <w:rsid w:val="00B83A54"/>
    <w:rsid w:val="00BA62DD"/>
    <w:rsid w:val="00BC255F"/>
    <w:rsid w:val="00BD6B63"/>
    <w:rsid w:val="00BE22C2"/>
    <w:rsid w:val="00BE5F46"/>
    <w:rsid w:val="00C03923"/>
    <w:rsid w:val="00C126AE"/>
    <w:rsid w:val="00C136B6"/>
    <w:rsid w:val="00C203BF"/>
    <w:rsid w:val="00C31DC8"/>
    <w:rsid w:val="00C31FED"/>
    <w:rsid w:val="00C51E76"/>
    <w:rsid w:val="00C5363C"/>
    <w:rsid w:val="00C54F67"/>
    <w:rsid w:val="00C61B6E"/>
    <w:rsid w:val="00C71533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E7C"/>
    <w:rsid w:val="00D167C9"/>
    <w:rsid w:val="00D331E1"/>
    <w:rsid w:val="00D358A7"/>
    <w:rsid w:val="00D57601"/>
    <w:rsid w:val="00D63FCC"/>
    <w:rsid w:val="00D65C18"/>
    <w:rsid w:val="00D70E89"/>
    <w:rsid w:val="00D750E7"/>
    <w:rsid w:val="00D81B26"/>
    <w:rsid w:val="00DA2069"/>
    <w:rsid w:val="00DA59C1"/>
    <w:rsid w:val="00DB2364"/>
    <w:rsid w:val="00DD2685"/>
    <w:rsid w:val="00DD751C"/>
    <w:rsid w:val="00DE022A"/>
    <w:rsid w:val="00DE3572"/>
    <w:rsid w:val="00DE536E"/>
    <w:rsid w:val="00DF4E91"/>
    <w:rsid w:val="00E328C4"/>
    <w:rsid w:val="00E71A37"/>
    <w:rsid w:val="00E764DA"/>
    <w:rsid w:val="00E76EC4"/>
    <w:rsid w:val="00E97FF0"/>
    <w:rsid w:val="00EC03E8"/>
    <w:rsid w:val="00EC6429"/>
    <w:rsid w:val="00EE30B4"/>
    <w:rsid w:val="00EF5A60"/>
    <w:rsid w:val="00F02B3E"/>
    <w:rsid w:val="00F12F3D"/>
    <w:rsid w:val="00F2162A"/>
    <w:rsid w:val="00F229B4"/>
    <w:rsid w:val="00F44A87"/>
    <w:rsid w:val="00F5480D"/>
    <w:rsid w:val="00F562D0"/>
    <w:rsid w:val="00F5757C"/>
    <w:rsid w:val="00F64F10"/>
    <w:rsid w:val="00F660C5"/>
    <w:rsid w:val="00F66B6E"/>
    <w:rsid w:val="00F6799D"/>
    <w:rsid w:val="00F722F4"/>
    <w:rsid w:val="00FC24E5"/>
    <w:rsid w:val="00FC2761"/>
    <w:rsid w:val="00FC754D"/>
    <w:rsid w:val="00FD5F5A"/>
    <w:rsid w:val="00FD7BB7"/>
    <w:rsid w:val="00FE0B30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8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BANDOV; KARST društvo s ograničenom odgovornošću za geotehničke radove</izvorni_sadrzaj>
    <derivirana_varijabla naziv="DomainObject.Predmet.StrankaFormated_1">  MLADENKA BANDOV; KARST društvo s ograničenom odgovornošću za geotehničke radove</derivirana_varijabla>
  </DomainObject.Predmet.StrankaFormated>
  <DomainObject.Predmet.StrankaFormatedOIB>
    <izvorni_sadrzaj>  MLADENKA BANDOV, OIB 88835123444; KARST društvo s ograničenom odgovornošću za geotehničke radove, OIB 33162411239</izvorni_sadrzaj>
    <derivirana_varijabla naziv="DomainObject.Predmet.StrankaFormatedOIB_1">  MLADENKA BANDOV, OIB 88835123444; KARST društvo s ograničenom odgovornošću za geotehničke radove, OIB 33162411239</derivirana_varijabla>
  </DomainObject.Predmet.StrankaFormatedOIB>
  <DomainObject.Predmet.StrankaFormatedWithAdress>
    <izvorni_sadrzaj> MLADENKA BANDOV, VIDA DOŠENA 40, 10000 Zagreb; KARST društvo s ograničenom odgovornošću za geotehničke radove, Ul. Nikole Pavića 11, 10000 Zagreb</izvorni_sadrzaj>
    <derivirana_varijabla naziv="DomainObject.Predmet.StrankaFormatedWithAdress_1"> MLADENKA BANDOV, VIDA DOŠENA 40, 10000 Zagreb; KARST društvo s ograničenom odgovornošću za geotehničke radove, Ul. Nikole Pavića 11, 10000 Zagreb</derivirana_varijabla>
  </DomainObject.Predmet.StrankaFormatedWithAdress>
  <DomainObject.Predmet.StrankaFormatedWithAdressOIB>
    <izvorni_sadrzaj> MLADENKA BANDOV, OIB 88835123444, VIDA DOŠENA 40, 10000 Zagreb; KARST društvo s ograničenom odgovornošću za geotehničke radove, OIB 33162411239, Ul. Nikole Pavića 11, 10000 Zagreb</izvorni_sadrzaj>
    <derivirana_varijabla naziv="DomainObject.Predmet.StrankaFormatedWithAdressOIB_1"> MLADENKA BANDOV, OIB 88835123444, VIDA DOŠENA 40, 10000 Zagreb; KARST društvo s ograničenom odgovornošću za geotehničke radove, OIB 33162411239, Ul. Nikole Pavića 11, 10000 Zagreb</derivirana_varijabla>
  </DomainObject.Predmet.StrankaFormatedWithAdressOIB>
  <DomainObject.Predmet.StrankaWithAdress>
    <izvorni_sadrzaj>MLADENKA BANDOV VIDA DOŠENA 40,10000 Zagreb,KARST društvo s ograničenom odgovornošću za geotehničke radove Ul. Nikole Pavića 11,10000 Zagreb</izvorni_sadrzaj>
    <derivirana_varijabla naziv="DomainObject.Predmet.StrankaWithAdress_1">MLADENKA BANDOV VIDA DOŠENA 40,10000 Zagreb,KARST društvo s ograničenom odgovornošću za geotehničke radove Ul. Nikole Pavića 11,10000 Zagreb</derivirana_varijabla>
  </DomainObject.Predmet.StrankaWithAdress>
  <DomainObject.Predmet.StrankaWithAdressOIB>
    <izvorni_sadrzaj>MLADENKA BANDOV, OIB 88835123444, VIDA DOŠENA 40,10000 Zagreb,KARST društvo s ograničenom odgovornošću za geotehničke radove, OIB 33162411239, Ul. Nikole Pavića 11,10000 Zagreb</izvorni_sadrzaj>
    <derivirana_varijabla naziv="DomainObject.Predmet.StrankaWithAdressOIB_1">MLADENKA BANDOV, OIB 88835123444, VIDA DOŠENA 40,10000 Zagreb,KARST društvo s ograničenom odgovornošću za geotehničke radove, OIB 33162411239, Ul. Nikole Pavića 11,10000 Zagreb</derivirana_varijabla>
  </DomainObject.Predmet.StrankaWithAdressOIB>
  <DomainObject.Predmet.StrankaNazivFormated>
    <izvorni_sadrzaj>MLADENKA BANDOV,KARST društvo s ograničenom odgovornošću za geotehničke radove</izvorni_sadrzaj>
    <derivirana_varijabla naziv="DomainObject.Predmet.StrankaNazivFormated_1">MLADENKA BANDOV,KARST društvo s ograničenom odgovornošću za geotehničke radove</derivirana_varijabla>
  </DomainObject.Predmet.StrankaNazivFormated>
  <DomainObject.Predmet.StrankaNazivFormatedOIB>
    <izvorni_sadrzaj>MLADENKA BANDOV, OIB 88835123444,KARST društvo s ograničenom odgovornošću za geotehničke radove, OIB 33162411239</izvorni_sadrzaj>
    <derivirana_varijabla naziv="DomainObject.Predmet.StrankaNazivFormatedOIB_1">MLADENKA BANDOV, OIB 88835123444,KARST društvo s ograničenom odgovornošću za geotehničke radove, OIB 33162411239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  <item>KARST društvo s ograničenom odgovornošću za geotehničke radove</item>
    </izvorni_sadrzaj>
    <derivirana_varijabla naziv="DomainObject.Predmet.StrankaListFormated_1">
      <item>MLADENKA BANDOV</item>
      <item>KARST društvo s ograničenom odgovornošću za geotehničke radove</item>
    </derivirana_varijabla>
  </DomainObject.Predmet.StrankaListFormated>
  <DomainObject.Predmet.StrankaListFormatedOIB>
    <izvorni_sadrzaj>
      <item>MLADENKA BANDOV, OIB 88835123444</item>
      <item>KARST društvo s ograničenom odgovornošću za geotehničke radove, OIB 33162411239</item>
    </izvorni_sadrzaj>
    <derivirana_varijabla naziv="DomainObject.Predmet.StrankaListFormatedOIB_1">
      <item>MLADENKA BANDOV, OIB 88835123444</item>
      <item>KARST društvo s ograničenom odgovornošću za geotehničke radove, OIB 33162411239</item>
    </derivirana_varijabla>
  </DomainObject.Predmet.StrankaListFormatedOIB>
  <DomainObject.Predmet.StrankaListFormatedWithAdress>
    <izvorni_sadrzaj>
      <item>MLADENKA BANDOV, VIDA DOŠENA 40, 10000 Zagreb</item>
      <item>KARST društvo s ograničenom odgovornošću za geotehničke radove, Ul. Nikole Pavića 11, 10000 Zagreb</item>
    </izvorni_sadrzaj>
    <derivirana_varijabla naziv="DomainObject.Predmet.StrankaListFormatedWithAdress_1">
      <item>MLADENKA BANDOV, VIDA DOŠENA 40, 10000 Zagreb</item>
      <item>KARST društvo s ograničenom odgovornošću za geotehničke radove, Ul. Nikole Pavića 11, 10000 Zagreb</item>
    </derivirana_varijabla>
  </DomainObject.Predmet.StrankaListFormatedWithAdress>
  <DomainObject.Predmet.StrankaListFormatedWithAdressOIB>
    <izvorni_sadrzaj>
      <item>MLADENKA BANDOV, OIB 88835123444, VIDA DOŠENA 40, 10000 Zagreb</item>
      <item>KARST društvo s ograničenom odgovornošću za geotehničke radove, OIB 33162411239, Ul. Nikole Pavića 11, 10000 Zagreb</item>
    </izvorni_sadrzaj>
    <derivirana_varijabla naziv="DomainObject.Predmet.StrankaListFormatedWithAdressOIB_1">
      <item>MLADENKA BANDOV, OIB 88835123444, VIDA DOŠENA 40, 10000 Zagreb</item>
      <item>KARST društvo s ograničenom odgovornošću za geotehničke radove, OIB 33162411239, Ul. Nikole Pavića 11, 10000 Zagreb</item>
    </derivirana_varijabla>
  </DomainObject.Predmet.StrankaListFormatedWithAdressOIB>
  <DomainObject.Predmet.StrankaListNazivFormated>
    <izvorni_sadrzaj>
      <item>MLADENKA BANDOV</item>
      <item>KARST društvo s ograničenom odgovornošću za geotehničke radove</item>
    </izvorni_sadrzaj>
    <derivirana_varijabla naziv="DomainObject.Predmet.StrankaListNazivFormated_1">
      <item>MLADENKA BANDOV</item>
      <item>KARST društvo s ograničenom odgovornošću za geotehničke radove</item>
    </derivirana_varijabla>
  </DomainObject.Predmet.StrankaListNazivFormated>
  <DomainObject.Predmet.StrankaListNazivFormatedOIB>
    <izvorni_sadrzaj>
      <item>MLADENKA BANDOV, OIB 88835123444</item>
      <item>KARST društvo s ograničenom odgovornošću za geotehničke radove, OIB 33162411239</item>
    </izvorni_sadrzaj>
    <derivirana_varijabla naziv="DomainObject.Predmet.StrankaListNazivFormatedOIB_1">
      <item>MLADENKA BANDOV, OIB 88835123444</item>
      <item>KARST društvo s ograničenom odgovornošću za geotehničke radove, OIB 33162411239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 i dr.</izvorni_sadrzaj>
    <derivirana_varijabla naziv="DomainObject.Predmet.StrankaIDrugi_1">MLADENKA BANDOV i dr.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 i dr.</izvorni_sadrzaj>
    <derivirana_varijabla naziv="DomainObject.Predmet.StrankaIDrugiAdressOIB_1">MLADENKA BANDOV, OIB 88835123444, VIDA DOŠENA 40, 10000 Zagreb i dr.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  <item>, OIB 33162411239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  <item>, OIB 33162411239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7588F-8ECF-41B2-AF2D-D4FEA7010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639</properties:Words>
  <properties:Characters>3311</properties:Characters>
  <properties:Lines>75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2017-02-16T09:07:00Z</dcterms:created>
  <dc:creator>Nada Kraljić</dc:creator>
  <cp:lastModifiedBy>Vinka Mihalinčić</cp:lastModifiedBy>
  <cp:lastPrinted>2017-02-06T09:41:00Z</cp:lastPrinted>
  <dcterms:modified xmlns:xsi="http://www.w3.org/2001/XMLSchema-instance" xsi:type="dcterms:W3CDTF">2017-02-20T13:03:00Z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