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e73a" w14:paraId="b33e73a" w:rsidRDefault="00514902" w:rsidP="007815D8" w:rsidR="005E268C" w:rsidRPr="007815D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color w:val="000000"/>
          <w:sz w:val="22"/>
          <w:szCs w:val="22"/>
        </w:rPr>
        <w:t xml:space="preserve">        </w:t>
      </w:r>
      <w:r w:rsidRPr="007815D8">
        <w:rPr>
          <w:b/>
          <w:sz w:val="20"/>
        </w:rPr>
        <w:t>REPUBLIKA HRVATSKA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TRGOVAČKI SUD U SPLITU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STALNA SLUŽBA DUBROVNIK</w:t>
      </w:r>
    </w:p>
    <w:p w:rsidRDefault="005E268C" w:rsidP="007815D8" w:rsidR="005E268C" w:rsidRPr="007815D8">
      <w:pPr>
        <w:rPr>
          <w:b/>
          <w:sz w:val="20"/>
        </w:rPr>
      </w:pPr>
      <w:r w:rsidRPr="007815D8">
        <w:rPr>
          <w:b/>
          <w:sz w:val="20"/>
        </w:rPr>
        <w:t xml:space="preserve">     Dr. A. Starčevića 23, Dubrovnik</w:t>
      </w:r>
    </w:p>
    <w:p w:rsidRDefault="005E268C" w:rsidP="001B12FD" w:rsidR="005E268C" w:rsidRPr="00D63998">
      <w:pPr>
        <w:jc w:val="right"/>
        <w:rPr>
          <w:b/>
          <w:sz w:val="22"/>
          <w:szCs w:val="22"/>
        </w:rPr>
      </w:pPr>
      <w:r w:rsidRPr="00D63998">
        <w:rPr>
          <w:b/>
          <w:sz w:val="22"/>
          <w:szCs w:val="22"/>
        </w:rPr>
        <w:t>Posl. br. 6-St.29/11</w:t>
      </w:r>
      <w:r>
        <w:rPr>
          <w:b/>
          <w:sz w:val="22"/>
          <w:szCs w:val="22"/>
        </w:rPr>
        <w:t>-</w:t>
      </w:r>
      <w:r w:rsidR="00BD06DF">
        <w:rPr>
          <w:b/>
          <w:sz w:val="22"/>
          <w:szCs w:val="22"/>
        </w:rPr>
        <w:t>700</w:t>
      </w:r>
    </w:p>
    <w:p w:rsidRDefault="005E268C" w:rsidR="005E268C" w:rsidRPr="00D63998">
      <w:pPr>
        <w:pStyle w:val="Naslov2"/>
        <w:rPr>
          <w:sz w:val="22"/>
          <w:szCs w:val="22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R E P U B L I K A   H R V A T S K A</w:t>
      </w:r>
    </w:p>
    <w:p w:rsidRDefault="005E268C" w:rsidP="0048744C" w:rsidR="005E268C" w:rsidRPr="0097000B">
      <w:pPr>
        <w:rPr>
          <w:sz w:val="16"/>
          <w:szCs w:val="16"/>
        </w:rPr>
      </w:pPr>
    </w:p>
    <w:p w:rsidRDefault="005E268C" w:rsidR="005E268C" w:rsidRPr="0097000B">
      <w:pPr>
        <w:pStyle w:val="Naslov2"/>
        <w:rPr>
          <w:sz w:val="22"/>
          <w:szCs w:val="22"/>
        </w:rPr>
      </w:pPr>
      <w:r w:rsidRPr="0097000B">
        <w:rPr>
          <w:sz w:val="22"/>
          <w:szCs w:val="22"/>
        </w:rPr>
        <w:t>Z A K L J U Č A K</w:t>
      </w:r>
    </w:p>
    <w:p w:rsidRDefault="005E268C" w:rsidR="005E268C" w:rsidRPr="0097000B">
      <w:pPr>
        <w:jc w:val="center"/>
        <w:rPr>
          <w:b/>
          <w:sz w:val="22"/>
          <w:szCs w:val="22"/>
        </w:rPr>
      </w:pPr>
    </w:p>
    <w:p w:rsidRDefault="005E268C" w:rsidP="00D63998" w:rsidR="005E268C" w:rsidRPr="0097000B">
      <w:pPr>
        <w:jc w:val="both"/>
        <w:rPr>
          <w:sz w:val="22"/>
          <w:szCs w:val="22"/>
        </w:rPr>
      </w:pPr>
      <w:r w:rsidRPr="0097000B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dana </w:t>
      </w:r>
      <w:r w:rsidR="00BD06DF">
        <w:rPr>
          <w:sz w:val="22"/>
          <w:szCs w:val="22"/>
        </w:rPr>
        <w:t>22. travnja</w:t>
      </w:r>
      <w:r>
        <w:rPr>
          <w:sz w:val="22"/>
          <w:szCs w:val="22"/>
        </w:rPr>
        <w:t xml:space="preserve"> </w:t>
      </w:r>
      <w:r w:rsidRPr="0097000B">
        <w:rPr>
          <w:sz w:val="22"/>
          <w:szCs w:val="22"/>
        </w:rPr>
        <w:t>201</w:t>
      </w:r>
      <w:r w:rsidR="00073CCF">
        <w:rPr>
          <w:sz w:val="22"/>
          <w:szCs w:val="22"/>
        </w:rPr>
        <w:t>6</w:t>
      </w:r>
      <w:r w:rsidRPr="0097000B">
        <w:rPr>
          <w:sz w:val="22"/>
          <w:szCs w:val="22"/>
        </w:rPr>
        <w:t xml:space="preserve">. godine </w:t>
      </w: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P="00485C97" w:rsidR="005E268C" w:rsidRPr="005B23C5">
      <w:pPr>
        <w:pStyle w:val="Tijeloteksta"/>
        <w:rPr>
          <w:sz w:val="16"/>
          <w:szCs w:val="16"/>
        </w:rPr>
      </w:pPr>
    </w:p>
    <w:p w:rsidRDefault="005E268C" w:rsidR="005E268C" w:rsidRPr="001B12FD">
      <w:pPr>
        <w:jc w:val="center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z a k l j u č i o    j e</w:t>
      </w:r>
    </w:p>
    <w:p w:rsidRDefault="005E268C" w:rsidR="005E268C" w:rsidRPr="001B12FD">
      <w:pPr>
        <w:jc w:val="center"/>
        <w:rPr>
          <w:b/>
          <w:sz w:val="22"/>
          <w:szCs w:val="22"/>
        </w:rPr>
      </w:pPr>
    </w:p>
    <w:p w:rsidRDefault="005E268C" w:rsidP="005944C3" w:rsidR="005E268C" w:rsidRPr="00D4139D">
      <w:pPr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I.</w:t>
      </w:r>
      <w:r w:rsidRPr="001B12FD">
        <w:rPr>
          <w:b/>
          <w:sz w:val="22"/>
          <w:szCs w:val="22"/>
        </w:rPr>
        <w:tab/>
      </w:r>
      <w:r w:rsidRPr="00D4139D">
        <w:rPr>
          <w:sz w:val="22"/>
          <w:szCs w:val="22"/>
        </w:rPr>
        <w:t xml:space="preserve">Nekretnina kao imovina stečajnog dužnika oznake: </w:t>
      </w:r>
    </w:p>
    <w:p w:rsidRDefault="00F63171" w:rsidP="00356306" w:rsidR="005E268C" w:rsidRPr="00D4139D">
      <w:pPr>
        <w:ind w:left="720"/>
        <w:jc w:val="both"/>
        <w:rPr>
          <w:sz w:val="22"/>
          <w:szCs w:val="22"/>
        </w:rPr>
      </w:pPr>
      <w:r w:rsidRPr="00F63171">
        <w:rPr>
          <w:sz w:val="22"/>
          <w:szCs w:val="22"/>
        </w:rPr>
        <w:t xml:space="preserve">- kat. čestica </w:t>
      </w:r>
      <w:r w:rsidRPr="00F63171">
        <w:rPr>
          <w:b/>
          <w:sz w:val="22"/>
          <w:szCs w:val="22"/>
        </w:rPr>
        <w:t>4559/193</w:t>
      </w:r>
      <w:r w:rsidRPr="00F63171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F63171">
          <w:rPr>
            <w:sz w:val="22"/>
            <w:szCs w:val="22"/>
          </w:rPr>
          <w:t>720 m2</w:t>
        </w:r>
      </w:smartTag>
      <w:r w:rsidRPr="00F63171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F63171">
          <w:rPr>
            <w:sz w:val="22"/>
            <w:szCs w:val="22"/>
          </w:rPr>
          <w:t>181 m2</w:t>
        </w:r>
      </w:smartTag>
      <w:r w:rsidRPr="00F63171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F63171">
          <w:rPr>
            <w:sz w:val="22"/>
            <w:szCs w:val="22"/>
          </w:rPr>
          <w:t>901 m2</w:t>
        </w:r>
      </w:smartTag>
      <w:r w:rsidRPr="00F63171">
        <w:rPr>
          <w:sz w:val="22"/>
          <w:szCs w:val="22"/>
        </w:rPr>
        <w:t xml:space="preserve">, </w:t>
      </w:r>
      <w:r w:rsidRPr="00F63171">
        <w:rPr>
          <w:b/>
          <w:sz w:val="22"/>
          <w:szCs w:val="22"/>
        </w:rPr>
        <w:t>39. ETAŽA</w:t>
      </w:r>
      <w:r w:rsidRPr="00F63171">
        <w:rPr>
          <w:sz w:val="22"/>
          <w:szCs w:val="22"/>
        </w:rPr>
        <w:t xml:space="preserve">, 1/40, poslovni prostor br. 1,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F63171">
          <w:rPr>
            <w:sz w:val="22"/>
            <w:szCs w:val="22"/>
          </w:rPr>
          <w:t>69,94 m2</w:t>
        </w:r>
      </w:smartTag>
      <w:r w:rsidRPr="00F63171">
        <w:rPr>
          <w:sz w:val="22"/>
          <w:szCs w:val="22"/>
        </w:rPr>
        <w:t>, koji se sastoji od poslovne prostorije, WC-a sa predprostorom i ulazne lođe, u nacrtu označeno crvenom bojom, upisana u z. ul. 2095 KOMIN STARI</w:t>
      </w:r>
      <w:r w:rsidR="00073CCF" w:rsidRPr="00D4139D">
        <w:rPr>
          <w:sz w:val="22"/>
          <w:szCs w:val="22"/>
        </w:rPr>
        <w:t>,</w:t>
      </w:r>
      <w:r w:rsidR="005E268C" w:rsidRPr="00D4139D">
        <w:rPr>
          <w:sz w:val="22"/>
          <w:szCs w:val="22"/>
        </w:rPr>
        <w:t xml:space="preserve">   </w:t>
      </w:r>
    </w:p>
    <w:p w:rsidRDefault="005E268C" w:rsidP="00495A65" w:rsidR="005E268C" w:rsidRPr="00D4139D">
      <w:pPr>
        <w:ind w:left="720"/>
        <w:jc w:val="both"/>
        <w:rPr>
          <w:sz w:val="22"/>
          <w:szCs w:val="22"/>
        </w:rPr>
      </w:pPr>
      <w:r w:rsidRPr="00D4139D">
        <w:rPr>
          <w:sz w:val="22"/>
          <w:szCs w:val="22"/>
        </w:rPr>
        <w:t xml:space="preserve">predaju se kupcu: </w:t>
      </w:r>
      <w:r w:rsidR="009A25A0">
        <w:rPr>
          <w:sz w:val="22"/>
          <w:szCs w:val="22"/>
        </w:rPr>
        <w:t>ANDREJ ŠTRBIĆ, Ploče, Trg bana Josipa Jelačića 1, OIB: 84736408183</w:t>
      </w:r>
      <w:r w:rsidRPr="00D4139D">
        <w:rPr>
          <w:sz w:val="22"/>
          <w:szCs w:val="22"/>
        </w:rPr>
        <w:t>.</w:t>
      </w:r>
    </w:p>
    <w:p w:rsidRDefault="005E268C" w:rsidP="009315A7" w:rsidR="005E268C">
      <w:pPr>
        <w:ind w:left="720"/>
        <w:jc w:val="both"/>
        <w:rPr>
          <w:sz w:val="22"/>
          <w:szCs w:val="22"/>
        </w:rPr>
      </w:pPr>
    </w:p>
    <w:p w:rsidRDefault="005E268C" w:rsidP="002104C6" w:rsidR="005E268C">
      <w:pPr>
        <w:ind w:hanging="720" w:left="720"/>
        <w:jc w:val="both"/>
        <w:rPr>
          <w:sz w:val="22"/>
          <w:szCs w:val="22"/>
        </w:rPr>
      </w:pPr>
      <w:r w:rsidRPr="001B12FD">
        <w:rPr>
          <w:b/>
          <w:sz w:val="22"/>
          <w:szCs w:val="22"/>
        </w:rPr>
        <w:t>II.</w:t>
      </w:r>
      <w:r w:rsidRPr="001B12FD">
        <w:rPr>
          <w:b/>
          <w:sz w:val="22"/>
          <w:szCs w:val="22"/>
        </w:rPr>
        <w:tab/>
      </w:r>
      <w:r>
        <w:rPr>
          <w:sz w:val="22"/>
          <w:szCs w:val="22"/>
        </w:rPr>
        <w:t>Određuje se upis:</w:t>
      </w:r>
    </w:p>
    <w:p w:rsidRDefault="00F63171" w:rsidP="00D4139D" w:rsidR="005E268C" w:rsidRPr="00465E11">
      <w:pPr>
        <w:ind w:left="720"/>
        <w:jc w:val="both"/>
        <w:rPr>
          <w:sz w:val="22"/>
          <w:szCs w:val="22"/>
        </w:rPr>
      </w:pPr>
      <w:r w:rsidRPr="00F63171">
        <w:rPr>
          <w:sz w:val="22"/>
          <w:szCs w:val="22"/>
        </w:rPr>
        <w:t xml:space="preserve">- kat. čestica </w:t>
      </w:r>
      <w:r w:rsidRPr="00F63171">
        <w:rPr>
          <w:b/>
          <w:sz w:val="22"/>
          <w:szCs w:val="22"/>
        </w:rPr>
        <w:t>4559/193</w:t>
      </w:r>
      <w:r w:rsidRPr="00F63171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F63171">
          <w:rPr>
            <w:sz w:val="22"/>
            <w:szCs w:val="22"/>
          </w:rPr>
          <w:t>720 m2</w:t>
        </w:r>
      </w:smartTag>
      <w:r w:rsidRPr="00F63171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F63171">
          <w:rPr>
            <w:sz w:val="22"/>
            <w:szCs w:val="22"/>
          </w:rPr>
          <w:t>181 m2</w:t>
        </w:r>
      </w:smartTag>
      <w:r w:rsidRPr="00F63171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F63171">
          <w:rPr>
            <w:sz w:val="22"/>
            <w:szCs w:val="22"/>
          </w:rPr>
          <w:t>901 m2</w:t>
        </w:r>
      </w:smartTag>
      <w:r w:rsidRPr="00F63171">
        <w:rPr>
          <w:sz w:val="22"/>
          <w:szCs w:val="22"/>
        </w:rPr>
        <w:t xml:space="preserve">, </w:t>
      </w:r>
      <w:r w:rsidRPr="00F63171">
        <w:rPr>
          <w:b/>
          <w:sz w:val="22"/>
          <w:szCs w:val="22"/>
        </w:rPr>
        <w:t>39. ETAŽA</w:t>
      </w:r>
      <w:r w:rsidRPr="00F63171">
        <w:rPr>
          <w:sz w:val="22"/>
          <w:szCs w:val="22"/>
        </w:rPr>
        <w:t xml:space="preserve">, 1/40, poslovni prostor br. 1, u prizemlju, lamela L-4, ukupne neto korisne površine </w:t>
      </w:r>
      <w:smartTag w:element="metricconverter" w:uri="urn:schemas-microsoft-com:office:smarttags">
        <w:smartTagPr>
          <w:attr w:val="69,94 m2" w:name="ProductID"/>
        </w:smartTagPr>
        <w:r w:rsidRPr="00F63171">
          <w:rPr>
            <w:sz w:val="22"/>
            <w:szCs w:val="22"/>
          </w:rPr>
          <w:t>69,94 m2</w:t>
        </w:r>
      </w:smartTag>
      <w:r w:rsidRPr="00F63171">
        <w:rPr>
          <w:sz w:val="22"/>
          <w:szCs w:val="22"/>
        </w:rPr>
        <w:t>, koji se sastoji od poslovne prostorije, WC-a sa predprostorom i ulazne lođe, u nacrtu označeno crvenom bojom, upisana u z. ul. 2095 KOMIN STARI</w:t>
      </w:r>
      <w:r w:rsidR="00D4139D" w:rsidRPr="00D4139D">
        <w:rPr>
          <w:sz w:val="22"/>
          <w:szCs w:val="22"/>
        </w:rPr>
        <w:t xml:space="preserve">,   </w:t>
      </w:r>
    </w:p>
    <w:p w:rsidRDefault="005E268C" w:rsidP="000C08EC" w:rsidR="00D4139D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ime: </w:t>
      </w:r>
      <w:r w:rsidR="009A25A0" w:rsidRPr="009A25A0">
        <w:rPr>
          <w:sz w:val="22"/>
          <w:szCs w:val="22"/>
        </w:rPr>
        <w:t>ANDREJ ŠTRBIĆ, Ploče, Trg bana Josipa Jelačića 1, OIB: 84736408183</w:t>
      </w:r>
      <w:r>
        <w:rPr>
          <w:sz w:val="22"/>
          <w:szCs w:val="22"/>
        </w:rPr>
        <w:t xml:space="preserve">, </w:t>
      </w:r>
    </w:p>
    <w:p w:rsidRDefault="005E268C" w:rsidP="000C08EC" w:rsidR="005E268C" w:rsidRPr="001B12FD">
      <w:pPr>
        <w:ind w:left="720"/>
        <w:jc w:val="both"/>
        <w:rPr>
          <w:sz w:val="22"/>
          <w:szCs w:val="22"/>
        </w:rPr>
      </w:pPr>
      <w:r w:rsidRPr="001B12FD">
        <w:rPr>
          <w:sz w:val="22"/>
          <w:szCs w:val="22"/>
        </w:rPr>
        <w:t>uz istovremeno brisanje na istim nekretninama u tom dijelu svih upisa prava i tereta na nekretninama koji prestaju prodajom.</w:t>
      </w: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101CED" w:rsidR="005E268C" w:rsidRPr="0097000B">
      <w:pPr>
        <w:jc w:val="both"/>
        <w:rPr>
          <w:sz w:val="16"/>
          <w:szCs w:val="16"/>
        </w:rPr>
      </w:pPr>
    </w:p>
    <w:p w:rsidRDefault="005E268C" w:rsidP="006B1D6F" w:rsidR="005E268C" w:rsidRPr="001B12FD">
      <w:pPr>
        <w:jc w:val="center"/>
        <w:rPr>
          <w:sz w:val="22"/>
          <w:szCs w:val="22"/>
        </w:rPr>
      </w:pPr>
      <w:r w:rsidRPr="001B12FD">
        <w:rPr>
          <w:b/>
          <w:sz w:val="22"/>
          <w:szCs w:val="22"/>
        </w:rPr>
        <w:t>Obrazloženje</w:t>
      </w:r>
    </w:p>
    <w:p w:rsidRDefault="005E268C" w:rsidP="006B1D6F" w:rsidR="005E268C" w:rsidRPr="001B12FD">
      <w:pPr>
        <w:jc w:val="center"/>
        <w:rPr>
          <w:sz w:val="22"/>
          <w:szCs w:val="22"/>
        </w:rPr>
      </w:pPr>
    </w:p>
    <w:p w:rsidRDefault="005E268C" w:rsidP="00D63998" w:rsidR="005E268C" w:rsidRPr="001B12F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B12FD">
        <w:rPr>
          <w:sz w:val="22"/>
          <w:szCs w:val="22"/>
        </w:rPr>
        <w:t>Nakon što je kupac</w:t>
      </w:r>
      <w:r>
        <w:rPr>
          <w:sz w:val="22"/>
          <w:szCs w:val="22"/>
        </w:rPr>
        <w:t xml:space="preserve"> </w:t>
      </w:r>
      <w:r w:rsidR="009A25A0" w:rsidRPr="009A25A0">
        <w:rPr>
          <w:sz w:val="22"/>
          <w:szCs w:val="22"/>
        </w:rPr>
        <w:t xml:space="preserve">ANDREJ ŠTRBIĆ, Ploče, </w:t>
      </w:r>
      <w:r w:rsidRPr="001B12FD">
        <w:rPr>
          <w:sz w:val="22"/>
          <w:szCs w:val="22"/>
        </w:rPr>
        <w:t>postupi</w:t>
      </w:r>
      <w:r>
        <w:rPr>
          <w:sz w:val="22"/>
          <w:szCs w:val="22"/>
        </w:rPr>
        <w:t>o</w:t>
      </w:r>
      <w:r w:rsidRPr="001B12FD">
        <w:rPr>
          <w:sz w:val="22"/>
          <w:szCs w:val="22"/>
        </w:rPr>
        <w:t xml:space="preserve"> po rješenju ovog suda posl. br.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1B12FD">
        <w:rPr>
          <w:sz w:val="22"/>
          <w:szCs w:val="22"/>
        </w:rPr>
        <w:t>-</w:t>
      </w:r>
      <w:r w:rsidR="00D4139D">
        <w:rPr>
          <w:sz w:val="22"/>
          <w:szCs w:val="22"/>
        </w:rPr>
        <w:t>68</w:t>
      </w:r>
      <w:r w:rsidR="009A25A0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17. </w:t>
      </w:r>
      <w:r w:rsidR="00D4139D">
        <w:rPr>
          <w:sz w:val="22"/>
          <w:szCs w:val="22"/>
        </w:rPr>
        <w:t>ožujka</w:t>
      </w:r>
      <w:r w:rsidRPr="001B12FD">
        <w:rPr>
          <w:sz w:val="22"/>
          <w:szCs w:val="22"/>
        </w:rPr>
        <w:t xml:space="preserve"> 201</w:t>
      </w:r>
      <w:r w:rsidR="00D4139D">
        <w:rPr>
          <w:sz w:val="22"/>
          <w:szCs w:val="22"/>
        </w:rPr>
        <w:t>6</w:t>
      </w:r>
      <w:r w:rsidRPr="001B12FD">
        <w:rPr>
          <w:sz w:val="22"/>
          <w:szCs w:val="22"/>
        </w:rPr>
        <w:t>. godine i u cijelosti uplati</w:t>
      </w:r>
      <w:r>
        <w:rPr>
          <w:sz w:val="22"/>
          <w:szCs w:val="22"/>
        </w:rPr>
        <w:t>lo</w:t>
      </w:r>
      <w:r w:rsidRPr="001B12FD">
        <w:rPr>
          <w:sz w:val="22"/>
          <w:szCs w:val="22"/>
        </w:rPr>
        <w:t xml:space="preserve"> kupovninu za predmetn</w:t>
      </w:r>
      <w:r>
        <w:rPr>
          <w:sz w:val="22"/>
          <w:szCs w:val="22"/>
        </w:rPr>
        <w:t>u</w:t>
      </w:r>
      <w:r w:rsidRPr="001B12FD">
        <w:rPr>
          <w:sz w:val="22"/>
          <w:szCs w:val="22"/>
        </w:rPr>
        <w:t xml:space="preserve"> nekretnin</w:t>
      </w:r>
      <w:r>
        <w:rPr>
          <w:sz w:val="22"/>
          <w:szCs w:val="22"/>
        </w:rPr>
        <w:t xml:space="preserve">u u iznosu </w:t>
      </w:r>
      <w:r w:rsidR="009A25A0">
        <w:rPr>
          <w:sz w:val="22"/>
          <w:szCs w:val="22"/>
        </w:rPr>
        <w:t>272</w:t>
      </w:r>
      <w:r w:rsidR="00B333CB" w:rsidRPr="00B333CB">
        <w:rPr>
          <w:sz w:val="22"/>
          <w:szCs w:val="22"/>
        </w:rPr>
        <w:t>.</w:t>
      </w:r>
      <w:r w:rsidR="009A25A0">
        <w:rPr>
          <w:sz w:val="22"/>
          <w:szCs w:val="22"/>
        </w:rPr>
        <w:t>0</w:t>
      </w:r>
      <w:r w:rsidR="00B333CB" w:rsidRPr="00B333CB">
        <w:rPr>
          <w:sz w:val="22"/>
          <w:szCs w:val="22"/>
        </w:rPr>
        <w:t>00,00</w:t>
      </w:r>
      <w:r w:rsidRPr="00B333CB">
        <w:rPr>
          <w:sz w:val="22"/>
          <w:szCs w:val="22"/>
        </w:rPr>
        <w:t xml:space="preserve"> kuna</w:t>
      </w:r>
      <w:r w:rsidRPr="001B12FD">
        <w:rPr>
          <w:sz w:val="22"/>
          <w:szCs w:val="22"/>
        </w:rPr>
        <w:t>, te nakon što je označeno rješenje ovog suda St-</w:t>
      </w:r>
      <w:r>
        <w:rPr>
          <w:sz w:val="22"/>
          <w:szCs w:val="22"/>
        </w:rPr>
        <w:t>29</w:t>
      </w:r>
      <w:r w:rsidRPr="001B12FD">
        <w:rPr>
          <w:sz w:val="22"/>
          <w:szCs w:val="22"/>
        </w:rPr>
        <w:t>/</w:t>
      </w:r>
      <w:r>
        <w:rPr>
          <w:sz w:val="22"/>
          <w:szCs w:val="22"/>
        </w:rPr>
        <w:t>20</w:t>
      </w:r>
      <w:r w:rsidRPr="001B12FD">
        <w:rPr>
          <w:sz w:val="22"/>
          <w:szCs w:val="22"/>
        </w:rPr>
        <w:t>1</w:t>
      </w:r>
      <w:r>
        <w:rPr>
          <w:sz w:val="22"/>
          <w:szCs w:val="22"/>
        </w:rPr>
        <w:t>1-</w:t>
      </w:r>
      <w:r w:rsidR="00B333CB">
        <w:rPr>
          <w:sz w:val="22"/>
          <w:szCs w:val="22"/>
        </w:rPr>
        <w:t>68</w:t>
      </w:r>
      <w:r w:rsidR="005A04B1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17. </w:t>
      </w:r>
      <w:r w:rsidR="00B333CB">
        <w:rPr>
          <w:sz w:val="22"/>
          <w:szCs w:val="22"/>
        </w:rPr>
        <w:t>ožujka</w:t>
      </w:r>
      <w:r w:rsidRPr="001B12FD">
        <w:rPr>
          <w:sz w:val="22"/>
          <w:szCs w:val="22"/>
        </w:rPr>
        <w:t xml:space="preserve"> 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 xml:space="preserve">. godine postalo pravomoćno, ovaj sud je temeljem 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 xml:space="preserve">101. </w:t>
        </w:r>
        <w:r>
          <w:rPr>
            <w:sz w:val="22"/>
            <w:szCs w:val="22"/>
          </w:rPr>
          <w:t>OZ</w:t>
        </w:r>
      </w:smartTag>
      <w:r w:rsidRPr="001B12FD">
        <w:rPr>
          <w:sz w:val="22"/>
          <w:szCs w:val="22"/>
        </w:rPr>
        <w:t xml:space="preserve">, koji se u ovom postupku temeljem čl. 164. Stečajnog zakona </w:t>
      </w:r>
      <w:r w:rsidRPr="008B5AF1">
        <w:rPr>
          <w:sz w:val="22"/>
          <w:szCs w:val="22"/>
        </w:rPr>
        <w:t>(NN 57/96, 29/99, 42/00, 173/03</w:t>
      </w:r>
      <w:r>
        <w:rPr>
          <w:sz w:val="22"/>
          <w:szCs w:val="22"/>
        </w:rPr>
        <w:t>, 194/03, 151/04, 88/05, 121/05,</w:t>
      </w:r>
      <w:r w:rsidRPr="008B5AF1">
        <w:rPr>
          <w:sz w:val="22"/>
          <w:szCs w:val="22"/>
        </w:rPr>
        <w:t xml:space="preserve"> 67/08,</w:t>
      </w:r>
      <w:r>
        <w:rPr>
          <w:sz w:val="22"/>
          <w:szCs w:val="22"/>
        </w:rPr>
        <w:t xml:space="preserve"> 139/10, 77/11,</w:t>
      </w:r>
      <w:r w:rsidRPr="004B2B47">
        <w:rPr>
          <w:sz w:val="22"/>
          <w:szCs w:val="22"/>
        </w:rPr>
        <w:t xml:space="preserve"> </w:t>
      </w:r>
      <w:r>
        <w:rPr>
          <w:sz w:val="22"/>
          <w:szCs w:val="22"/>
        </w:rPr>
        <w:t>25/12, 133/12, 45/13),</w:t>
      </w:r>
      <w:r w:rsidRPr="008B5AF1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na odgovarajući način primjenjuje, odlučio kao u izreci.</w:t>
      </w:r>
    </w:p>
    <w:p w:rsidRDefault="005E268C" w:rsidP="006B1D6F" w:rsidR="005E268C" w:rsidRPr="005B23C5">
      <w:pPr>
        <w:jc w:val="both"/>
        <w:rPr>
          <w:sz w:val="16"/>
          <w:szCs w:val="16"/>
        </w:rPr>
      </w:pPr>
    </w:p>
    <w:p w:rsidRDefault="005E268C" w:rsidR="005E268C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BD06DF">
        <w:rPr>
          <w:sz w:val="22"/>
          <w:szCs w:val="22"/>
        </w:rPr>
        <w:t>22. travnja</w:t>
      </w:r>
      <w:r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201</w:t>
      </w:r>
      <w:r w:rsidR="00B333CB">
        <w:rPr>
          <w:sz w:val="22"/>
          <w:szCs w:val="22"/>
        </w:rPr>
        <w:t>6</w:t>
      </w:r>
      <w:r w:rsidRPr="001B12FD">
        <w:rPr>
          <w:sz w:val="22"/>
          <w:szCs w:val="22"/>
        </w:rPr>
        <w:t>. godine</w:t>
      </w:r>
    </w:p>
    <w:p w:rsidRDefault="005E268C" w:rsidR="005E268C">
      <w:pPr>
        <w:jc w:val="center"/>
        <w:rPr>
          <w:b/>
          <w:sz w:val="16"/>
          <w:szCs w:val="16"/>
        </w:rPr>
      </w:pPr>
    </w:p>
    <w:p w:rsidRDefault="005E268C" w:rsidR="005E268C" w:rsidRPr="005B23C5">
      <w:pPr>
        <w:jc w:val="center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5E268C" w:rsidR="005E268C" w:rsidRPr="005B23C5">
      <w:pPr>
        <w:jc w:val="both"/>
        <w:rPr>
          <w:b/>
          <w:sz w:val="16"/>
          <w:szCs w:val="16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</w:t>
      </w:r>
      <w:r w:rsidRPr="001B12FD">
        <w:rPr>
          <w:b/>
          <w:sz w:val="22"/>
          <w:szCs w:val="22"/>
        </w:rPr>
        <w:t>Srđan Gavranić</w:t>
      </w: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>
      <w:pPr>
        <w:ind w:left="-426"/>
        <w:jc w:val="both"/>
        <w:rPr>
          <w:b/>
          <w:sz w:val="22"/>
          <w:szCs w:val="22"/>
        </w:rPr>
      </w:pPr>
    </w:p>
    <w:p w:rsidRDefault="005E268C" w:rsidP="007A1B5E" w:rsidR="005E268C" w:rsidRPr="001B12FD">
      <w:pPr>
        <w:ind w:left="-426"/>
        <w:jc w:val="both"/>
        <w:rPr>
          <w:b/>
          <w:sz w:val="22"/>
          <w:szCs w:val="22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>
      <w:pPr>
        <w:jc w:val="both"/>
        <w:rPr>
          <w:b/>
          <w:sz w:val="16"/>
          <w:szCs w:val="16"/>
        </w:rPr>
      </w:pPr>
    </w:p>
    <w:p w:rsidRDefault="005E268C" w:rsidR="005E268C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5E268C" w:rsidR="005E268C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1B12FD"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9. SZ</w:t>
      </w:r>
      <w:r w:rsidRPr="001B12FD">
        <w:rPr>
          <w:sz w:val="22"/>
          <w:szCs w:val="22"/>
        </w:rPr>
        <w:t>).</w:t>
      </w:r>
    </w:p>
    <w:p w:rsidRDefault="005E268C" w:rsidP="00C73844" w:rsidR="005E268C" w:rsidRPr="00C678BC">
      <w:pPr>
        <w:jc w:val="both"/>
        <w:rPr>
          <w:b/>
          <w:sz w:val="20"/>
        </w:rPr>
      </w:pPr>
    </w:p>
    <w:p w:rsidRDefault="005E268C" w:rsidP="00C73844" w:rsidR="005E268C" w:rsidRPr="00C678BC">
      <w:pPr>
        <w:jc w:val="both"/>
        <w:rPr>
          <w:sz w:val="22"/>
          <w:szCs w:val="22"/>
        </w:rPr>
      </w:pPr>
      <w:r w:rsidRPr="00C678BC">
        <w:rPr>
          <w:b/>
          <w:sz w:val="22"/>
          <w:szCs w:val="22"/>
        </w:rPr>
        <w:t xml:space="preserve">DN-a: </w:t>
      </w:r>
      <w:r w:rsidRPr="00C678BC">
        <w:rPr>
          <w:sz w:val="22"/>
          <w:szCs w:val="22"/>
        </w:rPr>
        <w:t>(</w:t>
      </w:r>
      <w:r w:rsidR="00BD06DF">
        <w:rPr>
          <w:sz w:val="22"/>
          <w:szCs w:val="22"/>
        </w:rPr>
        <w:t>22.04</w:t>
      </w:r>
      <w:r>
        <w:rPr>
          <w:sz w:val="22"/>
          <w:szCs w:val="22"/>
        </w:rPr>
        <w:t>.201</w:t>
      </w:r>
      <w:r w:rsidR="00B333CB">
        <w:rPr>
          <w:sz w:val="22"/>
          <w:szCs w:val="22"/>
        </w:rPr>
        <w:t>6</w:t>
      </w:r>
      <w:r w:rsidRPr="00C678BC">
        <w:rPr>
          <w:sz w:val="22"/>
          <w:szCs w:val="22"/>
        </w:rPr>
        <w:t>.g.)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 xml:space="preserve">stečajnom upravitelju, 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Andrej Štrbić, Ploče, Trg bana Josipa Jelačića 1,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 xml:space="preserve">APSIDA INŽENJERING d.o.o., Dubrovnik, Riječka 14, 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Davor Matić, Kralja Petra Svačića 11/A,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Tomislav Žderić, Kralja Petra Svačića 10 A,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Kata Malić, Trg bana Josipa Jelačića 6,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Općinski sud u Dubrovniku, Stalna služba Ploče, ZK odjel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Porezna uprava Ispostava Ploče,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e-oglasna ploča suda – ovdje.</w:t>
      </w:r>
    </w:p>
    <w:p w:rsidRDefault="004777F6" w:rsidP="004777F6" w:rsidR="004777F6" w:rsidRPr="004777F6">
      <w:p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Na znanje:</w:t>
      </w:r>
    </w:p>
    <w:p w:rsidRDefault="004777F6" w:rsidP="004777F6" w:rsidR="004777F6" w:rsidRPr="004777F6">
      <w:pPr>
        <w:numPr>
          <w:ilvl w:val="0"/>
          <w:numId w:val="4"/>
        </w:numPr>
        <w:tabs>
          <w:tab w:pos="1800" w:val="num"/>
        </w:tabs>
        <w:jc w:val="both"/>
        <w:rPr>
          <w:sz w:val="22"/>
          <w:szCs w:val="22"/>
        </w:rPr>
      </w:pPr>
      <w:r w:rsidRPr="004777F6">
        <w:rPr>
          <w:sz w:val="22"/>
          <w:szCs w:val="22"/>
        </w:rPr>
        <w:t>RAIFFEISENBANK AUSTRIA d.d., Zagreb, putem e-oglasne ploče suda.</w:t>
      </w:r>
    </w:p>
    <w:p w:rsidRDefault="005E268C" w:rsidP="00D63998" w:rsidR="005E268C" w:rsidRPr="00541BB7">
      <w:pPr>
        <w:tabs>
          <w:tab w:pos="1800" w:val="num"/>
        </w:tabs>
        <w:jc w:val="both"/>
        <w:rPr>
          <w:sz w:val="18"/>
          <w:szCs w:val="18"/>
        </w:rPr>
      </w:pPr>
    </w:p>
    <w:sectPr w:rsidSect="007A1B5E" w:rsidR="005E268C" w:rsidRPr="00541BB7">
      <w:headerReference w:type="even" r:id="rId11"/>
      <w:headerReference w:type="default" r:id="rId12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68C" w:rsidR="005E268C">
      <w:r>
        <w:separator/>
      </w:r>
    </w:p>
  </w:endnote>
  <w:endnote w:id="0" w:type="continuationSeparator">
    <w:p w:rsidRDefault="005E268C" w:rsidR="005E2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68C" w:rsidR="005E268C">
      <w:r>
        <w:separator/>
      </w:r>
    </w:p>
  </w:footnote>
  <w:footnote w:id="0" w:type="continuationSeparator">
    <w:p w:rsidRDefault="005E268C" w:rsidR="005E2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E268C" w:rsidR="005E26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268C" w:rsidR="005E268C">
    <w:pPr>
      <w:pStyle w:val="Zaglavlje"/>
      <w:framePr w:y="1" w:xAlign="center" w:vAnchor="text" w:hAnchor="margin" w:wrap="around"/>
      <w:rPr>
        <w:rStyle w:val="Brojstranice"/>
      </w:rPr>
    </w:pPr>
  </w:p>
  <w:p w:rsidRDefault="005E268C" w:rsidP="001B12FD" w:rsidR="005E268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B7BA4"/>
    <w:multiLevelType w:val="hybridMultilevel"/>
    <w:tmpl w:val="0C2AFE84"/>
    <w:lvl w:tplc="A5E48552" w:ilvl="0">
      <w:start w:val="2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73CCF"/>
    <w:rsid w:val="000A7794"/>
    <w:rsid w:val="000B2D08"/>
    <w:rsid w:val="000C08EC"/>
    <w:rsid w:val="00101CED"/>
    <w:rsid w:val="0013030F"/>
    <w:rsid w:val="00131039"/>
    <w:rsid w:val="0013186B"/>
    <w:rsid w:val="00136DCF"/>
    <w:rsid w:val="00153D14"/>
    <w:rsid w:val="001550E2"/>
    <w:rsid w:val="001966D8"/>
    <w:rsid w:val="001A1986"/>
    <w:rsid w:val="001B12FD"/>
    <w:rsid w:val="001B4C54"/>
    <w:rsid w:val="001D5EDD"/>
    <w:rsid w:val="001F07EE"/>
    <w:rsid w:val="002104C6"/>
    <w:rsid w:val="00222BA6"/>
    <w:rsid w:val="00252937"/>
    <w:rsid w:val="0026282C"/>
    <w:rsid w:val="00281779"/>
    <w:rsid w:val="00294F02"/>
    <w:rsid w:val="002A4DC1"/>
    <w:rsid w:val="002C1F4A"/>
    <w:rsid w:val="002E588B"/>
    <w:rsid w:val="00317A74"/>
    <w:rsid w:val="00356306"/>
    <w:rsid w:val="00407313"/>
    <w:rsid w:val="00427BAF"/>
    <w:rsid w:val="00443779"/>
    <w:rsid w:val="00444303"/>
    <w:rsid w:val="004576F5"/>
    <w:rsid w:val="00465E11"/>
    <w:rsid w:val="004777F6"/>
    <w:rsid w:val="00485C97"/>
    <w:rsid w:val="0048744C"/>
    <w:rsid w:val="00495A65"/>
    <w:rsid w:val="004A49B4"/>
    <w:rsid w:val="004B2B47"/>
    <w:rsid w:val="004E4469"/>
    <w:rsid w:val="00514902"/>
    <w:rsid w:val="00541BB7"/>
    <w:rsid w:val="00545CDC"/>
    <w:rsid w:val="0056630B"/>
    <w:rsid w:val="005944C3"/>
    <w:rsid w:val="005A04B1"/>
    <w:rsid w:val="005B23C5"/>
    <w:rsid w:val="005C5C29"/>
    <w:rsid w:val="005E268C"/>
    <w:rsid w:val="00610AD2"/>
    <w:rsid w:val="0063358F"/>
    <w:rsid w:val="00645106"/>
    <w:rsid w:val="006604E9"/>
    <w:rsid w:val="00667BB3"/>
    <w:rsid w:val="00672242"/>
    <w:rsid w:val="00675A77"/>
    <w:rsid w:val="006771F2"/>
    <w:rsid w:val="006B1D6F"/>
    <w:rsid w:val="006C5A17"/>
    <w:rsid w:val="006D2E95"/>
    <w:rsid w:val="00705A6A"/>
    <w:rsid w:val="007111F3"/>
    <w:rsid w:val="00723B66"/>
    <w:rsid w:val="00724B02"/>
    <w:rsid w:val="00775B75"/>
    <w:rsid w:val="007815D8"/>
    <w:rsid w:val="00782979"/>
    <w:rsid w:val="007A1B5E"/>
    <w:rsid w:val="007B0E6F"/>
    <w:rsid w:val="007C29CF"/>
    <w:rsid w:val="008079BA"/>
    <w:rsid w:val="00815900"/>
    <w:rsid w:val="00845433"/>
    <w:rsid w:val="008941FA"/>
    <w:rsid w:val="008B5AF1"/>
    <w:rsid w:val="008C2238"/>
    <w:rsid w:val="0090738E"/>
    <w:rsid w:val="009315A7"/>
    <w:rsid w:val="009458DD"/>
    <w:rsid w:val="009553D2"/>
    <w:rsid w:val="0097000B"/>
    <w:rsid w:val="009748EC"/>
    <w:rsid w:val="009A25A0"/>
    <w:rsid w:val="009A4B7B"/>
    <w:rsid w:val="00A159C0"/>
    <w:rsid w:val="00A16CEE"/>
    <w:rsid w:val="00A5271C"/>
    <w:rsid w:val="00A669E6"/>
    <w:rsid w:val="00A9316E"/>
    <w:rsid w:val="00AA2967"/>
    <w:rsid w:val="00AB05B7"/>
    <w:rsid w:val="00AC035C"/>
    <w:rsid w:val="00AD7109"/>
    <w:rsid w:val="00AE345B"/>
    <w:rsid w:val="00B333CB"/>
    <w:rsid w:val="00B6045B"/>
    <w:rsid w:val="00B70298"/>
    <w:rsid w:val="00B96E8C"/>
    <w:rsid w:val="00BD06DF"/>
    <w:rsid w:val="00C34593"/>
    <w:rsid w:val="00C56AA6"/>
    <w:rsid w:val="00C672C8"/>
    <w:rsid w:val="00C678BC"/>
    <w:rsid w:val="00C73844"/>
    <w:rsid w:val="00C91EEE"/>
    <w:rsid w:val="00CD492A"/>
    <w:rsid w:val="00CE31A3"/>
    <w:rsid w:val="00CE3EBC"/>
    <w:rsid w:val="00D243B6"/>
    <w:rsid w:val="00D311E6"/>
    <w:rsid w:val="00D32C9F"/>
    <w:rsid w:val="00D3425D"/>
    <w:rsid w:val="00D4139D"/>
    <w:rsid w:val="00D60D41"/>
    <w:rsid w:val="00D6204C"/>
    <w:rsid w:val="00D63998"/>
    <w:rsid w:val="00D726DE"/>
    <w:rsid w:val="00D7380A"/>
    <w:rsid w:val="00DA4FF9"/>
    <w:rsid w:val="00DA568C"/>
    <w:rsid w:val="00DB4CC2"/>
    <w:rsid w:val="00DB6435"/>
    <w:rsid w:val="00DB7D4F"/>
    <w:rsid w:val="00DD4104"/>
    <w:rsid w:val="00E0183C"/>
    <w:rsid w:val="00E01AF9"/>
    <w:rsid w:val="00E10D4B"/>
    <w:rsid w:val="00E232EF"/>
    <w:rsid w:val="00E36011"/>
    <w:rsid w:val="00E40564"/>
    <w:rsid w:val="00E47677"/>
    <w:rsid w:val="00E65784"/>
    <w:rsid w:val="00E95CB6"/>
    <w:rsid w:val="00EB72BC"/>
    <w:rsid w:val="00EE528B"/>
    <w:rsid w:val="00F178A3"/>
    <w:rsid w:val="00F63171"/>
    <w:rsid w:val="00F63EFD"/>
    <w:rsid w:val="00F758AA"/>
    <w:rsid w:val="00FA5E98"/>
    <w:rsid w:val="00FB4456"/>
    <w:rsid w:val="00F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C7E85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C7E85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955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3D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3D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3D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3D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313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40731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40731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C7E85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C7E85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407313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C7E85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407313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7E85"/>
    <w:rPr>
      <w:sz w:val="24"/>
      <w:szCs w:val="20"/>
    </w:rPr>
  </w:style>
  <w:style w:styleId="Brojstranice" w:type="character">
    <w:name w:val="page number"/>
    <w:basedOn w:val="Zadanifontodlomka"/>
    <w:uiPriority w:val="99"/>
    <w:rsid w:val="0040731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407313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C7E85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1D5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E85"/>
    <w:rPr>
      <w:sz w:val="0"/>
      <w:szCs w:val="0"/>
    </w:rPr>
  </w:style>
  <w:style w:styleId="Istaknuto" w:type="character">
    <w:name w:val="Emphasis"/>
    <w:basedOn w:val="Zadanifontodlomka"/>
    <w:uiPriority w:val="99"/>
    <w:qFormat/>
    <w:rsid w:val="00D63998"/>
    <w:rPr>
      <w:rFonts w:cs="Times New Roman"/>
      <w:b/>
      <w:bCs/>
    </w:rPr>
  </w:style>
  <w:style w:styleId="Tekstrezerviranogmjesta" w:type="character">
    <w:name w:val="Placeholder Text"/>
    <w:basedOn w:val="Zadanifontodlomka"/>
    <w:uiPriority w:val="99"/>
    <w:semiHidden/>
    <w:rsid w:val="00955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3D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3D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3D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3D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468</properties:Words>
  <properties:Characters>2370</properties:Characters>
  <properties:Lines>75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2016-03-17T14:11:00Z</dcterms:created>
  <dc:creator>Ante Kačić</dc:creator>
  <cp:lastModifiedBy>Srđan Gavranić</cp:lastModifiedBy>
  <cp:lastPrinted>2015-11-19T12:23:00Z</cp:lastPrinted>
  <dcterms:modified xmlns:xsi="http://www.w3.org/2001/XMLSchema-instance" xsi:type="dcterms:W3CDTF">2016-04-22T06:46:00Z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