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723a" w14:paraId="ad1723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558AE">
        <w:t>71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4558AE">
        <w:t>ZELENE NJIVE j.d.o.o. za trgovinu i usluge, Vukovar, Domovinskog rata 38/10, MBS: 030</w:t>
      </w:r>
      <w:r w:rsidR="00E74392">
        <w:t>175172, OIB: 30535719071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50F52">
        <w:t>2</w:t>
      </w:r>
      <w:r w:rsidR="00E74392">
        <w:t>6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74392">
        <w:t>ZELENE NJIVE j.d.o.o. za trgovinu i usluge, Vukovar, Domovinskog rata 38/10, MBS: 030175172, OIB: 30535719071</w:t>
      </w:r>
      <w:r w:rsidR="00D43EFC">
        <w:t xml:space="preserve">, </w:t>
      </w:r>
      <w:r>
        <w:t xml:space="preserve">iznosi </w:t>
      </w:r>
      <w:r w:rsidR="00E74392">
        <w:t>1.159.729,64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74392">
        <w:t xml:space="preserve">Zoran </w:t>
      </w:r>
      <w:proofErr w:type="spellStart"/>
      <w:r w:rsidR="00E74392">
        <w:t>Minić</w:t>
      </w:r>
      <w:proofErr w:type="spellEnd"/>
      <w:r w:rsidR="00E74392">
        <w:t xml:space="preserve">, OIB: 06680627116, Srbija, </w:t>
      </w:r>
      <w:proofErr w:type="spellStart"/>
      <w:r w:rsidR="00E74392">
        <w:t>Sremska</w:t>
      </w:r>
      <w:proofErr w:type="spellEnd"/>
      <w:r w:rsidR="00E74392">
        <w:t xml:space="preserve"> </w:t>
      </w:r>
      <w:proofErr w:type="spellStart"/>
      <w:r w:rsidR="00E74392">
        <w:t>Mitrovica</w:t>
      </w:r>
      <w:proofErr w:type="spellEnd"/>
      <w:r w:rsidR="00E74392">
        <w:t xml:space="preserve">, Salaš </w:t>
      </w:r>
      <w:proofErr w:type="spellStart"/>
      <w:r w:rsidR="00E74392">
        <w:t>Noćajski</w:t>
      </w:r>
      <w:proofErr w:type="spellEnd"/>
      <w:r w:rsidR="00E74392">
        <w:t xml:space="preserve">, </w:t>
      </w:r>
      <w:proofErr w:type="spellStart"/>
      <w:r w:rsidR="00E74392">
        <w:t>Dobrosava</w:t>
      </w:r>
      <w:proofErr w:type="spellEnd"/>
      <w:r w:rsidR="00E74392">
        <w:t xml:space="preserve"> </w:t>
      </w:r>
      <w:proofErr w:type="spellStart"/>
      <w:r w:rsidR="00E74392">
        <w:t>Radosavljevića</w:t>
      </w:r>
      <w:proofErr w:type="spellEnd"/>
      <w:r w:rsidR="00E74392">
        <w:t xml:space="preserve"> 70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74392">
        <w:t>71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74392">
        <w:t>26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74392">
        <w:t>12</w:t>
      </w:r>
      <w:r w:rsidR="0036599C">
        <w:t>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57207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0F52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558A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238F"/>
    <w:rsid w:val="00E33418"/>
    <w:rsid w:val="00E571F6"/>
    <w:rsid w:val="00E60616"/>
    <w:rsid w:val="00E60C19"/>
    <w:rsid w:val="00E74392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32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2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32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2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ZELENE NJIVE jednostavno društvo s ograničenom odgovornošću za trgovinu i usluge</izvorni_sadrzaj>
    <derivirana_varijabla naziv="DomainObject.Predmet.ProtustrankaFormated_1">  ZELENE NJIVE jednostavno društvo s ograničenom odgovornošću za trgovinu i usluge</derivirana_varijabla>
  </DomainObject.Predmet.ProtustrankaFormated>
  <DomainObject.Predmet.ProtustrankaFormatedOIB>
    <izvorni_sadrzaj>  ZELENE NJIVE jednostavno društvo s ograničenom odgovornošću za trgovinu i usluge, OIB 30535719071</izvorni_sadrzaj>
    <derivirana_varijabla naziv="DomainObject.Predmet.ProtustrankaFormatedOIB_1">  ZELENE NJIVE jednostavno društvo s ograničenom odgovornošću za trgovinu i usluge, OIB 30535719071</derivirana_varijabla>
  </DomainObject.Predmet.ProtustrankaFormatedOIB>
  <DomainObject.Predmet.ProtustrankaFormatedWithAdress>
    <izvorni_sadrzaj> ZELENE NJIVE jednostavno društvo s ograničenom odgovornošću za trgovinu i usluge, Domovinskog rata 38/10 , 32000 Vukovar</izvorni_sadrzaj>
    <derivirana_varijabla naziv="DomainObject.Predmet.ProtustrankaFormatedWithAdress_1"> ZELENE NJIVE jednostavno društvo s ograničenom odgovornošću za trgovinu i usluge, Domovinskog rata 38/10 , 32000 Vukovar</derivirana_varijabla>
  </DomainObject.Predmet.ProtustrankaFormatedWithAdress>
  <DomainObject.Predmet.ProtustrankaFormatedWithAdressOIB>
    <izvorni_sadrzaj> ZELENE NJIVE jednostavno društvo s ograničenom odgovornošću za trgovinu i usluge, OIB 30535719071, Domovinskog rata 38/10 , 32000 Vukovar</izvorni_sadrzaj>
    <derivirana_varijabla naziv="DomainObject.Predmet.ProtustrankaFormatedWithAdressOIB_1"> ZELENE NJIVE jednostavno društvo s ograničenom odgovornošću za trgovinu i usluge, OIB 30535719071, Domovinskog rata 38/10 , 32000 Vukovar</derivirana_varijabla>
  </DomainObject.Predmet.ProtustrankaFormatedWithAdressOIB>
  <DomainObject.Predmet.ProtustrankaWithAdress>
    <izvorni_sadrzaj>ZELENE NJIVE jednostavno društvo s ograničenom odgovornošću za trgovinu i usluge Domovinskog rata 38/10 , 32000 Vukovar</izvorni_sadrzaj>
    <derivirana_varijabla naziv="DomainObject.Predmet.ProtustrankaWithAdress_1">ZELENE NJIVE jednostavno društvo s ograničenom odgovornošću za trgovinu i usluge Domovinskog rata 38/10 , 32000 Vukovar</derivirana_varijabla>
  </DomainObject.Predmet.ProtustrankaWithAdress>
  <DomainObject.Predmet.ProtustrankaWithAdressOIB>
    <izvorni_sadrzaj>ZELENE NJIVE jednostavno društvo s ograničenom odgovornošću za trgovinu i usluge, OIB 30535719071, Domovinskog rata 38/10 , 32000 Vukovar</izvorni_sadrzaj>
    <derivirana_varijabla naziv="DomainObject.Predmet.ProtustrankaWithAdressOIB_1">ZELENE NJIVE jednostavno društvo s ograničenom odgovornošću za trgovinu i usluge, OIB 30535719071, Domovinskog rata 38/10 , 32000 Vukovar</derivirana_varijabla>
  </DomainObject.Predmet.ProtustrankaWithAdressOIB>
  <DomainObject.Predmet.ProtustrankaNazivFormated>
    <izvorni_sadrzaj>ZELENE NJIVE jednostavno društvo s ograničenom odgovornošću za trgovinu i usluge</izvorni_sadrzaj>
    <derivirana_varijabla naziv="DomainObject.Predmet.ProtustrankaNazivFormated_1">ZELENE NJIVE jednostavno društvo s ograničenom odgovornošću za trgovinu i usluge</derivirana_varijabla>
  </DomainObject.Predmet.ProtustrankaNazivFormated>
  <DomainObject.Predmet.ProtustrankaNazivFormatedOIB>
    <izvorni_sadrzaj>ZELENE NJIVE jednostavno društvo s ograničenom odgovornošću za trgovinu i usluge, OIB 30535719071</izvorni_sadrzaj>
    <derivirana_varijabla naziv="DomainObject.Predmet.ProtustrankaNazivFormatedOIB_1">ZELENE NJIVE jednostavno društvo s ograničenom odgovornošću za trgovinu i usluge, OIB 30535719071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ZELENE NJIVE jednostavno društvo s ograničenom odgovornošću za trgovinu i usluge</item>
    </izvorni_sadrzaj>
    <derivirana_varijabla naziv="DomainObject.Predmet.ProtuStrankaListFormated_1">
      <item>ZELENE NJIVE jednostavno društvo s ograničenom odgovornošću za trgovinu i usluge</item>
    </derivirana_varijabla>
  </DomainObject.Predmet.ProtuStrankaListFormated>
  <DomainObject.Predmet.ProtuStrankaListFormatedOIB>
    <izvorni_sadrzaj>
      <item>ZELENE NJIVE jednostavno društvo s ograničenom odgovornošću za trgovinu i usluge, OIB 30535719071</item>
    </izvorni_sadrzaj>
    <derivirana_varijabla naziv="DomainObject.Predmet.ProtuStrankaListFormatedOIB_1">
      <item>ZELENE NJIVE jednostavno društvo s ograničenom odgovornošću za trgovinu i usluge, OIB 30535719071</item>
    </derivirana_varijabla>
  </DomainObject.Predmet.ProtuStrankaListFormatedOIB>
  <DomainObject.Predmet.ProtuStrankaListFormatedWithAdress>
    <izvorni_sadrzaj>
      <item>ZELENE NJIVE jednostavno društvo s ograničenom odgovornošću za trgovinu i usluge, Domovinskog rata 38/10 , 32000 Vukovar</item>
    </izvorni_sadrzaj>
    <derivirana_varijabla naziv="DomainObject.Predmet.ProtuStrankaListFormatedWithAdress_1">
      <item>ZELENE NJIVE jednostavno društvo s ograničenom odgovornošću za trgovinu i usluge, Domovinskog rata 38/10 , 32000 Vukovar</item>
    </derivirana_varijabla>
  </DomainObject.Predmet.ProtuStrankaListFormatedWithAdress>
  <DomainObject.Predmet.ProtuStrankaListFormatedWithAdressOIB>
    <izvorni_sadrzaj>
      <item>ZELENE NJIVE jednostavno društvo s ograničenom odgovornošću za trgovinu i usluge, OIB 30535719071, Domovinskog rata 38/10 , 32000 Vukovar</item>
    </izvorni_sadrzaj>
    <derivirana_varijabla naziv="DomainObject.Predmet.ProtuStrankaListFormatedWithAdressOIB_1">
      <item>ZELENE NJIVE jednostavno društvo s ograničenom odgovornošću za trgovinu i usluge, OIB 30535719071, Domovinskog rata 38/10 , 32000 Vukovar</item>
    </derivirana_varijabla>
  </DomainObject.Predmet.ProtuStrankaListFormatedWithAdressOIB>
  <DomainObject.Predmet.ProtuStrankaListNazivFormated>
    <izvorni_sadrzaj>
      <item>ZELENE NJIVE jednostavno društvo s ograničenom odgovornošću za trgovinu i usluge</item>
    </izvorni_sadrzaj>
    <derivirana_varijabla naziv="DomainObject.Predmet.ProtuStrankaListNazivFormated_1">
      <item>ZELENE NJIVE jednostavno društvo s ograničenom odgovornošću za trgovinu i usluge</item>
    </derivirana_varijabla>
  </DomainObject.Predmet.ProtuStrankaListNazivFormated>
  <DomainObject.Predmet.ProtuStrankaListNazivFormatedOIB>
    <izvorni_sadrzaj>
      <item>ZELENE NJIVE jednostavno društvo s ograničenom odgovornošću za trgovinu i usluge, OIB 30535719071</item>
    </izvorni_sadrzaj>
    <derivirana_varijabla naziv="DomainObject.Predmet.ProtuStrankaListNazivFormatedOIB_1">
      <item>ZELENE NJIVE jednostavno društvo s ograničenom odgovornošću za trgovinu i usluge, OIB 30535719071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ZELENE NJIVE jednostavno društvo s ograničenom odgovornošću za trgovinu i usluge</izvorni_sadrzaj>
    <derivirana_varijabla naziv="DomainObject.Predmet.ProtustrankaIDrugi_1">ZELENE NJIVE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ZELENE NJIVE jednostavno društvo s ograničenom odgovornošću za trgovinu i usluge, OIB 30535719071, Domovinskog rata 38/10 , 32000 Vukovar</izvorni_sadrzaj>
    <derivirana_varijabla naziv="DomainObject.Predmet.ProtustrankaIDrugiAdressOIB_1">ZELENE NJIVE jednostavno društvo s ograničenom odgovornošću za trgovinu i usluge, OIB 30535719071, Domovinskog rata 38/10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ZELENE NJIVE jednostavno društvo s ograničenom odgovornošću za trgovinu i usluge</item>
    </izvorni_sadrzaj>
    <derivirana_varijabla naziv="DomainObject.Predmet.SudioniciListNaziv_1">
      <item>FINA RC OSIJEK</item>
      <item>ZELENE NJIVE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ZELENE NJIVE jednostavno društvo s ograničenom odgovornošću za trgovinu i usluge, OIB 30535719071, Domovinskog rata 38/10 ,32000 Vukovar</item>
    </izvorni_sadrzaj>
    <derivirana_varijabla naziv="DomainObject.Predmet.SudioniciListAdressOIB_1">
      <item>FINA RC OSIJEK, OIB 85821130368</item>
      <item>ZELENE NJIVE jednostavno društvo s ograničenom odgovornošću za trgovinu i usluge, OIB 30535719071, Domovinskog rata 38/10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30535719071</item>
    </izvorni_sadrzaj>
    <derivirana_varijabla naziv="DomainObject.Predmet.SudioniciListNazivOIB_1">
      <item>, OIB 85821130368</item>
      <item>, OIB 30535719071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2022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2018-01-26T12:21:00Z</dcterms:created>
  <dc:creator>Korisnik</dc:creator>
  <cp:lastModifiedBy>Žana Bem</cp:lastModifiedBy>
  <cp:lastPrinted>2018-01-23T08:50:00Z</cp:lastPrinted>
  <dcterms:modified xmlns:xsi="http://www.w3.org/2001/XMLSchema-instance" xsi:type="dcterms:W3CDTF">2018-01-26T12:22:00Z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