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9af8" w14:paraId="c189af8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5348A8">
        <w:t xml:space="preserve">                        1 St-527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</w:t>
      </w:r>
      <w:r w:rsidR="00C32505">
        <w:t xml:space="preserve">postupku nad stečajnim dužnikom MALONOGOMETNI KLUB PECARA VIŠNJEVAC, Josipa bana Jelačića 67 c, OIB: 89965108649, </w:t>
      </w:r>
      <w:r>
        <w:t xml:space="preserve">  koji se vodi </w:t>
      </w:r>
      <w:r w:rsidR="00C32505">
        <w:t>kod ovoga suda pod brojem St-527</w:t>
      </w:r>
      <w:r>
        <w:t>/2015, temeljem odredbe čl. 430.,  431. i 434. Stečajnog zakona (Narodne novine 71/15), objavljuje:</w:t>
      </w:r>
    </w:p>
    <w:p w:rsidRDefault="00C32505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6.750,00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>II. Poziva se osoba ovlaštena za zastupanje</w:t>
      </w:r>
      <w:r w:rsidR="00C32505">
        <w:t xml:space="preserve"> dužnika</w:t>
      </w:r>
      <w:r w:rsidR="00005A5C">
        <w:t xml:space="preserve"> Robert </w:t>
      </w:r>
      <w:proofErr w:type="spellStart"/>
      <w:r w:rsidR="00005A5C">
        <w:t>Jelečević</w:t>
      </w:r>
      <w:proofErr w:type="spellEnd"/>
      <w:r w:rsidR="00005A5C">
        <w:t xml:space="preserve"> iz Višnjevca, J. bana Jelačića 67. c,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32505" w:rsidP="00276ED5" w:rsidR="00276ED5">
      <w:r>
        <w:t>U Bjelovaru,  11.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C32505" w:rsidP="00276ED5" w:rsidR="00276ED5">
      <w:pPr>
        <w:pStyle w:val="Bezproreda"/>
      </w:pPr>
      <w:r>
        <w:t>Bjelovar, 11. 06. 2016</w:t>
      </w:r>
      <w:r w:rsidR="00276ED5">
        <w:t>.</w:t>
      </w:r>
    </w:p>
    <w:p w:rsidRDefault="00005A5C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005A5C"/>
    <w:rsid w:val="00276ED5"/>
    <w:rsid w:val="005348A8"/>
    <w:rsid w:val="00A92139"/>
    <w:rsid w:val="00B07D3A"/>
    <w:rsid w:val="00C32505"/>
    <w:rsid w:val="00D16990"/>
    <w:rsid w:val="00F9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34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8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8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8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8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34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8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8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8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8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St-527/2015-2</izvorni_sadrzaj>
    <derivirana_varijabla naziv="DomainObject.Oznaka_1">St-527/2015-2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St-527/2015</izvorni_sadrzaj>
    <derivirana_varijabla naziv="DomainObject.Predmet.OznakaBroj_1">St-527/2015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''PECARA'' VIŠNJEVAC, Višnjevac</izvorni_sadrzaj>
    <derivirana_varijabla naziv="DomainObject.Predmet.ProtustrankaFormated_1">  MALONOGOMETNI KLUB ''PECARA'' VIŠNJEVAC, Višnjevac</derivirana_varijabla>
  </DomainObject.Predmet.ProtustrankaFormated>
  <DomainObject.Predmet.ProtustrankaFormatedOIB>
    <izvorni_sadrzaj>  MALONOGOMETNI KLUB ''PECARA'' VIŠNJEVAC, Višnjevac, OIB 89965108649</izvorni_sadrzaj>
    <derivirana_varijabla naziv="DomainObject.Predmet.ProtustrankaFormatedOIB_1">  MALONOGOMETNI KLUB ''PECARA'' VIŠNJEVAC, Višnjevac, OIB 89965108649</derivirana_varijabla>
  </DomainObject.Predmet.ProtustrankaFormatedOIB>
  <DomainObject.Predmet.ProtustrankaFormatedWithAdress>
    <izvorni_sadrzaj> MALONOGOMETNI KLUB ''PECARA'' VIŠNJEVAC, Višnjevac, Josipa bana Jelačića 67 c, 43000 Višnjevac</izvorni_sadrzaj>
    <derivirana_varijabla naziv="DomainObject.Predmet.ProtustrankaFormatedWithAdress_1"> MALONOGOMETNI KLUB ''PECARA'' VIŠNJEVAC, Višnjevac, Josipa bana Jelačića 67 c, 43000 Višnjevac</derivirana_varijabla>
  </DomainObject.Predmet.ProtustrankaFormatedWithAdress>
  <DomainObject.Predmet.ProtustrankaFormatedWithAdressOIB>
    <izvorni_sadrzaj> MALONOGOMETNI KLUB ''PECARA'' VIŠNJEVAC, Višnjevac, OIB 89965108649, Josipa bana Jelačića 67 c, 43000 Višnjevac</izvorni_sadrzaj>
    <derivirana_varijabla naziv="DomainObject.Predmet.ProtustrankaFormatedWithAdressOIB_1"> MALONOGOMETNI KLUB ''PECARA'' VIŠNJEVAC, Višnjevac, OIB 89965108649, Josipa bana Jelačića 67 c, 43000 Višnjevac</derivirana_varijabla>
  </DomainObject.Predmet.ProtustrankaFormatedWithAdressOIB>
  <DomainObject.Predmet.ProtustrankaWithAdress>
    <izvorni_sadrzaj>MALONOGOMETNI KLUB ''PECARA'' VIŠNJEVAC, Višnjevac Josipa bana Jelačića 67 c, 43000 Višnjevac</izvorni_sadrzaj>
    <derivirana_varijabla naziv="DomainObject.Predmet.ProtustrankaWithAdress_1">MALONOGOMETNI KLUB ''PECARA'' VIŠNJEVAC, Višnjevac Josipa bana Jelačića 67 c, 43000 Višnjevac</derivirana_varijabla>
  </DomainObject.Predmet.ProtustrankaWithAdress>
  <DomainObject.Predmet.ProtustrankaWithAdressOIB>
    <izvorni_sadrzaj>MALONOGOMETNI KLUB ''PECARA'' VIŠNJEVAC, Višnjevac, OIB 89965108649, Josipa bana Jelačića 67 c, 43000 Višnjevac</izvorni_sadrzaj>
    <derivirana_varijabla naziv="DomainObject.Predmet.ProtustrankaWithAdressOIB_1">MALONOGOMETNI KLUB ''PECARA'' VIŠNJEVAC, Višnjevac, OIB 89965108649, Josipa bana Jelačića 67 c, 43000 Višnjevac</derivirana_varijabla>
  </DomainObject.Predmet.ProtustrankaWithAdressOIB>
  <DomainObject.Predmet.ProtustrankaNazivFormated>
    <izvorni_sadrzaj>MALONOGOMETNI KLUB ''PECARA'' VIŠNJEVAC, Višnjevac</izvorni_sadrzaj>
    <derivirana_varijabla naziv="DomainObject.Predmet.ProtustrankaNazivFormated_1">MALONOGOMETNI KLUB ''PECARA'' VIŠNJEVAC, Višnjevac</derivirana_varijabla>
  </DomainObject.Predmet.ProtustrankaNazivFormated>
  <DomainObject.Predmet.ProtustrankaNazivFormatedOIB>
    <izvorni_sadrzaj>MALONOGOMETNI KLUB ''PECARA'' VIŠNJEVAC, Višnjevac, OIB 89965108649</izvorni_sadrzaj>
    <derivirana_varijabla naziv="DomainObject.Predmet.ProtustrankaNazivFormatedOIB_1">MALONOGOMETNI KLUB ''PECARA'' VIŠNJEVAC, Višnjevac, OIB 89965108649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MALONOGOMETNI KLUB ''PECARA'' VIŠNJEVAC, Višnjevac</item>
    </izvorni_sadrzaj>
    <derivirana_varijabla naziv="DomainObject.Predmet.ProtuStrankaListFormated_1">
      <item>MALONOGOMETNI KLUB ''PECARA'' VIŠNJEVAC, Višnjevac</item>
    </derivirana_varijabla>
  </DomainObject.Predmet.ProtuStrankaListFormated>
  <DomainObject.Predmet.ProtuStrankaListFormatedOIB>
    <izvorni_sadrzaj>
      <item>MALONOGOMETNI KLUB ''PECARA'' VIŠNJEVAC, Višnjevac, OIB 89965108649</item>
    </izvorni_sadrzaj>
    <derivirana_varijabla naziv="DomainObject.Predmet.ProtuStrankaListFormatedOIB_1">
      <item>MALONOGOMETNI KLUB ''PECARA'' VIŠNJEVAC, Višnjevac, OIB 89965108649</item>
    </derivirana_varijabla>
  </DomainObject.Predmet.ProtuStrankaListFormatedOIB>
  <DomainObject.Predmet.ProtuStrankaListFormatedWithAdress>
    <izvorni_sadrzaj>
      <item>MALONOGOMETNI KLUB ''PECARA'' VIŠNJEVAC, Višnjevac, Josipa bana Jelačića 67 c, 43000 Višnjevac</item>
    </izvorni_sadrzaj>
    <derivirana_varijabla naziv="DomainObject.Predmet.ProtuStrankaListFormatedWithAdress_1">
      <item>MALONOGOMETNI KLUB ''PECARA'' VIŠNJEVAC, Višnjevac, Josipa bana Jelačića 67 c, 43000 Višnjevac</item>
    </derivirana_varijabla>
  </DomainObject.Predmet.ProtuStrankaListFormatedWithAdress>
  <DomainObject.Predmet.ProtuStrankaListFormatedWithAdressOIB>
    <izvorni_sadrzaj>
      <item>MALONOGOMETNI KLUB ''PECARA'' VIŠNJEVAC, Višnjevac, OIB 89965108649, Josipa bana Jelačića 67 c, 43000 Višnjevac</item>
    </izvorni_sadrzaj>
    <derivirana_varijabla naziv="DomainObject.Predmet.ProtuStrankaListFormatedWithAdressOIB_1">
      <item>MALONOGOMETNI KLUB ''PECARA'' VIŠNJEVAC, Višnjevac, OIB 89965108649, Josipa bana Jelačića 67 c, 43000 Višnjevac</item>
    </derivirana_varijabla>
  </DomainObject.Predmet.ProtuStrankaListFormatedWithAdressOIB>
  <DomainObject.Predmet.ProtuStrankaListNazivFormated>
    <izvorni_sadrzaj>
      <item>MALONOGOMETNI KLUB ''PECARA'' VIŠNJEVAC, Višnjevac</item>
    </izvorni_sadrzaj>
    <derivirana_varijabla naziv="DomainObject.Predmet.ProtuStrankaListNazivFormated_1">
      <item>MALONOGOMETNI KLUB ''PECARA'' VIŠNJEVAC, Višnjevac</item>
    </derivirana_varijabla>
  </DomainObject.Predmet.ProtuStrankaListNazivFormated>
  <DomainObject.Predmet.ProtuStrankaListNazivFormatedOIB>
    <izvorni_sadrzaj>
      <item>MALONOGOMETNI KLUB ''PECARA'' VIŠNJEVAC, Višnjevac, OIB 89965108649</item>
    </izvorni_sadrzaj>
    <derivirana_varijabla naziv="DomainObject.Predmet.ProtuStrankaListNazivFormatedOIB_1">
      <item>MALONOGOMETNI KLUB ''PECARA'' VIŠNJEVAC, Višnjevac, OIB 89965108649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St-527/2015-2</izvorni_sadrzaj>
    <derivirana_varijabla naziv="DomainObject.PoslovniBrojDokumenta_1">St-527/2015-2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MALONOGOMETNI KLUB ''PECARA'' VIŠNJEVAC, Višnjevac</izvorni_sadrzaj>
    <derivirana_varijabla naziv="DomainObject.Predmet.ProtustrankaIDrugi_1">MALONOGOMETNI KLUB ''PECARA'' VIŠNJEVAC, Višnjevac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MALONOGOMETNI KLUB ''PECARA'' VIŠNJEVAC, Višnjevac, OIB 89965108649, Josipa bana Jelačića 67 c, 43000 Višnjevac</izvorni_sadrzaj>
    <derivirana_varijabla naziv="DomainObject.Predmet.ProtustrankaIDrugiAdressOIB_1">MALONOGOMETNI KLUB ''PECARA'' VIŠNJEVAC, Višnjevac, OIB 89965108649, Josipa bana Jelačića 67 c, 43000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MALONOGOMETNI KLUB ''PECARA'' VIŠNJEVAC, Višnjevac</item>
    </izvorni_sadrzaj>
    <derivirana_varijabla naziv="DomainObject.Predmet.SudioniciListNaziv_1">
      <item>FINA, RC ZAGREB, Podružnica Bjelovar</item>
      <item>MALONOGOMETNI KLUB ''PECARA'' VIŠNJEVAC, Višnjevac</item>
    </derivirana_varijabla>
  </DomainObject.Predmet.SudioniciListNaziv>
  <DomainObject.Predmet.SudioniciListAdressOIB>
    <izvorni_sadrzaj>
      <item>FINA, RC ZAGREB, Podružnica Bjelovar, OIB 85821130368, F. Supila 4,43000 Bjelovar</item>
      <item>MALONOGOMETNI KLUB ''PECARA'' VIŠNJEVAC, Višnjevac, OIB 89965108649, Josipa bana Jelačića 67 c,43000 Višnjevac</item>
    </izvorni_sadrzaj>
    <derivirana_varijabla naziv="DomainObject.Predmet.SudioniciListAdressOIB_1">
      <item>FINA, RC ZAGREB, Podružnica Bjelovar, OIB 85821130368, F. Supila 4,43000 Bjelovar</item>
      <item>MALONOGOMETNI KLUB ''PECARA'' VIŠNJEVAC, Višnjevac, OIB 89965108649, Josipa bana Jelačića 67 c,43000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89965108649</item>
    </izvorni_sadrzaj>
    <derivirana_varijabla naziv="DomainObject.Predmet.SudioniciListNazivOIB_1">
      <item>, OIB 85821130368</item>
      <item>, OIB 89965108649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1622</properties:Characters>
  <properties:Lines>34</properties:Lines>
  <properties:Paragraphs>14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2016-01-11T08:29:00Z</cp:lastPrinted>
  <dcterms:modified xmlns:xsi="http://www.w3.org/2001/XMLSchema-instance" xsi:type="dcterms:W3CDTF">2016-01-11T08:29:00Z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