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d358" w14:paraId="0d9d358" w:rsidRDefault="005E4FB0" w:rsidP="00B542FA" w:rsidR="005E4FB0">
      <w:pPr>
        <w:jc w:val="both"/>
        <w15:collapsed w:val="false"/>
      </w:pPr>
      <w:bookmarkStart w:name="_GoBack" w:id="0"/>
      <w:bookmarkEnd w:id="0"/>
    </w:p>
    <w:p w:rsidRDefault="005E4FB0" w:rsidP="002D60CE" w:rsidR="005E4FB0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4FB0" w:rsidP="002D60CE" w:rsidR="005E4FB0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1A0AD9">
        <w:t>-2067</w:t>
      </w:r>
      <w:r w:rsidR="00E43122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793B5C" w:rsidP="00C40A44" w:rsidR="000B22E7" w:rsidRPr="00B9015B">
      <w:pPr>
        <w:ind w:firstLine="708"/>
        <w:jc w:val="both"/>
      </w:pPr>
      <w:r w:rsidRPr="00793B5C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793B5C">
        <w:t>85821130368</w:t>
      </w:r>
      <w:r w:rsidRPr="00793B5C">
        <w:rPr>
          <w:lang w:val="pt-BR"/>
        </w:rPr>
        <w:t xml:space="preserve">, za otvaranje stečajnog postupka nad </w:t>
      </w:r>
      <w:r w:rsidR="001A0AD9" w:rsidRPr="001A0AD9">
        <w:rPr>
          <w:lang w:val="pt-BR"/>
        </w:rPr>
        <w:t>TUROPOLJSKE DELICIJE d.o.o., Velika Gorica, Kralja Dmitra Zvonimira 1c, OIB: 03832966250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43122">
        <w:rPr>
          <w:lang w:val="pt-BR"/>
        </w:rPr>
        <w:t>7. prosinca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A0AD9" w:rsidRPr="001A0AD9">
        <w:rPr>
          <w:lang w:val="pt-BR"/>
        </w:rPr>
        <w:t>TUROPOLJSKE DELICIJE d.o.o., Velika Gorica, Kralja Dmitra Zvonimira 1c, OIB: 03832966250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1A0AD9">
        <w:t>25.0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A0AD9">
        <w:t>2067</w:t>
      </w:r>
      <w:r w:rsidR="00535D8E" w:rsidRPr="00B9015B">
        <w:t>-</w:t>
      </w:r>
      <w:r w:rsidR="00E43122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1A0AD9" w:rsidP="001A0AD9" w:rsidR="001A0AD9" w:rsidRPr="001A0AD9">
      <w:pPr>
        <w:ind w:firstLine="709"/>
        <w:jc w:val="both"/>
        <w:rPr>
          <w:lang w:val="pt-BR"/>
        </w:rPr>
      </w:pPr>
      <w:r w:rsidRPr="001A0AD9">
        <w:t xml:space="preserve">Financijska agencija, Regionalni centar Zagreb, podnijela je ovom sudu prijedlog za otvaranje stečajnog postupka nad dužnikom </w:t>
      </w:r>
      <w:r w:rsidRPr="001A0AD9">
        <w:rPr>
          <w:lang w:val="pt-BR"/>
        </w:rPr>
        <w:t>TUROPOLJSKE DELICIJE d.o.o., Velika Gorica.</w:t>
      </w:r>
    </w:p>
    <w:p w:rsidRDefault="001A0AD9" w:rsidP="001A0AD9" w:rsidR="001A0AD9" w:rsidRPr="001A0AD9">
      <w:pPr>
        <w:ind w:firstLine="709"/>
        <w:jc w:val="both"/>
        <w:rPr>
          <w:lang w:val="pt-BR"/>
        </w:rPr>
      </w:pPr>
    </w:p>
    <w:p w:rsidRDefault="001A0AD9" w:rsidP="001A0AD9" w:rsidR="001A0AD9" w:rsidRPr="001A0AD9">
      <w:pPr>
        <w:ind w:firstLine="709"/>
        <w:jc w:val="both"/>
      </w:pPr>
      <w:r w:rsidRPr="001A0AD9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A0AD9" w:rsidP="001A0AD9" w:rsidR="001A0AD9" w:rsidRPr="001A0AD9">
      <w:pPr>
        <w:ind w:firstLine="709"/>
        <w:jc w:val="both"/>
      </w:pPr>
    </w:p>
    <w:p w:rsidRDefault="001A0AD9" w:rsidP="001A0AD9" w:rsidR="00E43122" w:rsidRPr="00E43122">
      <w:pPr>
        <w:ind w:firstLine="709"/>
        <w:jc w:val="both"/>
        <w:rPr>
          <w:lang w:val="en-GB"/>
        </w:rPr>
      </w:pPr>
      <w:r w:rsidRPr="001A0AD9">
        <w:t xml:space="preserve">Financijska agencija, kao predlagatelj, navela je u prijedlogu za otvaranje stečajnog postupka kako dužnik na dan 1. rujna 2016. u Očevidniku redoslijeda osnova za plaćanje ima evidentirane neizvršene osnove za plaćanje u neprekinutom razdoblju od 1814 dana, u ukupnom iznosu od 161.861,64 kn, kao i da dužnik ima 1 zaposlenog. </w:t>
      </w:r>
      <w:r w:rsidRPr="001A0AD9">
        <w:rPr>
          <w:lang w:val="en-GB"/>
        </w:rPr>
        <w:t xml:space="preserve">S obzirom na to da predlagatelj vodi Očevidnik redoslijeda osnova za plaćanje, sud je prihvatio predlagateljeve </w:t>
      </w:r>
      <w:r w:rsidRPr="001A0AD9">
        <w:rPr>
          <w:lang w:val="en-GB"/>
        </w:rPr>
        <w:lastRenderedPageBreak/>
        <w:t>tvrdnje o neprekinutom razdoblju evidentiranih neizvršenih osnova za plaćanje koji su zavedeni u Očevidniku  redoslijeda osnova za plaćanje.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E554C" w:rsidP="005E554C" w:rsidR="005E554C" w:rsidRPr="00B9015B">
      <w:pPr>
        <w:ind w:firstLine="709"/>
        <w:jc w:val="both"/>
      </w:pPr>
    </w:p>
    <w:p w:rsidRDefault="0059075B" w:rsidP="00793B5C" w:rsidR="009B1748">
      <w:pPr>
        <w:pStyle w:val="Tijeloteksta"/>
        <w:ind w:firstLine="708"/>
      </w:pPr>
      <w:r>
        <w:t>Sud je rješenjem</w:t>
      </w:r>
      <w:r w:rsidR="00901CFD">
        <w:t xml:space="preserve"> pokrenuo prethodni postupak nad dužnikom, a </w:t>
      </w:r>
      <w:r w:rsidR="00E43122">
        <w:t>7. prosinca</w:t>
      </w:r>
      <w:r w:rsidR="00901CFD">
        <w:t xml:space="preserve"> 2016</w:t>
      </w:r>
      <w:r w:rsidR="00901CFD" w:rsidRPr="0089526A">
        <w:t xml:space="preserve">. održano je ročište </w:t>
      </w:r>
      <w:r w:rsidR="00241561">
        <w:t>na koje</w:t>
      </w:r>
      <w:r w:rsidR="00793B5C">
        <w:t>m</w:t>
      </w:r>
      <w:r w:rsidR="00241561">
        <w:t xml:space="preserve"> je</w:t>
      </w:r>
      <w:r w:rsidR="00793B5C">
        <w:t xml:space="preserve"> privremeni stečajni upravitelj naveo da dužnik u svom vlasništvu nema imovinu, zatim da je dužnikov račun blokiran</w:t>
      </w:r>
      <w:r w:rsidR="005E554C">
        <w:t xml:space="preserve"> duže od 120 dana</w:t>
      </w:r>
      <w:r w:rsidR="00793B5C">
        <w:t xml:space="preserve"> zbog čega je ostvaren stečajni razlog nesposobnost za plaćanje te je predložio pozvati zainteresirane osobe predujmiti troškove prethodnog i s</w:t>
      </w:r>
      <w:r w:rsidR="005E554C">
        <w:t xml:space="preserve">tečajnog postupka u iznosu od </w:t>
      </w:r>
      <w:r w:rsidR="001A0AD9">
        <w:t>25.0</w:t>
      </w:r>
      <w:r w:rsidR="00E43122" w:rsidRPr="00E43122">
        <w:t>00,00 kn</w:t>
      </w:r>
      <w:r w:rsidR="00793B5C">
        <w:t>.</w:t>
      </w:r>
      <w:r w:rsidR="00241561">
        <w:t xml:space="preserve"> 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1A0AD9">
        <w:t>25.0</w:t>
      </w:r>
      <w:r w:rsidR="00E43122" w:rsidRPr="00E43122">
        <w:t xml:space="preserve">00,00 kn </w:t>
      </w:r>
      <w:r w:rsidR="009B1748" w:rsidRPr="00134F3A">
        <w:t xml:space="preserve">i to za: </w:t>
      </w:r>
      <w:r w:rsidR="001A0AD9" w:rsidRPr="001A0AD9">
        <w:t>nagradu stečajnom upravitelju 21.000,00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43122">
        <w:t>7. prosinca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5E4FB0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5E4FB0" w:rsidR="00065B42" w:rsidRPr="00B9015B">
      <w:pPr>
        <w:jc w:val="right"/>
      </w:pPr>
      <w:r>
        <w:t xml:space="preserve"> </w:t>
      </w:r>
      <w:r w:rsidR="001013EE" w:rsidRPr="00B9015B">
        <w:t>Gordan Zubak</w:t>
      </w:r>
      <w:r w:rsidR="005E4FB0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E4FB0" w:rsidP="00065B42" w:rsidR="005E4FB0"/>
    <w:p w:rsidRDefault="005E4FB0" w:rsidP="004E13E6" w:rsidR="005E4FB0">
      <w:pPr>
        <w:jc w:val="right"/>
      </w:pPr>
    </w:p>
    <w:p w:rsidRDefault="005E4FB0" w:rsidP="004E13E6" w:rsidR="005E4FB0">
      <w:pPr>
        <w:jc w:val="right"/>
      </w:pPr>
      <w:r>
        <w:t>Za točnost otpravka</w:t>
      </w:r>
    </w:p>
    <w:p w:rsidRDefault="005E4FB0" w:rsidP="004E13E6" w:rsidR="005E4FB0">
      <w:pPr>
        <w:jc w:val="right"/>
      </w:pPr>
      <w:r>
        <w:t>ovlašteni službenik</w:t>
      </w:r>
    </w:p>
    <w:p w:rsidRDefault="005E4FB0" w:rsidP="004E13E6" w:rsidR="005E4FB0">
      <w:pPr>
        <w:jc w:val="right"/>
      </w:pPr>
      <w:r>
        <w:t>Katica Franjić</w:t>
      </w:r>
    </w:p>
    <w:p w:rsidRDefault="00065B42" w:rsidP="005E4FB0" w:rsidR="00065B42" w:rsidRPr="00B9015B">
      <w:pPr>
        <w:pStyle w:val="Odlomakpopisa"/>
      </w:pPr>
    </w:p>
    <w:sectPr w:rsidSect="005E4FB0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FB0" w:rsidP="005E4FB0" w:rsidR="005E4FB0">
      <w:r>
        <w:separator/>
      </w:r>
    </w:p>
  </w:endnote>
  <w:endnote w:id="0" w:type="continuationSeparator">
    <w:p w:rsidRDefault="005E4FB0" w:rsidP="005E4FB0" w:rsidR="005E4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FB0" w:rsidP="005E4FB0" w:rsidR="005E4FB0">
      <w:r>
        <w:separator/>
      </w:r>
    </w:p>
  </w:footnote>
  <w:footnote w:id="0" w:type="continuationSeparator">
    <w:p w:rsidRDefault="005E4FB0" w:rsidP="005E4FB0" w:rsidR="005E4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FB0" w:rsidP="005E4FB0" w:rsidR="005E4FB0">
    <w:pPr>
      <w:pStyle w:val="Zaglavlje"/>
      <w:tabs>
        <w:tab w:pos="7112" w:val="left"/>
      </w:tabs>
    </w:pPr>
    <w:r>
      <w:tab/>
    </w:r>
    <w:sdt>
      <w:sdtPr>
        <w:id w:val="-106494306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-2067/16</w:t>
    </w:r>
  </w:p>
  <w:p w:rsidRDefault="005E4FB0" w:rsidR="005E4F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B22E7"/>
    <w:rsid w:val="000E335E"/>
    <w:rsid w:val="001013EE"/>
    <w:rsid w:val="00134F3A"/>
    <w:rsid w:val="001861A1"/>
    <w:rsid w:val="001A0AD9"/>
    <w:rsid w:val="001A762F"/>
    <w:rsid w:val="0021298E"/>
    <w:rsid w:val="00241561"/>
    <w:rsid w:val="00260C00"/>
    <w:rsid w:val="002817DE"/>
    <w:rsid w:val="002C3072"/>
    <w:rsid w:val="002D5087"/>
    <w:rsid w:val="002D60CE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E4FB0"/>
    <w:rsid w:val="005E554C"/>
    <w:rsid w:val="00662884"/>
    <w:rsid w:val="00671C0D"/>
    <w:rsid w:val="00704DD0"/>
    <w:rsid w:val="007150E9"/>
    <w:rsid w:val="00754CF2"/>
    <w:rsid w:val="00793B5C"/>
    <w:rsid w:val="007B068E"/>
    <w:rsid w:val="007E6A6F"/>
    <w:rsid w:val="008B669A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43122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F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F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F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F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5E4F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4FB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F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F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F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F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5E4F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4FB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St-2067/2016</izvorni_sadrzaj>
    <derivirana_varijabla naziv="DomainObject.Predmet.OznakaBroj_1">St-2067/2016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TUROPOLJSKE DELICIJE d.o.o.</izvorni_sadrzaj>
    <derivirana_varijabla naziv="DomainObject.Predmet.ProtustrankaFormated_1">  TUROPOLJSKE DELICIJE d.o.o.</derivirana_varijabla>
  </DomainObject.Predmet.ProtustrankaFormated>
  <DomainObject.Predmet.ProtustrankaFormatedOIB>
    <izvorni_sadrzaj>  TUROPOLJSKE DELICIJE d.o.o., OIB 03832966250</izvorni_sadrzaj>
    <derivirana_varijabla naziv="DomainObject.Predmet.ProtustrankaFormatedOIB_1">  TUROPOLJSKE DELICIJE d.o.o., OIB 03832966250</derivirana_varijabla>
  </DomainObject.Predmet.ProtustrankaFormatedOIB>
  <DomainObject.Predmet.ProtustrankaFormatedWithAdress>
    <izvorni_sadrzaj> TUROPOLJSKE DELICIJE d.o.o., Kralja Dmitra Zvonimira 1/C, 10410 Velika Gorica</izvorni_sadrzaj>
    <derivirana_varijabla naziv="DomainObject.Predmet.ProtustrankaFormatedWithAdress_1"> TUROPOLJSKE DELICIJE d.o.o., Kralja Dmitra Zvonimira 1/C, 10410 Velika Gorica</derivirana_varijabla>
  </DomainObject.Predmet.ProtustrankaFormatedWithAdress>
  <DomainObject.Predmet.ProtustrankaFormatedWithAdressOIB>
    <izvorni_sadrzaj> TUROPOLJSKE DELICIJE d.o.o., OIB 03832966250, Kralja Dmitra Zvonimira 1/C, 10410 Velika Gorica</izvorni_sadrzaj>
    <derivirana_varijabla naziv="DomainObject.Predmet.ProtustrankaFormatedWithAdressOIB_1"> TUROPOLJSKE DELICIJE d.o.o., OIB 03832966250, Kralja Dmitra Zvonimira 1/C, 10410 Velika Gorica</derivirana_varijabla>
  </DomainObject.Predmet.ProtustrankaFormatedWithAdressOIB>
  <DomainObject.Predmet.ProtustrankaWithAdress>
    <izvorni_sadrzaj>TUROPOLJSKE DELICIJE d.o.o. Kralja Dmitra Zvonimira 1/C, 10410 Velika Gorica</izvorni_sadrzaj>
    <derivirana_varijabla naziv="DomainObject.Predmet.ProtustrankaWithAdress_1">TUROPOLJSKE DELICIJE d.o.o. Kralja Dmitra Zvonimira 1/C, 10410 Velika Gorica</derivirana_varijabla>
  </DomainObject.Predmet.ProtustrankaWithAdress>
  <DomainObject.Predmet.ProtustrankaWithAdressOIB>
    <izvorni_sadrzaj>TUROPOLJSKE DELICIJE d.o.o., OIB 03832966250, Kralja Dmitra Zvonimira 1/C, 10410 Velika Gorica</izvorni_sadrzaj>
    <derivirana_varijabla naziv="DomainObject.Predmet.ProtustrankaWithAdressOIB_1">TUROPOLJSKE DELICIJE d.o.o., OIB 03832966250, Kralja Dmitra Zvonimira 1/C, 10410 Velika Gorica</derivirana_varijabla>
  </DomainObject.Predmet.ProtustrankaWithAdressOIB>
  <DomainObject.Predmet.ProtustrankaNazivFormated>
    <izvorni_sadrzaj>TUROPOLJSKE DELICIJE d.o.o.</izvorni_sadrzaj>
    <derivirana_varijabla naziv="DomainObject.Predmet.ProtustrankaNazivFormated_1">TUROPOLJSKE DELICIJE d.o.o.</derivirana_varijabla>
  </DomainObject.Predmet.ProtustrankaNazivFormated>
  <DomainObject.Predmet.ProtustrankaNazivFormatedOIB>
    <izvorni_sadrzaj>TUROPOLJSKE DELICIJE d.o.o., OIB 03832966250</izvorni_sadrzaj>
    <derivirana_varijabla naziv="DomainObject.Predmet.ProtustrankaNazivFormatedOIB_1">TUROPOLJSKE DELICIJE d.o.o., OIB 03832966250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TUROPOLJSKE DELICIJE d.o.o.</item>
    </izvorni_sadrzaj>
    <derivirana_varijabla naziv="DomainObject.Predmet.ProtuStrankaListFormated_1">
      <item>TUROPOLJSKE DELICIJE d.o.o.</item>
    </derivirana_varijabla>
  </DomainObject.Predmet.ProtuStrankaListFormated>
  <DomainObject.Predmet.ProtuStrankaListFormatedOIB>
    <izvorni_sadrzaj>
      <item>TUROPOLJSKE DELICIJE d.o.o., OIB 03832966250</item>
    </izvorni_sadrzaj>
    <derivirana_varijabla naziv="DomainObject.Predmet.ProtuStrankaListFormatedOIB_1">
      <item>TUROPOLJSKE DELICIJE d.o.o., OIB 03832966250</item>
    </derivirana_varijabla>
  </DomainObject.Predmet.ProtuStrankaListFormatedOIB>
  <DomainObject.Predmet.ProtuStrankaListFormatedWithAdress>
    <izvorni_sadrzaj>
      <item>TUROPOLJSKE DELICIJE d.o.o., Kralja Dmitra Zvonimira 1/C, 10410 Velika Gorica</item>
    </izvorni_sadrzaj>
    <derivirana_varijabla naziv="DomainObject.Predmet.ProtuStrankaListFormatedWithAdress_1">
      <item>TUROPOLJSKE DELICIJE d.o.o., Kralja Dmitra Zvonimira 1/C, 10410 Velika Gorica</item>
    </derivirana_varijabla>
  </DomainObject.Predmet.ProtuStrankaListFormatedWithAdress>
  <DomainObject.Predmet.ProtuStrankaListFormatedWithAdressOIB>
    <izvorni_sadrzaj>
      <item>TUROPOLJSKE DELICIJE d.o.o., OIB 03832966250, Kralja Dmitra Zvonimira 1/C, 10410 Velika Gorica</item>
    </izvorni_sadrzaj>
    <derivirana_varijabla naziv="DomainObject.Predmet.ProtuStrankaListFormatedWithAdressOIB_1">
      <item>TUROPOLJSKE DELICIJE d.o.o., OIB 03832966250, Kralja Dmitra Zvonimira 1/C, 10410 Velika Gorica</item>
    </derivirana_varijabla>
  </DomainObject.Predmet.ProtuStrankaListFormatedWithAdressOIB>
  <DomainObject.Predmet.ProtuStrankaListNazivFormated>
    <izvorni_sadrzaj>
      <item>TUROPOLJSKE DELICIJE d.o.o.</item>
    </izvorni_sadrzaj>
    <derivirana_varijabla naziv="DomainObject.Predmet.ProtuStrankaListNazivFormated_1">
      <item>TUROPOLJSKE DELICIJE d.o.o.</item>
    </derivirana_varijabla>
  </DomainObject.Predmet.ProtuStrankaListNazivFormated>
  <DomainObject.Predmet.ProtuStrankaListNazivFormatedOIB>
    <izvorni_sadrzaj>
      <item>TUROPOLJSKE DELICIJE d.o.o., OIB 03832966250</item>
    </izvorni_sadrzaj>
    <derivirana_varijabla naziv="DomainObject.Predmet.ProtuStrankaListNazivFormatedOIB_1">
      <item>TUROPOLJSKE DELICIJE d.o.o., OIB 03832966250</item>
    </derivirana_varijabla>
  </DomainObject.Predmet.ProtuStrankaListNazivFormatedOIB>
  <DomainObject.Predmet.OstaliListFormated>
    <izvorni_sadrzaj>
      <item>Zoran Josipović</item>
    </izvorni_sadrzaj>
    <derivirana_varijabla naziv="DomainObject.Predmet.OstaliListFormated_1">
      <item>Zoran Josipović</item>
    </derivirana_varijabla>
  </DomainObject.Predmet.OstaliListFormated>
  <DomainObject.Predmet.OstaliListFormatedOIB>
    <izvorni_sadrzaj>
      <item>Zoran Josipović, OIB 08390666483</item>
    </izvorni_sadrzaj>
    <derivirana_varijabla naziv="DomainObject.Predmet.OstaliListFormatedOIB_1">
      <item>Zoran Josipović, OIB 08390666483</item>
    </derivirana_varijabla>
  </DomainObject.Predmet.OstaliListFormatedOIB>
  <DomainObject.Predmet.OstaliListFormatedWithAdress>
    <izvorni_sadrzaj>
      <item>Zoran Josipović, Matije Slatinskog 2, 10410 Velika Gorica</item>
    </izvorni_sadrzaj>
    <derivirana_varijabla naziv="DomainObject.Predmet.OstaliListFormatedWithAdress_1">
      <item>Zoran Josipović, Matije Slatinskog 2, 10410 Velika Gorica</item>
    </derivirana_varijabla>
  </DomainObject.Predmet.OstaliListFormatedWithAdress>
  <DomainObject.Predmet.OstaliListFormatedWithAdressOIB>
    <izvorni_sadrzaj>
      <item>Zoran Josipović, OIB 08390666483, Matije Slatinskog 2, 10410 Velika Gorica</item>
    </izvorni_sadrzaj>
    <derivirana_varijabla naziv="DomainObject.Predmet.OstaliListFormatedWithAdressOIB_1">
      <item>Zoran Josipović, OIB 08390666483, Matije Slatinskog 2, 10410 Velika Gorica</item>
    </derivirana_varijabla>
  </DomainObject.Predmet.OstaliListFormatedWithAdressOIB>
  <DomainObject.Predmet.OstaliListNazivFormated>
    <izvorni_sadrzaj>
      <item>Zoran Josipović</item>
    </izvorni_sadrzaj>
    <derivirana_varijabla naziv="DomainObject.Predmet.OstaliListNazivFormated_1">
      <item>Zoran Josipović</item>
    </derivirana_varijabla>
  </DomainObject.Predmet.OstaliListNazivFormated>
  <DomainObject.Predmet.OstaliListNazivFormatedOIB>
    <izvorni_sadrzaj>
      <item>Zoran Josipović, OIB 08390666483</item>
    </izvorni_sadrzaj>
    <derivirana_varijabla naziv="DomainObject.Predmet.OstaliListNazivFormatedOIB_1">
      <item>Zoran Josipović, OIB 08390666483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TUROPOLJSKE DELICIJE d.o.o.</izvorni_sadrzaj>
    <derivirana_varijabla naziv="DomainObject.Predmet.ProtustrankaIDrugi_1">TUROPOLJSKE DELICIJE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TUROPOLJSKE DELICIJE d.o.o., OIB 03832966250, Kralja Dmitra Zvonimira 1/C, 10410 Velika Gorica</izvorni_sadrzaj>
    <derivirana_varijabla naziv="DomainObject.Predmet.ProtustrankaIDrugiAdressOIB_1">TUROPOLJSKE DELICIJE d.o.o., OIB 03832966250, Kralja Dmitra Zvonimira 1/C,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TUROPOLJSKE DELICIJE d.o.o.</item>
      <item>Zoran Josipović</item>
    </izvorni_sadrzaj>
    <derivirana_varijabla naziv="DomainObject.Predmet.SudioniciListNaziv_1">
      <item>FINA Regionalni centar Zagreb</item>
      <item>TUROPOLJSKE DELICIJE d.o.o.</item>
      <item>Zoran Josipović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TUROPOLJSKE DELICIJE d.o.o., OIB 03832966250, Kralja Dmitra Zvonimira 1/C,10410 Velika Gorica</item>
      <item>Zoran Josipović, OIB 08390666483, Matije Slatinskog 2,10410 Velika Gorica</item>
    </izvorni_sadrzaj>
    <derivirana_varijabla naziv="DomainObject.Predmet.SudioniciListAdressOIB_1">
      <item>FINA Regionalni centar Zagreb, OIB 85821130368, Trg svibanjskih žrtava 1995. 1,10000 Zagreb</item>
      <item>TUROPOLJSKE DELICIJE d.o.o., OIB 03832966250, Kralja Dmitra Zvonimira 1/C,10410 Velika Gorica</item>
      <item>Zoran Josipović, OIB 08390666483, Matije Slatinskog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03832966250</item>
      <item>, OIB 08390666483</item>
    </izvorni_sadrzaj>
    <derivirana_varijabla naziv="DomainObject.Predmet.SudioniciListNazivOIB_1">
      <item>, OIB 85821130368</item>
      <item>, OIB 03832966250</item>
      <item>, OIB 08390666483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A9FB4-B1D7-4D17-863C-8CA802EA9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724</properties:Words>
  <properties:Characters>3993</properties:Characters>
  <properties:Lines>91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2016-12-07T10:45:00Z</dcterms:created>
  <dc:creator>gzubak</dc:creator>
  <cp:lastModifiedBy>Katica Franjić</cp:lastModifiedBy>
  <cp:lastPrinted>2016-12-07T11:49:00Z</cp:lastPrinted>
  <dcterms:modified xmlns:xsi="http://www.w3.org/2001/XMLSchema-instance" xsi:type="dcterms:W3CDTF">2016-12-07T11:50:00Z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