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021d" w14:paraId="49a021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67646">
        <w:t>METALI KAPOV j.d.o.o., Gospe od Anđela 9, K. Kambelovac, OIB: 17311686870</w:t>
      </w:r>
      <w:r>
        <w:rPr>
          <w:lang w:val="hr-HR"/>
        </w:rPr>
        <w:t xml:space="preserve">, dana </w:t>
      </w:r>
      <w:r w:rsidR="004D23F0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67646">
        <w:t xml:space="preserve">METALI KAPOV j.d.o.o., Gospe od Anđela 9, K. Kambelovac, OIB: 17311686870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</w:t>
      </w:r>
      <w:r w:rsidR="001347D5">
        <w:rPr>
          <w:lang w:val="hr-HR"/>
        </w:rPr>
        <w:t xml:space="preserve">u neprekinutom razdoblju od </w:t>
      </w:r>
      <w:r w:rsidR="00167646">
        <w:rPr>
          <w:lang w:val="hr-HR"/>
        </w:rPr>
        <w:t>636</w:t>
      </w:r>
      <w:r w:rsidR="001347D5">
        <w:rPr>
          <w:lang w:val="hr-HR"/>
        </w:rPr>
        <w:t xml:space="preserve"> dana </w:t>
      </w:r>
      <w:r>
        <w:rPr>
          <w:lang w:val="hr-HR"/>
        </w:rPr>
        <w:t xml:space="preserve">ima evidentiran dug na temelju neizvršenih osnova za plaćanje u ukupnom iznosu od </w:t>
      </w:r>
      <w:r w:rsidR="00167646">
        <w:rPr>
          <w:lang w:val="hr-HR"/>
        </w:rPr>
        <w:t xml:space="preserve">28.534,60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D23F0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47D5" w:rsidRPr="001347D5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C76745" w:rsidR="00473132">
    <w:pPr>
      <w:pStyle w:val="Zaglavlje"/>
      <w:jc w:val="center"/>
    </w:pPr>
  </w:p>
  <w:p w:rsidRDefault="00C7674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67646">
      <w:t>2061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347D5"/>
    <w:rsid w:val="00167646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4D23F0"/>
    <w:rsid w:val="00524755"/>
    <w:rsid w:val="005A61D0"/>
    <w:rsid w:val="005C0FE6"/>
    <w:rsid w:val="005C658C"/>
    <w:rsid w:val="00684A08"/>
    <w:rsid w:val="006920AC"/>
    <w:rsid w:val="00693AB7"/>
    <w:rsid w:val="006B356C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9D26AC"/>
    <w:rsid w:val="00A51DE9"/>
    <w:rsid w:val="00B7506F"/>
    <w:rsid w:val="00C035AE"/>
    <w:rsid w:val="00C76745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6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6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St-2061/2015</izvorni_sadrzaj>
    <derivirana_varijabla naziv="DomainObject.Predmet.OznakaBroj_1">St-2061/2015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 KAPOV j.d.o.o. za proizvodnju i usluge</izvorni_sadrzaj>
    <derivirana_varijabla naziv="DomainObject.Predmet.ProtustrankaFormated_1">  METALI KAPOV j.d.o.o. za proizvodnju i usluge</derivirana_varijabla>
  </DomainObject.Predmet.ProtustrankaFormated>
  <DomainObject.Predmet.ProtustrankaFormatedOIB>
    <izvorni_sadrzaj>  METALI KAPOV j.d.o.o. za proizvodnju i usluge, OIB 17311686870</izvorni_sadrzaj>
    <derivirana_varijabla naziv="DomainObject.Predmet.ProtustrankaFormatedOIB_1">  METALI KAPOV j.d.o.o. za proizvodnju i usluge, OIB 17311686870</derivirana_varijabla>
  </DomainObject.Predmet.ProtustrankaFormatedOIB>
  <DomainObject.Predmet.ProtustrankaFormatedWithAdress>
    <izvorni_sadrzaj> METALI KAPOV j.d.o.o. za proizvodnju i usluge, Gospe od Anđela 9, 21214 Kaštel Kambelovac</izvorni_sadrzaj>
    <derivirana_varijabla naziv="DomainObject.Predmet.ProtustrankaFormatedWithAdress_1"> METALI KAPOV j.d.o.o. za proizvodnju i usluge, Gospe od Anđela 9, 21214 Kaštel Kambelovac</derivirana_varijabla>
  </DomainObject.Predmet.ProtustrankaFormatedWithAdress>
  <DomainObject.Predmet.ProtustrankaFormatedWithAdressOIB>
    <izvorni_sadrzaj> METALI KAPOV j.d.o.o. za proizvodnju i usluge, OIB 17311686870, Gospe od Anđela 9, 21214 Kaštel Kambelovac</izvorni_sadrzaj>
    <derivirana_varijabla naziv="DomainObject.Predmet.ProtustrankaFormatedWithAdressOIB_1"> METALI KAPOV j.d.o.o. za proizvodnju i usluge, OIB 17311686870, Gospe od Anđela 9, 21214 Kaštel Kambelovac</derivirana_varijabla>
  </DomainObject.Predmet.ProtustrankaFormatedWithAdressOIB>
  <DomainObject.Predmet.ProtustrankaWithAdress>
    <izvorni_sadrzaj>METALI KAPOV j.d.o.o. za proizvodnju i usluge Gospe od Anđela 9, 21214 Kaštel Kambelovac</izvorni_sadrzaj>
    <derivirana_varijabla naziv="DomainObject.Predmet.ProtustrankaWithAdress_1">METALI KAPOV j.d.o.o. za proizvodnju i usluge Gospe od Anđela 9, 21214 Kaštel Kambelovac</derivirana_varijabla>
  </DomainObject.Predmet.ProtustrankaWithAdress>
  <DomainObject.Predmet.ProtustrankaWithAdressOIB>
    <izvorni_sadrzaj>METALI KAPOV j.d.o.o. za proizvodnju i usluge, OIB 17311686870, Gospe od Anđela 9, 21214 Kaštel Kambelovac</izvorni_sadrzaj>
    <derivirana_varijabla naziv="DomainObject.Predmet.ProtustrankaWithAdressOIB_1">METALI KAPOV j.d.o.o. za proizvodnju i usluge, OIB 17311686870, Gospe od Anđela 9, 21214 Kaštel Kambelovac</derivirana_varijabla>
  </DomainObject.Predmet.ProtustrankaWithAdressOIB>
  <DomainObject.Predmet.ProtustrankaNazivFormated>
    <izvorni_sadrzaj>METALI KAPOV j.d.o.o. za proizvodnju i usluge</izvorni_sadrzaj>
    <derivirana_varijabla naziv="DomainObject.Predmet.ProtustrankaNazivFormated_1">METALI KAPOV j.d.o.o. za proizvodnju i usluge</derivirana_varijabla>
  </DomainObject.Predmet.ProtustrankaNazivFormated>
  <DomainObject.Predmet.ProtustrankaNazivFormatedOIB>
    <izvorni_sadrzaj>METALI KAPOV j.d.o.o. za proizvodnju i usluge, OIB 17311686870</izvorni_sadrzaj>
    <derivirana_varijabla naziv="DomainObject.Predmet.ProtustrankaNazivFormatedOIB_1">METALI KAPOV j.d.o.o. za proizvodnju i usluge, OIB 17311686870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28534.60</izvorni_sadrzaj>
    <derivirana_varijabla naziv="DomainObject.Predmet.TrenutnaVrijednost_1">28534.60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METALI KAPOV j.d.o.o. za proizvodnju i usluge</item>
    </izvorni_sadrzaj>
    <derivirana_varijabla naziv="DomainObject.Predmet.ProtuStrankaListFormated_1">
      <item>METALI KAPOV j.d.o.o. za proizvodnju i usluge</item>
    </derivirana_varijabla>
  </DomainObject.Predmet.ProtuStrankaListFormated>
  <DomainObject.Predmet.ProtuStrankaListFormatedOIB>
    <izvorni_sadrzaj>
      <item>METALI KAPOV j.d.o.o. za proizvodnju i usluge, OIB 17311686870</item>
    </izvorni_sadrzaj>
    <derivirana_varijabla naziv="DomainObject.Predmet.ProtuStrankaListFormatedOIB_1">
      <item>METALI KAPOV j.d.o.o. za proizvodnju i usluge, OIB 17311686870</item>
    </derivirana_varijabla>
  </DomainObject.Predmet.ProtuStrankaListFormatedOIB>
  <DomainObject.Predmet.ProtuStrankaListFormatedWithAdress>
    <izvorni_sadrzaj>
      <item>METALI KAPOV j.d.o.o. za proizvodnju i usluge, Gospe od Anđela 9, 21214 Kaštel Kambelovac</item>
    </izvorni_sadrzaj>
    <derivirana_varijabla naziv="DomainObject.Predmet.ProtuStrankaListFormatedWithAdress_1">
      <item>METALI KAPOV j.d.o.o. za proizvodnju i usluge, Gospe od Anđela 9, 21214 Kaštel Kambelovac</item>
    </derivirana_varijabla>
  </DomainObject.Predmet.ProtuStrankaListFormatedWithAdress>
  <DomainObject.Predmet.ProtuStrankaListFormatedWithAdressOIB>
    <izvorni_sadrzaj>
      <item>METALI KAPOV j.d.o.o. za proizvodnju i usluge, OIB 17311686870, Gospe od Anđela 9, 21214 Kaštel Kambelovac</item>
    </izvorni_sadrzaj>
    <derivirana_varijabla naziv="DomainObject.Predmet.ProtuStrankaListFormatedWithAdressOIB_1">
      <item>METALI KAPOV j.d.o.o. za proizvodnju i usluge, OIB 17311686870, Gospe od Anđela 9, 21214 Kaštel Kambelovac</item>
    </derivirana_varijabla>
  </DomainObject.Predmet.ProtuStrankaListFormatedWithAdressOIB>
  <DomainObject.Predmet.ProtuStrankaListNazivFormated>
    <izvorni_sadrzaj>
      <item>METALI KAPOV j.d.o.o. za proizvodnju i usluge</item>
    </izvorni_sadrzaj>
    <derivirana_varijabla naziv="DomainObject.Predmet.ProtuStrankaListNazivFormated_1">
      <item>METALI KAPOV j.d.o.o. za proizvodnju i usluge</item>
    </derivirana_varijabla>
  </DomainObject.Predmet.ProtuStrankaListNazivFormated>
  <DomainObject.Predmet.ProtuStrankaListNazivFormatedOIB>
    <izvorni_sadrzaj>
      <item>METALI KAPOV j.d.o.o. za proizvodnju i usluge, OIB 17311686870</item>
    </izvorni_sadrzaj>
    <derivirana_varijabla naziv="DomainObject.Predmet.ProtuStrankaListNazivFormatedOIB_1">
      <item>METALI KAPOV j.d.o.o. za proizvodnju i usluge, OIB 17311686870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METALI KAPOV j.d.o.o. za proizvodnju i usluge</izvorni_sadrzaj>
    <derivirana_varijabla naziv="DomainObject.Predmet.ProtustrankaIDrugi_1">METALI KAPOV j.d.o.o. za proizvodnju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METALI KAPOV j.d.o.o. za proizvodnju i usluge, OIB 17311686870, Gospe od Anđela 9, 21214 Kaštel Kambelovac</izvorni_sadrzaj>
    <derivirana_varijabla naziv="DomainObject.Predmet.ProtustrankaIDrugiAdressOIB_1">METALI KAPOV j.d.o.o. za proizvodnju i usluge, OIB 17311686870, Gospe od Anđela 9,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 KAPOV j.d.o.o. za proizvodnju i usluge</item>
      <item>FINANCIJSKA AGENCIJA RC SPLIT</item>
    </izvorni_sadrzaj>
    <derivirana_varijabla naziv="DomainObject.Predmet.SudioniciListNaziv_1">
      <item>METALI KAPOV j.d.o.o. za proizvodnju i usluge</item>
      <item>FINANCIJSKA AGENCIJA RC SPLIT</item>
    </derivirana_varijabla>
  </DomainObject.Predmet.SudioniciListNaziv>
  <DomainObject.Predmet.SudioniciListAdressOIB>
    <izvorni_sadrzaj>
      <item>METALI KAPOV j.d.o.o. za proizvodnju i usluge, OIB 17311686870, Gospe od Anđela 9,21214 Kaštel Kambelovac</item>
      <item>FINANCIJSKA AGENCIJA RC SPLIT, OIB 85821130368, Mažuranićevo šetalište 24b,21000 Split</item>
    </izvorni_sadrzaj>
    <derivirana_varijabla naziv="DomainObject.Predmet.SudioniciListAdressOIB_1">
      <item>METALI KAPOV j.d.o.o. za proizvodnju i usluge, OIB 17311686870, Gospe od Anđela 9,21214 Kaštel Kambelovac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17311686870</item>
      <item>, OIB 85821130368</item>
    </izvorni_sadrzaj>
    <derivirana_varijabla naziv="DomainObject.Predmet.SudioniciListNazivOIB_1">
      <item>, OIB 17311686870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1779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2017-03-01T11:09:00Z</cp:lastPrinted>
  <dcterms:modified xmlns:xsi="http://www.w3.org/2001/XMLSchema-instance" xsi:type="dcterms:W3CDTF">2017-03-01T11:10:00Z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