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e1b05" w14:paraId="34e1b05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CB224E">
        <w:rPr>
          <w:b/>
          <w:lang w:val="hr-HR"/>
        </w:rPr>
        <w:t>1036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CB224E">
        <w:rPr>
          <w:lang w:val="hr-HR"/>
        </w:rPr>
        <w:t>ŽENSKI RUKOMETNI KLUB "SOLIN", Solin, Domovinskog rata 18, OIB: 67089737919</w:t>
      </w:r>
      <w:r w:rsidR="00634348">
        <w:rPr>
          <w:lang w:val="hr-HR"/>
        </w:rPr>
        <w:t xml:space="preserve">, dana </w:t>
      </w:r>
      <w:r w:rsidR="00B17FE2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CB224E">
        <w:rPr>
          <w:lang w:val="hr-HR"/>
        </w:rPr>
        <w:t>ŽENSKI RUKOMETNI KLUB "SOLIN", Solin, Domovinskog rata 18, OIB: 67089737919</w:t>
      </w:r>
      <w:r>
        <w:rPr>
          <w:lang w:val="hr-HR"/>
        </w:rPr>
        <w:t xml:space="preserve">. Skraćeni stečajni postupak je otvoren dana </w:t>
      </w:r>
      <w:r w:rsidR="00B17FE2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D703EB">
        <w:rPr>
          <w:lang w:val="hr-HR"/>
        </w:rPr>
        <w:t xml:space="preserve">12,00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FC0F9E">
        <w:t xml:space="preserve">Ada </w:t>
      </w:r>
      <w:r w:rsidR="00FC0F9E" w:rsidRPr="006F6592">
        <w:t>Rajković</w:t>
      </w:r>
      <w:r w:rsidR="00FC0F9E">
        <w:t>, magistra ekonomije, Split, Matice Hrvatske 10, OIB:</w:t>
      </w:r>
      <w:r w:rsidR="00FC0F9E" w:rsidRPr="006F6592">
        <w:t xml:space="preserve"> 27195964864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CB224E">
        <w:rPr>
          <w:lang w:val="hr-HR"/>
        </w:rPr>
        <w:t>ŽENSKI RUKOMETNI KLUB "SOLIN", Solin, Domovinskog rata 18, OIB: 67089737919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</w:t>
      </w:r>
      <w:r w:rsidR="00915249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715647">
        <w:rPr>
          <w:lang w:val="hr-HR"/>
        </w:rPr>
        <w:t>02.11.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CB224E">
        <w:rPr>
          <w:lang w:val="hr-HR"/>
        </w:rPr>
        <w:t>Ženski rukometni klub "SOLIN", Solin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CB224E">
        <w:rPr>
          <w:lang w:val="hr-HR"/>
        </w:rPr>
        <w:t>4087</w:t>
      </w:r>
      <w:r>
        <w:rPr>
          <w:lang w:val="hr-HR"/>
        </w:rPr>
        <w:t xml:space="preserve"> dan</w:t>
      </w:r>
      <w:r w:rsidR="0091524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CB224E">
        <w:rPr>
          <w:lang w:val="hr-HR"/>
        </w:rPr>
        <w:t>13.563,16</w:t>
      </w:r>
      <w:r w:rsidR="008967A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</w:t>
      </w:r>
      <w:r w:rsidR="00915249">
        <w:rPr>
          <w:lang w:val="hr-HR"/>
        </w:rPr>
        <w:t xml:space="preserve"> </w:t>
      </w:r>
      <w:r w:rsidR="00F5507B">
        <w:rPr>
          <w:lang w:val="hr-HR"/>
        </w:rPr>
        <w:t xml:space="preserve"> iz </w:t>
      </w:r>
      <w:r w:rsidR="00915249">
        <w:rPr>
          <w:lang w:val="hr-HR"/>
        </w:rPr>
        <w:t>podnesenog zahtjeva</w:t>
      </w:r>
      <w:r>
        <w:rPr>
          <w:lang w:val="hr-HR"/>
        </w:rPr>
        <w:t xml:space="preserve"> bile ispunjene pretpostavke iz čl. 428. Stečajnog zakona (Narodne novine broj 71/15, dalje SZ) ovaj sud je </w:t>
      </w:r>
      <w:r w:rsidR="00915249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17FE2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915249" w:rsidP="00D4027A" w:rsidR="00915249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907796">
        <w:rPr>
          <w:lang w:val="hr-HR"/>
        </w:rPr>
        <w:t>, Ispostava Solin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15249">
        <w:rPr>
          <w:lang w:val="hr-HR"/>
        </w:rPr>
        <w:t>r</w:t>
      </w:r>
      <w:r w:rsidR="00D11680">
        <w:rPr>
          <w:lang w:val="hr-HR"/>
        </w:rPr>
        <w:t xml:space="preserve">egistar udruga </w:t>
      </w:r>
      <w:r w:rsidR="00915249">
        <w:rPr>
          <w:lang w:val="hr-HR"/>
        </w:rPr>
        <w:t>– nakon pravomoćnosti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6788B" w:rsidRPr="00C6788B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CB224E">
      <w:t>1036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3148C7"/>
    <w:rsid w:val="003734BE"/>
    <w:rsid w:val="00382327"/>
    <w:rsid w:val="003855E7"/>
    <w:rsid w:val="003929B4"/>
    <w:rsid w:val="00403F01"/>
    <w:rsid w:val="00410640"/>
    <w:rsid w:val="004171BE"/>
    <w:rsid w:val="00473132"/>
    <w:rsid w:val="004777B1"/>
    <w:rsid w:val="004A6CA0"/>
    <w:rsid w:val="004D23AF"/>
    <w:rsid w:val="00520266"/>
    <w:rsid w:val="00520582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15647"/>
    <w:rsid w:val="00736EF6"/>
    <w:rsid w:val="00743750"/>
    <w:rsid w:val="007725FF"/>
    <w:rsid w:val="007A51CD"/>
    <w:rsid w:val="007A74B6"/>
    <w:rsid w:val="00832F97"/>
    <w:rsid w:val="00870E42"/>
    <w:rsid w:val="00876209"/>
    <w:rsid w:val="008967A5"/>
    <w:rsid w:val="008B1413"/>
    <w:rsid w:val="00907796"/>
    <w:rsid w:val="0091524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17FE2"/>
    <w:rsid w:val="00B347F0"/>
    <w:rsid w:val="00B6615F"/>
    <w:rsid w:val="00BB4965"/>
    <w:rsid w:val="00BF6161"/>
    <w:rsid w:val="00C30FC8"/>
    <w:rsid w:val="00C435B4"/>
    <w:rsid w:val="00C5093E"/>
    <w:rsid w:val="00C6788B"/>
    <w:rsid w:val="00CB224E"/>
    <w:rsid w:val="00CC1B3F"/>
    <w:rsid w:val="00CE1BBC"/>
    <w:rsid w:val="00D11680"/>
    <w:rsid w:val="00D230DD"/>
    <w:rsid w:val="00D4027A"/>
    <w:rsid w:val="00D4418F"/>
    <w:rsid w:val="00D47B51"/>
    <w:rsid w:val="00D6076B"/>
    <w:rsid w:val="00D703EB"/>
    <w:rsid w:val="00D74C99"/>
    <w:rsid w:val="00E14AE2"/>
    <w:rsid w:val="00E6013F"/>
    <w:rsid w:val="00EB167D"/>
    <w:rsid w:val="00EB78C8"/>
    <w:rsid w:val="00EC0B4A"/>
    <w:rsid w:val="00ED6C48"/>
    <w:rsid w:val="00F5507B"/>
    <w:rsid w:val="00F85A66"/>
    <w:rsid w:val="00FC0F9E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78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88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6788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6788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6788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78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88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6788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6788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6788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St-1036/2015</izvorni_sadrzaj>
    <derivirana_varijabla naziv="DomainObject.Predmet.OznakaBroj_1">St-1036/2015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ŽENSKI RUKOMETNI KLUB "SOLIN"</izvorni_sadrzaj>
    <derivirana_varijabla naziv="DomainObject.Predmet.ProtustrankaFormated_1">  ŽENSKI RUKOMETNI KLUB "SOLIN"</derivirana_varijabla>
  </DomainObject.Predmet.ProtustrankaFormated>
  <DomainObject.Predmet.ProtustrankaFormatedOIB>
    <izvorni_sadrzaj>  ŽENSKI RUKOMETNI KLUB "SOLIN", OIB 67089737919</izvorni_sadrzaj>
    <derivirana_varijabla naziv="DomainObject.Predmet.ProtustrankaFormatedOIB_1">  ŽENSKI RUKOMETNI KLUB "SOLIN", OIB 67089737919</derivirana_varijabla>
  </DomainObject.Predmet.ProtustrankaFormatedOIB>
  <DomainObject.Predmet.ProtustrankaFormatedWithAdress>
    <izvorni_sadrzaj> ŽENSKI RUKOMETNI KLUB "SOLIN", Domovinskog rata 18, 21210 Solin</izvorni_sadrzaj>
    <derivirana_varijabla naziv="DomainObject.Predmet.ProtustrankaFormatedWithAdress_1"> ŽENSKI RUKOMETNI KLUB "SOLIN", Domovinskog rata 18, 21210 Solin</derivirana_varijabla>
  </DomainObject.Predmet.ProtustrankaFormatedWithAdress>
  <DomainObject.Predmet.ProtustrankaFormatedWithAdressOIB>
    <izvorni_sadrzaj> ŽENSKI RUKOMETNI KLUB "SOLIN", OIB 67089737919, Domovinskog rata 18, 21210 Solin</izvorni_sadrzaj>
    <derivirana_varijabla naziv="DomainObject.Predmet.ProtustrankaFormatedWithAdressOIB_1"> ŽENSKI RUKOMETNI KLUB "SOLIN", OIB 67089737919, Domovinskog rata 18, 21210 Solin</derivirana_varijabla>
  </DomainObject.Predmet.ProtustrankaFormatedWithAdressOIB>
  <DomainObject.Predmet.ProtustrankaWithAdress>
    <izvorni_sadrzaj>ŽENSKI RUKOMETNI KLUB "SOLIN" Domovinskog rata 18, 21210 Solin</izvorni_sadrzaj>
    <derivirana_varijabla naziv="DomainObject.Predmet.ProtustrankaWithAdress_1">ŽENSKI RUKOMETNI KLUB "SOLIN" Domovinskog rata 18, 21210 Solin</derivirana_varijabla>
  </DomainObject.Predmet.ProtustrankaWithAdress>
  <DomainObject.Predmet.ProtustrankaWithAdressOIB>
    <izvorni_sadrzaj>ŽENSKI RUKOMETNI KLUB "SOLIN", OIB 67089737919, Domovinskog rata 18, 21210 Solin</izvorni_sadrzaj>
    <derivirana_varijabla naziv="DomainObject.Predmet.ProtustrankaWithAdressOIB_1">ŽENSKI RUKOMETNI KLUB "SOLIN", OIB 67089737919, Domovinskog rata 18, 21210 Solin</derivirana_varijabla>
  </DomainObject.Predmet.ProtustrankaWithAdressOIB>
  <DomainObject.Predmet.ProtustrankaNazivFormated>
    <izvorni_sadrzaj>ŽENSKI RUKOMETNI KLUB "SOLIN"</izvorni_sadrzaj>
    <derivirana_varijabla naziv="DomainObject.Predmet.ProtustrankaNazivFormated_1">ŽENSKI RUKOMETNI KLUB "SOLIN"</derivirana_varijabla>
  </DomainObject.Predmet.ProtustrankaNazivFormated>
  <DomainObject.Predmet.ProtustrankaNazivFormatedOIB>
    <izvorni_sadrzaj>ŽENSKI RUKOMETNI KLUB "SOLIN", OIB 67089737919</izvorni_sadrzaj>
    <derivirana_varijabla naziv="DomainObject.Predmet.ProtustrankaNazivFormatedOIB_1">ŽENSKI RUKOMETNI KLUB "SOLIN", OIB 67089737919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13563.16</izvorni_sadrzaj>
    <derivirana_varijabla naziv="DomainObject.Predmet.TrenutnaVrijednost_1">13563.16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ŽENSKI RUKOMETNI KLUB "SOLIN"</item>
    </izvorni_sadrzaj>
    <derivirana_varijabla naziv="DomainObject.Predmet.ProtuStrankaListFormated_1">
      <item>ŽENSKI RUKOMETNI KLUB "SOLIN"</item>
    </derivirana_varijabla>
  </DomainObject.Predmet.ProtuStrankaListFormated>
  <DomainObject.Predmet.ProtuStrankaListFormatedOIB>
    <izvorni_sadrzaj>
      <item>ŽENSKI RUKOMETNI KLUB "SOLIN", OIB 67089737919</item>
    </izvorni_sadrzaj>
    <derivirana_varijabla naziv="DomainObject.Predmet.ProtuStrankaListFormatedOIB_1">
      <item>ŽENSKI RUKOMETNI KLUB "SOLIN", OIB 67089737919</item>
    </derivirana_varijabla>
  </DomainObject.Predmet.ProtuStrankaListFormatedOIB>
  <DomainObject.Predmet.ProtuStrankaListFormatedWithAdress>
    <izvorni_sadrzaj>
      <item>ŽENSKI RUKOMETNI KLUB "SOLIN", Domovinskog rata 18, 21210 Solin</item>
    </izvorni_sadrzaj>
    <derivirana_varijabla naziv="DomainObject.Predmet.ProtuStrankaListFormatedWithAdress_1">
      <item>ŽENSKI RUKOMETNI KLUB "SOLIN", Domovinskog rata 18, 21210 Solin</item>
    </derivirana_varijabla>
  </DomainObject.Predmet.ProtuStrankaListFormatedWithAdress>
  <DomainObject.Predmet.ProtuStrankaListFormatedWithAdressOIB>
    <izvorni_sadrzaj>
      <item>ŽENSKI RUKOMETNI KLUB "SOLIN", OIB 67089737919, Domovinskog rata 18, 21210 Solin</item>
    </izvorni_sadrzaj>
    <derivirana_varijabla naziv="DomainObject.Predmet.ProtuStrankaListFormatedWithAdressOIB_1">
      <item>ŽENSKI RUKOMETNI KLUB "SOLIN", OIB 67089737919, Domovinskog rata 18, 21210 Solin</item>
    </derivirana_varijabla>
  </DomainObject.Predmet.ProtuStrankaListFormatedWithAdressOIB>
  <DomainObject.Predmet.ProtuStrankaListNazivFormated>
    <izvorni_sadrzaj>
      <item>ŽENSKI RUKOMETNI KLUB "SOLIN"</item>
    </izvorni_sadrzaj>
    <derivirana_varijabla naziv="DomainObject.Predmet.ProtuStrankaListNazivFormated_1">
      <item>ŽENSKI RUKOMETNI KLUB "SOLIN"</item>
    </derivirana_varijabla>
  </DomainObject.Predmet.ProtuStrankaListNazivFormated>
  <DomainObject.Predmet.ProtuStrankaListNazivFormatedOIB>
    <izvorni_sadrzaj>
      <item>ŽENSKI RUKOMETNI KLUB "SOLIN", OIB 67089737919</item>
    </izvorni_sadrzaj>
    <derivirana_varijabla naziv="DomainObject.Predmet.ProtuStrankaListNazivFormatedOIB_1">
      <item>ŽENSKI RUKOMETNI KLUB "SOLIN", OIB 67089737919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ŽENSKI RUKOMETNI KLUB "SOLIN"</izvorni_sadrzaj>
    <derivirana_varijabla naziv="DomainObject.Predmet.ProtustrankaIDrugi_1">ŽENSKI RUKOMETNI KLUB "SOLIN"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ŽENSKI RUKOMETNI KLUB "SOLIN", OIB 67089737919, Domovinskog rata 18, 21210 Solin</izvorni_sadrzaj>
    <derivirana_varijabla naziv="DomainObject.Predmet.ProtustrankaIDrugiAdressOIB_1">ŽENSKI RUKOMETNI KLUB "SOLIN", OIB 67089737919, Domovinskog rata 18,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ŽENSKI RUKOMETNI KLUB "SOLIN"</item>
      <item>FINANCIJSKA AGENCIJA, RC SPLIT</item>
    </izvorni_sadrzaj>
    <derivirana_varijabla naziv="DomainObject.Predmet.SudioniciListNaziv_1">
      <item>ŽENSKI RUKOMETNI KLUB "SOLIN"</item>
      <item>FINANCIJSKA AGENCIJA, RC SPLIT</item>
    </derivirana_varijabla>
  </DomainObject.Predmet.SudioniciListNaziv>
  <DomainObject.Predmet.SudioniciListAdressOIB>
    <izvorni_sadrzaj>
      <item>ŽENSKI RUKOMETNI KLUB "SOLIN", OIB 67089737919, Domovinskog rata 18,21210 Solin</item>
      <item>FINANCIJSKA AGENCIJA, RC SPLIT, OIB 85821130368, Mažuranićevo šetalište 24 b,21000 Split</item>
    </izvorni_sadrzaj>
    <derivirana_varijabla naziv="DomainObject.Predmet.SudioniciListAdressOIB_1">
      <item>ŽENSKI RUKOMETNI KLUB "SOLIN", OIB 67089737919, Domovinskog rata 18,21210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67089737919</item>
      <item>, OIB 85821130368</item>
    </izvorni_sadrzaj>
    <derivirana_varijabla naziv="DomainObject.Predmet.SudioniciListNazivOIB_1">
      <item>, OIB 67089737919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C0358C-8766-4453-B5BE-61329A29AD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730</properties:Words>
  <properties:Characters>3913</properties:Characters>
  <properties:Lines>107</properties:Lines>
  <properties:Paragraphs>35</properties:Paragraphs>
  <properties:TotalTime>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2016-03-29T08:20:00Z</cp:lastPrinted>
  <dcterms:modified xmlns:xsi="http://www.w3.org/2001/XMLSchema-instance" xsi:type="dcterms:W3CDTF">2016-03-29T08:20:00Z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