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d1a20" w14:paraId="0ed1a20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E2573">
        <w:t>5932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E2573">
        <w:t>11. travnja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8E2573">
        <w:t>NOVI PROGRAM d.o.o., Lug Zabočki, Lug Zabočki 55 F, OIB: 14315251389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E2573">
        <w:t>13.010,52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8E2573">
        <w:t>11. travnja</w:t>
      </w:r>
      <w:r w:rsidR="00666CB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669B" w:rsidR="0044669B">
      <w:r>
        <w:separator/>
      </w:r>
    </w:p>
  </w:endnote>
  <w:endnote w:id="0" w:type="continuationSeparator">
    <w:p w:rsidRDefault="0044669B" w:rsidR="004466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669B" w:rsidR="0044669B">
      <w:r>
        <w:separator/>
      </w:r>
    </w:p>
  </w:footnote>
  <w:footnote w:id="0" w:type="continuationSeparator">
    <w:p w:rsidRDefault="0044669B" w:rsidR="004466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25CD6"/>
    <w:rsid w:val="0044669B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6CB4"/>
    <w:rsid w:val="006F3AFA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8E2573"/>
    <w:rsid w:val="00920CA0"/>
    <w:rsid w:val="009419D8"/>
    <w:rsid w:val="00975CC6"/>
    <w:rsid w:val="009C2FC7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2111E"/>
    <w:rsid w:val="00D27616"/>
    <w:rsid w:val="00D44401"/>
    <w:rsid w:val="00D66226"/>
    <w:rsid w:val="00DE3FED"/>
    <w:rsid w:val="00E16172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11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1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1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1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1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11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1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1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1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1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5932</izvorni_sadrzaj>
    <derivirana_varijabla naziv="DomainObject.Predmet.Broj_1">5932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St-5932/2015</izvorni_sadrzaj>
    <derivirana_varijabla naziv="DomainObject.Predmet.OznakaBroj_1">St-5932/2015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PROGRAM d.o.o.</izvorni_sadrzaj>
    <derivirana_varijabla naziv="DomainObject.Predmet.ProtustrankaFormated_1">  NOVI PROGRAM d.o.o.</derivirana_varijabla>
  </DomainObject.Predmet.ProtustrankaFormated>
  <DomainObject.Predmet.ProtustrankaFormatedOIB>
    <izvorni_sadrzaj>  NOVI PROGRAM d.o.o., OIB 14315251389</izvorni_sadrzaj>
    <derivirana_varijabla naziv="DomainObject.Predmet.ProtustrankaFormatedOIB_1">  NOVI PROGRAM d.o.o., OIB 14315251389</derivirana_varijabla>
  </DomainObject.Predmet.ProtustrankaFormatedOIB>
  <DomainObject.Predmet.ProtustrankaFormatedWithAdress>
    <izvorni_sadrzaj> NOVI PROGRAM d.o.o., Lug Zabočki 55 F, 49210 Lug Zabočki</izvorni_sadrzaj>
    <derivirana_varijabla naziv="DomainObject.Predmet.ProtustrankaFormatedWithAdress_1"> NOVI PROGRAM d.o.o., Lug Zabočki 55 F, 49210 Lug Zabočki</derivirana_varijabla>
  </DomainObject.Predmet.ProtustrankaFormatedWithAdress>
  <DomainObject.Predmet.ProtustrankaFormatedWithAdressOIB>
    <izvorni_sadrzaj> NOVI PROGRAM d.o.o., OIB 14315251389, Lug Zabočki 55 F, 49210 Lug Zabočki</izvorni_sadrzaj>
    <derivirana_varijabla naziv="DomainObject.Predmet.ProtustrankaFormatedWithAdressOIB_1"> NOVI PROGRAM d.o.o., OIB 14315251389, Lug Zabočki 55 F, 49210 Lug Zabočki</derivirana_varijabla>
  </DomainObject.Predmet.ProtustrankaFormatedWithAdressOIB>
  <DomainObject.Predmet.ProtustrankaWithAdress>
    <izvorni_sadrzaj>NOVI PROGRAM d.o.o. Lug Zabočki 55 F, 49210 Lug Zabočki</izvorni_sadrzaj>
    <derivirana_varijabla naziv="DomainObject.Predmet.ProtustrankaWithAdress_1">NOVI PROGRAM d.o.o. Lug Zabočki 55 F, 49210 Lug Zabočki</derivirana_varijabla>
  </DomainObject.Predmet.ProtustrankaWithAdress>
  <DomainObject.Predmet.ProtustrankaWithAdressOIB>
    <izvorni_sadrzaj>NOVI PROGRAM d.o.o., OIB 14315251389, Lug Zabočki 55 F, 49210 Lug Zabočki</izvorni_sadrzaj>
    <derivirana_varijabla naziv="DomainObject.Predmet.ProtustrankaWithAdressOIB_1">NOVI PROGRAM d.o.o., OIB 14315251389, Lug Zabočki 55 F, 49210 Lug Zabočki</derivirana_varijabla>
  </DomainObject.Predmet.ProtustrankaWithAdressOIB>
  <DomainObject.Predmet.ProtustrankaNazivFormated>
    <izvorni_sadrzaj>NOVI PROGRAM d.o.o.</izvorni_sadrzaj>
    <derivirana_varijabla naziv="DomainObject.Predmet.ProtustrankaNazivFormated_1">NOVI PROGRAM d.o.o.</derivirana_varijabla>
  </DomainObject.Predmet.ProtustrankaNazivFormated>
  <DomainObject.Predmet.ProtustrankaNazivFormatedOIB>
    <izvorni_sadrzaj>NOVI PROGRAM d.o.o., OIB 14315251389</izvorni_sadrzaj>
    <derivirana_varijabla naziv="DomainObject.Predmet.ProtustrankaNazivFormatedOIB_1">NOVI PROGRAM d.o.o., OIB 14315251389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 PROGRAM d.o.o.</item>
    </izvorni_sadrzaj>
    <derivirana_varijabla naziv="DomainObject.Predmet.ProtuStrankaListFormated_1">
      <item>NOVI PROGRAM d.o.o.</item>
    </derivirana_varijabla>
  </DomainObject.Predmet.ProtuStrankaListFormated>
  <DomainObject.Predmet.ProtuStrankaListFormatedOIB>
    <izvorni_sadrzaj>
      <item>NOVI PROGRAM d.o.o., OIB 14315251389</item>
    </izvorni_sadrzaj>
    <derivirana_varijabla naziv="DomainObject.Predmet.ProtuStrankaListFormatedOIB_1">
      <item>NOVI PROGRAM d.o.o., OIB 14315251389</item>
    </derivirana_varijabla>
  </DomainObject.Predmet.ProtuStrankaListFormatedOIB>
  <DomainObject.Predmet.ProtuStrankaListFormatedWithAdress>
    <izvorni_sadrzaj>
      <item>NOVI PROGRAM d.o.o., Lug Zabočki 55 F, 49210 Lug Zabočki</item>
    </izvorni_sadrzaj>
    <derivirana_varijabla naziv="DomainObject.Predmet.ProtuStrankaListFormatedWithAdress_1">
      <item>NOVI PROGRAM d.o.o., Lug Zabočki 55 F, 49210 Lug Zabočki</item>
    </derivirana_varijabla>
  </DomainObject.Predmet.ProtuStrankaListFormatedWithAdress>
  <DomainObject.Predmet.ProtuStrankaListFormatedWithAdressOIB>
    <izvorni_sadrzaj>
      <item>NOVI PROGRAM d.o.o., OIB 14315251389, Lug Zabočki 55 F, 49210 Lug Zabočki</item>
    </izvorni_sadrzaj>
    <derivirana_varijabla naziv="DomainObject.Predmet.ProtuStrankaListFormatedWithAdressOIB_1">
      <item>NOVI PROGRAM d.o.o., OIB 14315251389, Lug Zabočki 55 F, 49210 Lug Zabočki</item>
    </derivirana_varijabla>
  </DomainObject.Predmet.ProtuStrankaListFormatedWithAdressOIB>
  <DomainObject.Predmet.ProtuStrankaListNazivFormated>
    <izvorni_sadrzaj>
      <item>NOVI PROGRAM d.o.o.</item>
    </izvorni_sadrzaj>
    <derivirana_varijabla naziv="DomainObject.Predmet.ProtuStrankaListNazivFormated_1">
      <item>NOVI PROGRAM d.o.o.</item>
    </derivirana_varijabla>
  </DomainObject.Predmet.ProtuStrankaListNazivFormated>
  <DomainObject.Predmet.ProtuStrankaListNazivFormatedOIB>
    <izvorni_sadrzaj>
      <item>NOVI PROGRAM d.o.o., OIB 14315251389</item>
    </izvorni_sadrzaj>
    <derivirana_varijabla naziv="DomainObject.Predmet.ProtuStrankaListNazivFormatedOIB_1">
      <item>NOVI PROGRAM d.o.o., OIB 14315251389</item>
    </derivirana_varijabla>
  </DomainObject.Predmet.ProtuStrankaListNazivFormatedOIB>
  <DomainObject.Predmet.OstaliListFormated>
    <izvorni_sadrzaj>
      <item>Goran Kovačević</item>
    </izvorni_sadrzaj>
    <derivirana_varijabla naziv="DomainObject.Predmet.OstaliListFormated_1">
      <item>Goran Kovačević</item>
    </derivirana_varijabla>
  </DomainObject.Predmet.OstaliListFormated>
  <DomainObject.Predmet.OstaliListFormatedOIB>
    <izvorni_sadrzaj>
      <item>Goran Kovačević, OIB 62091050930</item>
    </izvorni_sadrzaj>
    <derivirana_varijabla naziv="DomainObject.Predmet.OstaliListFormatedOIB_1">
      <item>Goran Kovačević, OIB 62091050930</item>
    </derivirana_varijabla>
  </DomainObject.Predmet.OstaliListFormatedOIB>
  <DomainObject.Predmet.OstaliListFormatedWithAdress>
    <izvorni_sadrzaj>
      <item>Goran Kovačević, Lug Zabočki 55f, 49210 Lug Zabočki</item>
    </izvorni_sadrzaj>
    <derivirana_varijabla naziv="DomainObject.Predmet.OstaliListFormatedWithAdress_1">
      <item>Goran Kovačević, Lug Zabočki 55f, 49210 Lug Zabočki</item>
    </derivirana_varijabla>
  </DomainObject.Predmet.OstaliListFormatedWithAdress>
  <DomainObject.Predmet.OstaliListFormatedWithAdressOIB>
    <izvorni_sadrzaj>
      <item>Goran Kovačević, OIB 62091050930, Lug Zabočki 55f, 49210 Lug Zabočki</item>
    </izvorni_sadrzaj>
    <derivirana_varijabla naziv="DomainObject.Predmet.OstaliListFormatedWithAdressOIB_1">
      <item>Goran Kovačević, OIB 62091050930, Lug Zabočki 55f, 49210 Lug Zabočki</item>
    </derivirana_varijabla>
  </DomainObject.Predmet.OstaliListFormatedWithAdressOIB>
  <DomainObject.Predmet.OstaliListNazivFormated>
    <izvorni_sadrzaj>
      <item>Goran Kovačević</item>
    </izvorni_sadrzaj>
    <derivirana_varijabla naziv="DomainObject.Predmet.OstaliListNazivFormated_1">
      <item>Goran Kovačević</item>
    </derivirana_varijabla>
  </DomainObject.Predmet.OstaliListNazivFormated>
  <DomainObject.Predmet.OstaliListNazivFormatedOIB>
    <izvorni_sadrzaj>
      <item>Goran Kovačević, OIB 62091050930</item>
    </izvorni_sadrzaj>
    <derivirana_varijabla naziv="DomainObject.Predmet.OstaliListNazivFormatedOIB_1">
      <item>Goran Kovačević, OIB 62091050930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 PROGRAM d.o.o.</izvorni_sadrzaj>
    <derivirana_varijabla naziv="DomainObject.Predmet.ProtustrankaIDrugi_1">NOVI PROGRAM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NOVI PROGRAM d.o.o., OIB 14315251389, Lug Zabočki 55 F, 49210 Lug Zabočki</izvorni_sadrzaj>
    <derivirana_varijabla naziv="DomainObject.Predmet.ProtustrankaIDrugiAdressOIB_1">NOVI PROGRAM d.o.o., OIB 14315251389, Lug Zabočki 55 F, 49210 Lug Zabočki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NOVI PROGRAM d.o.o.</item>
      <item>Goran Kovačević</item>
    </izvorni_sadrzaj>
    <derivirana_varijabla naziv="DomainObject.Predmet.SudioniciListNaziv_1">
      <item>FINA Regionalni centar Zagreb</item>
      <item>NOVI PROGRAM d.o.o.</item>
      <item>Goran Kovačević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NOVI PROGRAM d.o.o., OIB 14315251389, Lug Zabočki 55 F,49210 Lug Zabočki</item>
      <item>Goran Kovačević, OIB 62091050930, Lug Zabočki 55f,49210 Lug Zabočki</item>
    </izvorni_sadrzaj>
    <derivirana_varijabla naziv="DomainObject.Predmet.SudioniciListAdressOIB_1">
      <item>FINA Regionalni centar Zagreb, OIB 85821130368, Trg svibanjskih žrtava 1995. br. 1,10000 Zagreb</item>
      <item>NOVI PROGRAM d.o.o., OIB 14315251389, Lug Zabočki 55 F,49210 Lug Zabočki</item>
      <item>Goran Kovačević, OIB 62091050930, Lug Zabočki 55f,49210 Lug Zabočki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14315251389</item>
      <item>, OIB 62091050930</item>
    </izvorni_sadrzaj>
    <derivirana_varijabla naziv="DomainObject.Predmet.SudioniciListNazivOIB_1">
      <item>, OIB 85821130368</item>
      <item>, OIB 14315251389</item>
      <item>, OIB 62091050930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55737E-FAEA-46CA-B0ED-A8A0BAD4FE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1310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2016-04-11T07:43:00Z</dcterms:created>
  <dc:creator>ilukac</dc:creator>
  <cp:lastModifiedBy>Valerija Svečak</cp:lastModifiedBy>
  <cp:lastPrinted>2016-04-11T07:43:00Z</cp:lastPrinted>
  <dcterms:modified xmlns:xsi="http://www.w3.org/2001/XMLSchema-instance" xsi:type="dcterms:W3CDTF">2016-04-11T07:44:00Z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