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b71b" w14:paraId="e3fb71b" w:rsidRDefault="003D03EE" w:rsidP="003D03EE" w:rsidR="003D03E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3D03EE" w:rsidP="003D03EE" w:rsidR="003D03EE">
      <w:pPr>
        <w:spacing w:after="0"/>
        <w:jc w:val="both"/>
      </w:pPr>
      <w:r>
        <w:t xml:space="preserve">       REPUBLIKA HRVATSKA</w:t>
      </w:r>
    </w:p>
    <w:p w:rsidRDefault="003D03EE" w:rsidP="003D03EE" w:rsidR="003D03E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D03EE" w:rsidP="003D03EE" w:rsidR="003D03EE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D03EE" w:rsidP="003D03EE" w:rsidR="003D03E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</w:p>
    <w:p w:rsidRDefault="003D03EE" w:rsidP="003D03EE" w:rsidR="003D03EE">
      <w:pPr>
        <w:spacing w:after="0"/>
      </w:pPr>
    </w:p>
    <w:p w:rsidRDefault="003D03EE" w:rsidP="003D03EE" w:rsidR="003D03EE">
      <w:pPr>
        <w:spacing w:after="0"/>
        <w:jc w:val="center"/>
      </w:pPr>
      <w:r>
        <w:t>R E P U B L I K A     H R V A T S K A</w:t>
      </w:r>
    </w:p>
    <w:p w:rsidRDefault="003D03EE" w:rsidP="003D03EE" w:rsidR="003D03EE">
      <w:pPr>
        <w:spacing w:after="0"/>
      </w:pPr>
    </w:p>
    <w:p w:rsidRDefault="003D03EE" w:rsidP="003D03EE" w:rsidR="003D03EE">
      <w:pPr>
        <w:spacing w:after="0"/>
        <w:jc w:val="center"/>
      </w:pPr>
      <w:r>
        <w:t>R    J    E    Š    E    N    J    E</w:t>
      </w:r>
    </w:p>
    <w:p w:rsidRDefault="003D03EE" w:rsidP="003D03EE" w:rsidR="003D03EE">
      <w:pPr>
        <w:spacing w:after="0"/>
        <w:rPr>
          <w:sz w:val="28"/>
          <w:szCs w:val="28"/>
        </w:rPr>
      </w:pPr>
    </w:p>
    <w:p w:rsidRDefault="003D03EE" w:rsidP="003D03EE" w:rsidR="003D03EE">
      <w:pPr>
        <w:spacing w:after="0"/>
        <w:jc w:val="both"/>
      </w:pPr>
      <w:r>
        <w:rPr>
          <w:b/>
        </w:rPr>
        <w:t xml:space="preserve">                   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Financijske agencije, RC Zagreb, Podružnica Varaždin, iz Varaždina, A. Cesarca 2, radi otvaranja stečajnog postupka nad dužnikom AGRO SIGMA d.o.o. </w:t>
      </w:r>
      <w:proofErr w:type="spellStart"/>
      <w:r>
        <w:t>Belica</w:t>
      </w:r>
      <w:proofErr w:type="spellEnd"/>
      <w:r>
        <w:t xml:space="preserve">, Kralja Tomislava 187, OIB: 12763957670, na ročištu 8. prosinca 2016. godine,  </w:t>
      </w:r>
    </w:p>
    <w:p w:rsidRDefault="003D03EE" w:rsidP="003D03EE" w:rsidR="003D03EE">
      <w:pPr>
        <w:spacing w:after="0"/>
        <w:jc w:val="both"/>
      </w:pPr>
    </w:p>
    <w:p w:rsidRDefault="003D03EE" w:rsidP="003D03EE" w:rsidR="003D03EE">
      <w:pPr>
        <w:spacing w:after="0"/>
        <w:jc w:val="center"/>
      </w:pPr>
      <w:r>
        <w:t>r   i   j   e   š   i   o              j   e</w:t>
      </w:r>
    </w:p>
    <w:p w:rsidRDefault="003D03EE" w:rsidP="003D03EE" w:rsidR="003D03EE">
      <w:pPr>
        <w:spacing w:after="0"/>
        <w:jc w:val="both"/>
      </w:pPr>
    </w:p>
    <w:p w:rsidRDefault="003D03EE" w:rsidP="003D03EE" w:rsidR="003D03EE">
      <w:pPr>
        <w:spacing w:after="0"/>
        <w:jc w:val="both"/>
      </w:pPr>
    </w:p>
    <w:p w:rsidRDefault="003D03EE" w:rsidP="003D03EE" w:rsidR="003D03EE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3D03EE" w:rsidP="003D03EE" w:rsidR="003D03EE">
      <w:pPr>
        <w:spacing w:after="0"/>
        <w:jc w:val="both"/>
      </w:pPr>
    </w:p>
    <w:p w:rsidRDefault="003D03EE" w:rsidP="003D03EE" w:rsidR="003D03EE">
      <w:pPr>
        <w:spacing w:after="0"/>
        <w:jc w:val="center"/>
      </w:pPr>
      <w:r>
        <w:rPr>
          <w:u w:val="single"/>
        </w:rPr>
        <w:t>dan 19. siječnja 2017. u 13,30 sati.</w:t>
      </w:r>
    </w:p>
    <w:p w:rsidRDefault="003D03EE" w:rsidP="003D03EE" w:rsidR="003D03EE">
      <w:pPr>
        <w:spacing w:after="0"/>
        <w:jc w:val="both"/>
      </w:pPr>
    </w:p>
    <w:p w:rsidRDefault="003D03EE" w:rsidP="003D03EE" w:rsidR="003D03EE">
      <w:pPr>
        <w:spacing w:after="0"/>
        <w:ind w:firstLine="708"/>
        <w:jc w:val="both"/>
      </w:pPr>
      <w:r>
        <w:t>II/   Na  određeno  ročište  pozivaju  se  :</w:t>
      </w:r>
    </w:p>
    <w:p w:rsidRDefault="003D03EE" w:rsidP="003D03EE" w:rsidR="003D03EE">
      <w:pPr>
        <w:spacing w:after="0"/>
        <w:jc w:val="both"/>
      </w:pPr>
    </w:p>
    <w:p w:rsidRDefault="003D03EE" w:rsidP="003D03EE" w:rsidR="003D03EE">
      <w:pPr>
        <w:spacing w:after="0"/>
        <w:jc w:val="both"/>
      </w:pPr>
      <w:r>
        <w:t>- predlagatelj- Financijska agencija, Podružnica Varaždin, A. Cesarca 2,</w:t>
      </w:r>
    </w:p>
    <w:p w:rsidRDefault="003D03EE" w:rsidP="003D03EE" w:rsidR="003D03EE">
      <w:pPr>
        <w:spacing w:after="0"/>
        <w:jc w:val="both"/>
      </w:pPr>
      <w:r>
        <w:t xml:space="preserve">- za dužnika AGRO SIGMA d.o.o.- pun. Josip </w:t>
      </w:r>
      <w:proofErr w:type="spellStart"/>
      <w:r>
        <w:t>Čiček</w:t>
      </w:r>
      <w:proofErr w:type="spellEnd"/>
      <w:r>
        <w:t xml:space="preserve">, odvjetnik u Zagrebu, </w:t>
      </w:r>
      <w:proofErr w:type="spellStart"/>
      <w:r>
        <w:t>Huzjanova</w:t>
      </w:r>
      <w:proofErr w:type="spellEnd"/>
      <w:r>
        <w:t xml:space="preserve"> 22,</w:t>
      </w:r>
    </w:p>
    <w:p w:rsidRDefault="003D03EE" w:rsidP="003D03EE" w:rsidR="003D03EE">
      <w:pPr>
        <w:spacing w:after="0"/>
        <w:jc w:val="both"/>
      </w:pPr>
      <w:r>
        <w:t xml:space="preserve">- direktorica dužnika Svjetlana Kovačić, </w:t>
      </w:r>
      <w:proofErr w:type="spellStart"/>
      <w:r>
        <w:t>Belica</w:t>
      </w:r>
      <w:proofErr w:type="spellEnd"/>
      <w:r>
        <w:t>, Kralja Tomislava 187.</w:t>
      </w:r>
    </w:p>
    <w:p w:rsidRDefault="003D03EE" w:rsidP="003D03EE" w:rsidR="003D03EE">
      <w:pPr>
        <w:spacing w:after="0"/>
        <w:jc w:val="both"/>
      </w:pPr>
      <w:r>
        <w:t xml:space="preserve">   </w:t>
      </w:r>
    </w:p>
    <w:p w:rsidRDefault="003D03EE" w:rsidP="003D03EE" w:rsidR="003D03EE">
      <w:pPr>
        <w:spacing w:after="0"/>
        <w:jc w:val="center"/>
      </w:pPr>
    </w:p>
    <w:p w:rsidRDefault="003D03EE" w:rsidP="003D03EE" w:rsidR="003D03EE">
      <w:pPr>
        <w:spacing w:after="0"/>
        <w:jc w:val="center"/>
      </w:pPr>
      <w:r>
        <w:t>U Varaždinu,  8. prosinca 2016. godine</w:t>
      </w:r>
    </w:p>
    <w:p w:rsidRDefault="003D03EE" w:rsidP="003D03EE" w:rsidR="003D03EE">
      <w:pPr>
        <w:spacing w:after="0"/>
        <w:jc w:val="both"/>
      </w:pPr>
      <w:r>
        <w:tab/>
      </w:r>
      <w:r>
        <w:tab/>
      </w:r>
    </w:p>
    <w:p w:rsidRDefault="003D03EE" w:rsidP="003D03EE" w:rsidR="003D03EE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SUDAC :</w:t>
      </w:r>
    </w:p>
    <w:p w:rsidRDefault="003D03EE" w:rsidP="003D03EE" w:rsidR="003D03EE">
      <w:pPr>
        <w:spacing w:after="0"/>
        <w:jc w:val="both"/>
      </w:pPr>
    </w:p>
    <w:p w:rsidRDefault="003D03EE" w:rsidP="003D03EE" w:rsidR="003D03E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Hugo  </w:t>
      </w:r>
      <w:proofErr w:type="spellStart"/>
      <w:r>
        <w:t>Wedemeyer</w:t>
      </w:r>
      <w:proofErr w:type="spellEnd"/>
    </w:p>
    <w:p w:rsidRDefault="003D03EE" w:rsidP="003D03EE" w:rsidR="003D03EE">
      <w:pPr>
        <w:spacing w:after="0"/>
        <w:jc w:val="both"/>
      </w:pPr>
    </w:p>
    <w:p w:rsidRDefault="003D03EE" w:rsidP="003D03EE" w:rsidR="003D03E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03EE" w:rsidP="003D03EE" w:rsidR="003D03EE">
      <w:pPr>
        <w:spacing w:after="0"/>
        <w:jc w:val="both"/>
      </w:pPr>
    </w:p>
    <w:p w:rsidRDefault="003D03EE" w:rsidP="003D03EE" w:rsidR="003D03EE">
      <w:pPr>
        <w:spacing w:after="0"/>
        <w:jc w:val="both"/>
      </w:pPr>
      <w:r>
        <w:t>DNA :</w:t>
      </w:r>
    </w:p>
    <w:p w:rsidRDefault="003D03EE" w:rsidP="003D03EE" w:rsidR="003D03EE">
      <w:pPr>
        <w:spacing w:after="0"/>
        <w:jc w:val="both"/>
      </w:pPr>
      <w:r>
        <w:t>-  predlagatelj- Financijska agencija, Podružnica Varaždin, A. Cesarca 2,</w:t>
      </w:r>
    </w:p>
    <w:p w:rsidRDefault="003D03EE" w:rsidP="003D03EE" w:rsidR="003D03EE">
      <w:pPr>
        <w:spacing w:after="0"/>
        <w:jc w:val="both"/>
      </w:pPr>
      <w:r>
        <w:t xml:space="preserve">- za dužnika AGRO SIGMA d.o.o.- pun. Josip </w:t>
      </w:r>
      <w:proofErr w:type="spellStart"/>
      <w:r>
        <w:t>Čiček</w:t>
      </w:r>
      <w:proofErr w:type="spellEnd"/>
      <w:r>
        <w:t xml:space="preserve">, odvjetnik u Zagrebu, </w:t>
      </w:r>
      <w:proofErr w:type="spellStart"/>
      <w:r>
        <w:t>Huzjanova</w:t>
      </w:r>
      <w:proofErr w:type="spellEnd"/>
      <w:r>
        <w:t xml:space="preserve"> 22,</w:t>
      </w:r>
    </w:p>
    <w:p w:rsidRDefault="003D03EE" w:rsidP="003D03EE" w:rsidR="003D03EE">
      <w:pPr>
        <w:spacing w:after="0"/>
        <w:jc w:val="both"/>
      </w:pPr>
      <w:r>
        <w:t xml:space="preserve">- direktorica dužnika Svjetlana Kovačić, </w:t>
      </w:r>
      <w:proofErr w:type="spellStart"/>
      <w:r>
        <w:t>Belica</w:t>
      </w:r>
      <w:proofErr w:type="spellEnd"/>
      <w:r>
        <w:t>, Kralja Tomislava 187,</w:t>
      </w:r>
    </w:p>
    <w:p w:rsidRDefault="003D03EE" w:rsidP="003D03EE" w:rsidR="003D03EE">
      <w:pPr>
        <w:spacing w:after="0"/>
        <w:jc w:val="both"/>
      </w:pPr>
      <w:r>
        <w:t>- e-oglasna ploča.</w:t>
      </w:r>
    </w:p>
    <w:sectPr w:rsidSect="0032366B" w:rsidR="003D03E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3EE" w:rsidR="008333A9">
    <w:pPr>
      <w:pStyle w:val="Zaglavlje"/>
    </w:pPr>
    <w:r>
      <w:rPr>
        <w:rStyle w:val="PozadinaSvijetloCrvena"/>
        <w:shd w:fill="auto" w:color="auto" w:val="clear"/>
      </w:rPr>
      <w:t>Poslovni broj: 6 St-462/16-9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3EE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973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St-462/2016-9</izvorni_sadrzaj>
    <derivirana_varijabla naziv="DomainObject.Oznaka_1">St-462/2016-9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SIGMA društvo s ograničenom odgovornošću za poljoprivrednu djelatnost zastupanog po punomoćniku Josip Čiček</izvorni_sadrzaj>
    <derivirana_varijabla naziv="DomainObject.Predmet.ProtustrankaFormated_1">  AGRO SIGMA društvo s ograničenom odgovornošću za poljoprivrednu djelatnost zastupanog po punomoćniku Josip Čiček</derivirana_varijabla>
  </DomainObject.Predmet.ProtustrankaFormated>
  <DomainObject.Predmet.ProtustrankaFormatedOIB>
    <izvorni_sadrzaj>  AGRO SIGMA društvo s ograničenom odgovornošću za poljoprivrednu djelatnost, OIB 12763957670 zastupanog po punomoćniku Josip Čiček</izvorni_sadrzaj>
    <derivirana_varijabla naziv="DomainObject.Predmet.ProtustrankaFormatedOIB_1">  AGRO SIGMA društvo s ograničenom odgovornošću za poljoprivrednu djelatnost, OIB 12763957670 zastupanog po punomoćniku Josip Čiček</derivirana_varijabla>
  </DomainObject.Predmet.ProtustrankaFormatedOIB>
  <DomainObject.Predmet.ProtustrankaFormatedWithAdress>
    <izvorni_sadrzaj> AGRO SIGMA društvo s ograničenom odgovornošću za poljoprivrednu djelatnost, Kralja Tomislava 187, 40000 Belica zastupanog po punomoćniku Josip Čiček</izvorni_sadrzaj>
    <derivirana_varijabla naziv="DomainObject.Predmet.ProtustrankaFormatedWithAdress_1"> AGRO SIGMA društvo s ograničenom odgovornošću za poljoprivrednu djelatnost, Kralja Tomislava 187, 40000 Belica zastupanog po punomoćniku Josip Čiček</derivirana_varijabla>
  </DomainObject.Predmet.ProtustrankaFormatedWithAdress>
  <DomainObject.Predmet.ProtustrankaFormatedWithAdressOIB>
    <izvorni_sadrzaj> AGRO SIGMA društvo s ograničenom odgovornošću za poljoprivrednu djelatnost, OIB 12763957670, Kralja Tomislava 187, 40000 Belica zastupanog po punomoćniku Josip Čiček</izvorni_sadrzaj>
    <derivirana_varijabla naziv="DomainObject.Predmet.ProtustrankaFormatedWithAdressOIB_1"> AGRO SIGMA društvo s ograničenom odgovornošću za poljoprivrednu djelatnost, OIB 12763957670, Kralja Tomislava 187, 40000 Belica zastupanog po punomoćniku Josip Čiček</derivirana_varijabla>
  </DomainObject.Predmet.ProtustrankaFormatedWithAdressOIB>
  <DomainObject.Predmet.ProtustrankaWithAdress>
    <izvorni_sadrzaj>AGRO SIGMA društvo s ograničenom odgovornošću za poljoprivrednu djelatnost Kralja Tomislava 187, 40000 Belica</izvorni_sadrzaj>
    <derivirana_varijabla naziv="DomainObject.Predmet.ProtustrankaWithAdress_1">AGRO SIGMA društvo s ograničenom odgovornošću za poljoprivrednu djelatnost Kralja Tomislava 187, 40000 Belica</derivirana_varijabla>
  </DomainObject.Predmet.ProtustrankaWithAdress>
  <DomainObject.Predmet.ProtustrankaWithAdressOIB>
    <izvorni_sadrzaj>AGRO SIGMA društvo s ograničenom odgovornošću za poljoprivrednu djelatnost, OIB 12763957670, Kralja Tomislava 187, 40000 Belica</izvorni_sadrzaj>
    <derivirana_varijabla naziv="DomainObject.Predmet.ProtustrankaWithAdressOIB_1">AGRO SIGMA društvo s ograničenom odgovornošću za poljoprivrednu djelatnost, OIB 12763957670, Kralja Tomislava 187, 40000 Belica</derivirana_varijabla>
  </DomainObject.Predmet.ProtustrankaWithAdressOIB>
  <DomainObject.Predmet.ProtustrankaNazivFormated>
    <izvorni_sadrzaj>AGRO SIGMA društvo s ograničenom odgovornošću za poljoprivrednu djelatnost</izvorni_sadrzaj>
    <derivirana_varijabla naziv="DomainObject.Predmet.ProtustrankaNazivFormated_1">AGRO SIGMA društvo s ograničenom odgovornošću za poljoprivrednu djelatnost</derivirana_varijabla>
  </DomainObject.Predmet.ProtustrankaNazivFormated>
  <DomainObject.Predmet.ProtustrankaNazivFormatedOIB>
    <izvorni_sadrzaj>AGRO SIGMA društvo s ograničenom odgovornošću za poljoprivrednu djelatnost, OIB 12763957670</izvorni_sadrzaj>
    <derivirana_varijabla naziv="DomainObject.Predmet.ProtustrankaNazivFormatedOIB_1">AGRO SIGMA društvo s ograničenom odgovornošću za poljoprivrednu djelatnost, OIB 12763957670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21104.94</izvorni_sadrzaj>
    <derivirana_varijabla naziv="DomainObject.Predmet.TrenutnaVrijednost_1">21104.94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SIGMA društvo s ograničenom odgovornošću za poljoprivrednu djelatnost zastupanog po punomoćniku Josip Čiček</item>
    </izvorni_sadrzaj>
    <derivirana_varijabla naziv="DomainObject.Predmet.ProtuStrankaListFormated_1">
      <item>AGRO SIGMA društvo s ograničenom odgovornošću za poljoprivrednu djelatnost zastupanog po punomoćniku Josip Čiček</item>
    </derivirana_varijabla>
  </DomainObject.Predmet.ProtuStrankaListFormated>
  <DomainObject.Predmet.ProtuStrankaListFormatedOIB>
    <izvorni_sadrzaj>
      <item>AGRO SIGMA društvo s ograničenom odgovornošću za poljoprivrednu djelatnost, OIB 12763957670 zastupanog po punomoćniku Josip Čiček</item>
    </izvorni_sadrzaj>
    <derivirana_varijabla naziv="DomainObject.Predmet.ProtuStrankaListFormatedOIB_1">
      <item>AGRO SIGMA društvo s ograničenom odgovornošću za poljoprivrednu djelatnost, OIB 12763957670 zastupanog po punomoćniku Josip Čiček</item>
    </derivirana_varijabla>
  </DomainObject.Predmet.ProtuStrankaListFormatedOIB>
  <DomainObject.Predmet.ProtuStrankaListFormatedWithAdress>
    <izvorni_sadrzaj>
      <item>AGRO SIGMA društvo s ograničenom odgovornošću za poljoprivrednu djelatnost, Kralja Tomislava 187, 40000 Belica zastupanog po punomoćniku Josip Čiček</item>
    </izvorni_sadrzaj>
    <derivirana_varijabla naziv="DomainObject.Predmet.ProtuStrankaListFormatedWithAdress_1">
      <item>AGRO SIGMA društvo s ograničenom odgovornošću za poljoprivrednu djelatnost, Kralja Tomislava 187, 40000 Belica zastupanog po punomoćniku Josip Čiček</item>
    </derivirana_varijabla>
  </DomainObject.Predmet.ProtuStrankaListFormatedWithAdress>
  <DomainObject.Predmet.ProtuStrankaListFormatedWithAdressOIB>
    <izvorni_sadrzaj>
      <item>AGRO SIGMA društvo s ograničenom odgovornošću za poljoprivrednu djelatnost, OIB 12763957670, Kralja Tomislava 187, 40000 Belica zastupanog po punomoćniku Josip Čiček</item>
    </izvorni_sadrzaj>
    <derivirana_varijabla naziv="DomainObject.Predmet.ProtuStrankaListFormatedWithAdressOIB_1">
      <item>AGRO SIGMA društvo s ograničenom odgovornošću za poljoprivrednu djelatnost, OIB 12763957670, Kralja Tomislava 187, 40000 Belica zastupanog po punomoćniku Josip Čiček</item>
    </derivirana_varijabla>
  </DomainObject.Predmet.ProtuStrankaListFormatedWithAdressOIB>
  <DomainObject.Predmet.ProtuStrankaListNazivFormated>
    <izvorni_sadrzaj>
      <item>AGRO SIGMA društvo s ograničenom odgovornošću za poljoprivrednu djelatnost</item>
    </izvorni_sadrzaj>
    <derivirana_varijabla naziv="DomainObject.Predmet.ProtuStrankaListNazivFormated_1">
      <item>AGRO SIGMA društvo s ograničenom odgovornošću za poljoprivrednu djelatnost</item>
    </derivirana_varijabla>
  </DomainObject.Predmet.ProtuStrankaListNazivFormated>
  <DomainObject.Predmet.ProtuStrankaListNazivFormatedOIB>
    <izvorni_sadrzaj>
      <item>AGRO SIGMA društvo s ograničenom odgovornošću za poljoprivrednu djelatnost, OIB 12763957670</item>
    </izvorni_sadrzaj>
    <derivirana_varijabla naziv="DomainObject.Predmet.ProtuStrankaListNazivFormatedOIB_1">
      <item>AGRO SIGMA društvo s ograničenom odgovornošću za poljoprivrednu djelatnost, OIB 12763957670</item>
    </derivirana_varijabla>
  </DomainObject.Predmet.ProtuStrankaListNazivFormatedOIB>
  <DomainObject.Predmet.OstaliListFormated>
    <izvorni_sadrzaj>
      <item>Sudski registar</item>
      <item>Svjetlana Kovačić</item>
      <item>Josip Čiček punomoćnik sudionika u postupku AGRO SIGMA društvo s ograničenom odgovornošću za poljoprivrednu djelatnost</item>
    </izvorni_sadrzaj>
    <derivirana_varijabla naziv="DomainObject.Predmet.OstaliListFormated_1">
      <item>Sudski registar</item>
      <item>Svjetlana Kovačić</item>
      <item>Josip Čiček punomoćnik sudionika u postupku AGRO SIGMA društvo s ograničenom odgovornošću za poljoprivrednu djelatnost</item>
    </derivirana_varijabla>
  </DomainObject.Predmet.OstaliListFormated>
  <DomainObject.Predmet.OstaliListFormatedOIB>
    <izvorni_sadrzaj>
      <item>Sudski registar</item>
      <item>Svjetlana Kovačić, OIB 17492047930</item>
      <item>Josip Čiček, OIB 49974762698 punomoćnik sudionika u postupku AGRO SIGMA društvo s ograničenom odgovornošću za poljoprivrednu djelatnost</item>
    </izvorni_sadrzaj>
    <derivirana_varijabla naziv="DomainObject.Predmet.OstaliListFormatedOIB_1">
      <item>Sudski registar</item>
      <item>Svjetlana Kovačić, OIB 17492047930</item>
      <item>Josip Čiček, OIB 49974762698 punomoćnik sudionika u postupku AGRO SIGMA društvo s ograničenom odgovornošću za poljoprivrednu djelatnost</item>
    </derivirana_varijabla>
  </DomainObject.Predmet.OstaliListFormatedOIB>
  <DomainObject.Predmet.OstaliListFormatedWithAdress>
    <izvorni_sadrzaj>
      <item>Sudski registar</item>
      <item>Svjetlana Kovačić, Kralja Tomislava 187, 40000 Belica</item>
      <item>Josip Čiček, Huzjanova 22, 10000 Zagreb punomoćnik sudionika u postupku AGRO SIGMA društvo s ograničenom odgovornošću za poljoprivrednu djelatnost</item>
    </izvorni_sadrzaj>
    <derivirana_varijabla naziv="DomainObject.Predmet.OstaliListFormatedWithAdress_1">
      <item>Sudski registar</item>
      <item>Svjetlana Kovačić, Kralja Tomislava 187, 40000 Belica</item>
      <item>Josip Čiček, Huzjanova 22, 10000 Zagreb punomoćnik sudionika u postupku AGRO SIGMA društvo s ograničenom odgovornošću za poljoprivrednu djelatnost</item>
    </derivirana_varijabla>
  </DomainObject.Predmet.OstaliListFormatedWithAdress>
  <DomainObject.Predmet.OstaliListFormatedWithAdressOIB>
    <izvorni_sadrzaj>
      <item>Sudski registar</item>
      <item>Svjetlana Kovačić, OIB 17492047930, Kralja Tomislava 187, 40000 Belica</item>
      <item>Josip Čiček, OIB 49974762698, Huzjanova 22, 10000 Zagreb punomoćnik sudionika u postupku AGRO SIGMA društvo s ograničenom odgovornošću za poljoprivrednu djelatnost</item>
    </izvorni_sadrzaj>
    <derivirana_varijabla naziv="DomainObject.Predmet.OstaliListFormatedWithAdressOIB_1">
      <item>Sudski registar</item>
      <item>Svjetlana Kovačić, OIB 17492047930, Kralja Tomislava 187, 40000 Belica</item>
      <item>Josip Čiček, OIB 49974762698, Huzjanova 22, 10000 Zagreb punomoćnik sudionika u postupku AGRO SIGMA društvo s ograničenom odgovornošću za poljoprivrednu djelatnost</item>
    </derivirana_varijabla>
  </DomainObject.Predmet.OstaliListFormatedWithAdressOIB>
  <DomainObject.Predmet.OstaliListNazivFormated>
    <izvorni_sadrzaj>
      <item>Sudski registar</item>
      <item>Svjetlana Kovačić</item>
      <item>Josip Čiček</item>
    </izvorni_sadrzaj>
    <derivirana_varijabla naziv="DomainObject.Predmet.OstaliListNazivFormated_1">
      <item>Sudski registar</item>
      <item>Svjetlana Kovačić</item>
      <item>Josip Čiček</item>
    </derivirana_varijabla>
  </DomainObject.Predmet.OstaliListNazivFormated>
  <DomainObject.Predmet.OstaliListNazivFormatedOIB>
    <izvorni_sadrzaj>
      <item>Sudski registar</item>
      <item>Svjetlana Kovačić, OIB 17492047930</item>
      <item>Josip Čiček, OIB 49974762698</item>
    </izvorni_sadrzaj>
    <derivirana_varijabla naziv="DomainObject.Predmet.OstaliListNazivFormatedOIB_1">
      <item>Sudski registar</item>
      <item>Svjetlana Kovačić, OIB 17492047930</item>
      <item>Josip Čiček, OIB 49974762698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St-462/2016-9</izvorni_sadrzaj>
    <derivirana_varijabla naziv="DomainObject.PoslovniBrojDokumenta_1">St-462/2016-9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SIGMA društvo s ograničenom odgovornošću za poljoprivrednu djelatnost</izvorni_sadrzaj>
    <derivirana_varijabla naziv="DomainObject.Predmet.ProtustrankaIDrugi_1">AGRO SIGMA društvo s ograničenom odgovornošću za poljoprivrednu djelatnost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AGRO SIGMA društvo s ograničenom odgovornošću za poljoprivrednu djelatnost, OIB 12763957670, Kralja Tomislava 187, 40000 Belica</izvorni_sadrzaj>
    <derivirana_varijabla naziv="DomainObject.Predmet.ProtustrankaIDrugiAdressOIB_1">AGRO SIGMA društvo s ograničenom odgovornošću za poljoprivrednu djelatnost, OIB 12763957670, Kralja Tomislava 187,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SIGMA društvo s ograničenom odgovornošću za poljoprivrednu djelatnost</item>
      <item>Sudski registar</item>
      <item>Svjetlana Kovačić</item>
      <item>Josip Čiček</item>
    </izvorni_sadrzaj>
    <derivirana_varijabla naziv="DomainObject.Predmet.SudioniciListNaziv_1">
      <item>Financijska agencija</item>
      <item>AGRO SIGMA društvo s ograničenom odgovornošću za poljoprivrednu djelatnost</item>
      <item>Sudski registar</item>
      <item>Svjetlana Kovačić</item>
      <item>Josip Čiček</item>
    </derivirana_varijabla>
  </DomainObject.Predmet.SudioniciListNaziv>
  <DomainObject.Predmet.SudioniciListAdressOIB>
    <izvorni_sadrzaj>
      <item>Financijska agencija, OIB 85821130368, A. Cesarca 2,42000 Varaždin</item>
      <item>AGRO SIGMA društvo s ograničenom odgovornošću za poljoprivrednu djelatnost, OIB 12763957670, Kralja Tomislava 187,40000 Belica</item>
      <item>Sudski registar</item>
      <item>Svjetlana Kovačić, OIB 17492047930, Kralja Tomislava 187,40000 Belica</item>
      <item>Josip Čiček, OIB 49974762698, Huzjanova 22,10000 Zagreb</item>
    </izvorni_sadrzaj>
    <derivirana_varijabla naziv="DomainObject.Predmet.SudioniciListAdressOIB_1">
      <item>Financijska agencija, OIB 85821130368, A. Cesarca 2,42000 Varaždin</item>
      <item>AGRO SIGMA društvo s ograničenom odgovornošću za poljoprivrednu djelatnost, OIB 12763957670, Kralja Tomislava 187,40000 Belica</item>
      <item>Sudski registar</item>
      <item>Svjetlana Kovačić, OIB 17492047930, Kralja Tomislava 187,40000 Belica</item>
      <item>Josip Čiček, OIB 49974762698, Huzjanova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ED60F0-A8E5-462B-A5DA-2D7D18F0E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1061</properties:Characters>
  <properties:Lines>45</properties:Lines>
  <properties:Paragraphs>21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2016-12-09T09:00:00Z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St-462/2016-9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