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76de" w14:paraId="dd476de" w:rsidRDefault="000D098E" w:rsidP="000D098E" w:rsidR="000D098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98E" w:rsidP="000D098E" w:rsidR="000D098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0D098E" w:rsidP="000D098E" w:rsidR="000D098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D098E" w:rsidP="000D098E" w:rsidR="000D098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D098E" w:rsidP="000D098E" w:rsidR="000D098E" w:rsidRPr="00814D55"/>
    <w:p w:rsidRDefault="000D098E" w:rsidP="000D098E" w:rsidR="000D098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2682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ĐULIJANA j. d. o. o. Pula, Buonarrotijeva 9, OIB 63321855455, MBS 040313547,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0D098E" w:rsidP="000D098E" w:rsidR="000D098E" w:rsidRPr="00814D55">
      <w:pPr>
        <w:jc w:val="center"/>
      </w:pPr>
      <w:r w:rsidRPr="00814D55">
        <w:t>O G L A S</w:t>
      </w:r>
    </w:p>
    <w:p w:rsidRDefault="000D098E" w:rsidP="000D098E" w:rsidR="000D098E" w:rsidRPr="00814D55">
      <w:pPr>
        <w:ind w:firstLine="708"/>
      </w:pPr>
    </w:p>
    <w:p w:rsidRDefault="000D098E" w:rsidP="000D098E" w:rsidR="000D098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ĐULIJANA j. d. o. o. Pula, Buonarrotijeva 9, OIB 63321855455, MBS 040313547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223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D098E" w:rsidP="000D098E" w:rsidR="000D098E" w:rsidRPr="00814D55">
      <w:pPr>
        <w:ind w:firstLine="708"/>
      </w:pPr>
    </w:p>
    <w:p w:rsidRDefault="000D098E" w:rsidP="000D098E" w:rsidR="000D098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>
        <w:t>21.426,23</w:t>
      </w:r>
      <w:r w:rsidRPr="00814D55">
        <w:t xml:space="preserve"> kuna.</w:t>
      </w:r>
    </w:p>
    <w:p w:rsidRDefault="000D098E" w:rsidP="000D098E" w:rsidR="000D098E" w:rsidRPr="00814D55"/>
    <w:p w:rsidRDefault="000D098E" w:rsidP="000D098E" w:rsidR="000D098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Đulijana Gregorić</w:t>
      </w:r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0D098E" w:rsidP="000D098E" w:rsidR="000D098E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098E" w:rsidP="000D098E" w:rsidR="000D098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D098E" w:rsidP="000D098E" w:rsidR="000D098E" w:rsidRPr="00814D55">
      <w:pPr>
        <w:rPr>
          <w:rFonts w:cs="Times New Roman" w:eastAsia="Times New Roman"/>
          <w:szCs w:val="24"/>
          <w:lang w:eastAsia="hr-HR"/>
        </w:rPr>
      </w:pPr>
    </w:p>
    <w:p w:rsidRDefault="000D098E" w:rsidP="000D098E" w:rsidR="000D098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098E" w:rsidP="000D098E" w:rsidR="000D098E" w:rsidRPr="00814D55">
      <w:pPr>
        <w:ind w:firstLine="708"/>
      </w:pPr>
    </w:p>
    <w:p w:rsidRDefault="000D098E" w:rsidP="000D098E" w:rsidR="000D098E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0D098E" w:rsidP="000D098E" w:rsidR="000D098E" w:rsidRPr="00814D55">
      <w:pPr>
        <w:ind w:firstLine="708" w:left="5664"/>
        <w:jc w:val="center"/>
      </w:pPr>
      <w:r w:rsidRPr="00814D55">
        <w:t>Sudska savjetnica</w:t>
      </w:r>
    </w:p>
    <w:p w:rsidRDefault="000D098E" w:rsidP="000D098E" w:rsidR="000D098E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0D098E" w:rsidP="000D098E" w:rsidR="000D098E" w:rsidRPr="00814D55">
      <w:r w:rsidRPr="00814D55">
        <w:t>DNA:</w:t>
      </w:r>
    </w:p>
    <w:p w:rsidRDefault="000D098E" w:rsidP="000D098E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8E" w:rsidP="000D098E" w:rsidR="000D098E">
      <w:r>
        <w:separator/>
      </w:r>
    </w:p>
  </w:endnote>
  <w:endnote w:id="0" w:type="continuationSeparator">
    <w:p w:rsidRDefault="000D098E" w:rsidP="000D098E" w:rsidR="000D0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8E" w:rsidP="000D098E" w:rsidR="000D098E">
      <w:r>
        <w:separator/>
      </w:r>
    </w:p>
  </w:footnote>
  <w:footnote w:id="0" w:type="continuationSeparator">
    <w:p w:rsidRDefault="000D098E" w:rsidP="000D098E" w:rsidR="000D0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98E" w:rsidP="00456491" w:rsidR="00456491">
    <w:pPr>
      <w:pStyle w:val="Zaglavlje"/>
      <w:jc w:val="right"/>
    </w:pPr>
    <w:r>
      <w:t>11 St-257/2016-3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6A2C"/>
    <w:rsid w:val="000D098E"/>
    <w:rsid w:val="00306A2C"/>
    <w:rsid w:val="004F5027"/>
    <w:rsid w:val="006A70EC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098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98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098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9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09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9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0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0E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0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0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098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98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D098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9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09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9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0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0E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0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0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ĐULIJANA j.d.o.o. PULA</izvorni_sadrzaj>
    <derivirana_varijabla naziv="DomainObject.Predmet.ProtustrankaFormated_1">  ĐULIJANA j.d.o.o. PULA</derivirana_varijabla>
  </DomainObject.Predmet.ProtustrankaFormated>
  <DomainObject.Predmet.ProtustrankaFormatedOIB>
    <izvorni_sadrzaj>  ĐULIJANA j.d.o.o. PULA, OIB 63321855455</izvorni_sadrzaj>
    <derivirana_varijabla naziv="DomainObject.Predmet.ProtustrankaFormatedOIB_1">  ĐULIJANA j.d.o.o. PULA, OIB 63321855455</derivirana_varijabla>
  </DomainObject.Predmet.ProtustrankaFormatedOIB>
  <DomainObject.Predmet.ProtustrankaFormatedWithAdress>
    <izvorni_sadrzaj> ĐULIJANA j.d.o.o. PULA, Buonarrotijeva 9, 52100 Pula</izvorni_sadrzaj>
    <derivirana_varijabla naziv="DomainObject.Predmet.ProtustrankaFormatedWithAdress_1"> ĐULIJANA j.d.o.o. PULA, Buonarrotijeva 9, 52100 Pula</derivirana_varijabla>
  </DomainObject.Predmet.ProtustrankaFormatedWithAdress>
  <DomainObject.Predmet.ProtustrankaFormatedWithAdressOIB>
    <izvorni_sadrzaj> ĐULIJANA j.d.o.o. PULA, OIB 63321855455, Buonarrotijeva 9, 52100 Pula</izvorni_sadrzaj>
    <derivirana_varijabla naziv="DomainObject.Predmet.ProtustrankaFormatedWithAdressOIB_1"> ĐULIJANA j.d.o.o. PULA, OIB 63321855455, Buonarrotijeva 9, 52100 Pula</derivirana_varijabla>
  </DomainObject.Predmet.ProtustrankaFormatedWithAdressOIB>
  <DomainObject.Predmet.ProtustrankaWithAdress>
    <izvorni_sadrzaj>ĐULIJANA j.d.o.o. PULA Buonarrotijeva 9, 52100 Pula</izvorni_sadrzaj>
    <derivirana_varijabla naziv="DomainObject.Predmet.ProtustrankaWithAdress_1">ĐULIJANA j.d.o.o. PULA Buonarrotijeva 9, 52100 Pula</derivirana_varijabla>
  </DomainObject.Predmet.ProtustrankaWithAdress>
  <DomainObject.Predmet.ProtustrankaWithAdressOIB>
    <izvorni_sadrzaj>ĐULIJANA j.d.o.o. PULA, OIB 63321855455, Buonarrotijeva 9, 52100 Pula</izvorni_sadrzaj>
    <derivirana_varijabla naziv="DomainObject.Predmet.ProtustrankaWithAdressOIB_1">ĐULIJANA j.d.o.o. PULA, OIB 63321855455, Buonarrotijeva 9, 52100 Pula</derivirana_varijabla>
  </DomainObject.Predmet.ProtustrankaWithAdressOIB>
  <DomainObject.Predmet.ProtustrankaNazivFormated>
    <izvorni_sadrzaj>ĐULIJANA j.d.o.o. PULA</izvorni_sadrzaj>
    <derivirana_varijabla naziv="DomainObject.Predmet.ProtustrankaNazivFormated_1">ĐULIJANA j.d.o.o. PULA</derivirana_varijabla>
  </DomainObject.Predmet.ProtustrankaNazivFormated>
  <DomainObject.Predmet.ProtustrankaNazivFormatedOIB>
    <izvorni_sadrzaj>ĐULIJANA j.d.o.o. PULA, OIB 63321855455</izvorni_sadrzaj>
    <derivirana_varijabla naziv="DomainObject.Predmet.ProtustrankaNazivFormatedOIB_1">ĐULIJANA j.d.o.o. PULA, OIB 63321855455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21426.23</izvorni_sadrzaj>
    <derivirana_varijabla naziv="DomainObject.Predmet.TrenutnaVrijednost_1">21426.23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ĐULIJANA j.d.o.o. PULA</item>
    </izvorni_sadrzaj>
    <derivirana_varijabla naziv="DomainObject.Predmet.ProtuStrankaListFormated_1">
      <item>ĐULIJANA j.d.o.o. PULA</item>
    </derivirana_varijabla>
  </DomainObject.Predmet.ProtuStrankaListFormated>
  <DomainObject.Predmet.ProtuStrankaListFormatedOIB>
    <izvorni_sadrzaj>
      <item>ĐULIJANA j.d.o.o. PULA, OIB 63321855455</item>
    </izvorni_sadrzaj>
    <derivirana_varijabla naziv="DomainObject.Predmet.ProtuStrankaListFormatedOIB_1">
      <item>ĐULIJANA j.d.o.o. PULA, OIB 63321855455</item>
    </derivirana_varijabla>
  </DomainObject.Predmet.ProtuStrankaListFormatedOIB>
  <DomainObject.Predmet.ProtuStrankaListFormatedWithAdress>
    <izvorni_sadrzaj>
      <item>ĐULIJANA j.d.o.o. PULA, Buonarrotijeva 9, 52100 Pula</item>
    </izvorni_sadrzaj>
    <derivirana_varijabla naziv="DomainObject.Predmet.ProtuStrankaListFormatedWithAdress_1">
      <item>ĐULIJANA j.d.o.o. PULA, Buonarrotijeva 9, 52100 Pula</item>
    </derivirana_varijabla>
  </DomainObject.Predmet.ProtuStrankaListFormatedWithAdress>
  <DomainObject.Predmet.ProtuStrankaListFormatedWithAdressOIB>
    <izvorni_sadrzaj>
      <item>ĐULIJANA j.d.o.o. PULA, OIB 63321855455, Buonarrotijeva 9, 52100 Pula</item>
    </izvorni_sadrzaj>
    <derivirana_varijabla naziv="DomainObject.Predmet.ProtuStrankaListFormatedWithAdressOIB_1">
      <item>ĐULIJANA j.d.o.o. PULA, OIB 63321855455, Buonarrotijeva 9, 52100 Pula</item>
    </derivirana_varijabla>
  </DomainObject.Predmet.ProtuStrankaListFormatedWithAdressOIB>
  <DomainObject.Predmet.ProtuStrankaListNazivFormated>
    <izvorni_sadrzaj>
      <item>ĐULIJANA j.d.o.o. PULA</item>
    </izvorni_sadrzaj>
    <derivirana_varijabla naziv="DomainObject.Predmet.ProtuStrankaListNazivFormated_1">
      <item>ĐULIJANA j.d.o.o. PULA</item>
    </derivirana_varijabla>
  </DomainObject.Predmet.ProtuStrankaListNazivFormated>
  <DomainObject.Predmet.ProtuStrankaListNazivFormatedOIB>
    <izvorni_sadrzaj>
      <item>ĐULIJANA j.d.o.o. PULA, OIB 63321855455</item>
    </izvorni_sadrzaj>
    <derivirana_varijabla naziv="DomainObject.Predmet.ProtuStrankaListNazivFormatedOIB_1">
      <item>ĐULIJANA j.d.o.o. PULA, OIB 63321855455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ĐULIJANA j.d.o.o. PULA</izvorni_sadrzaj>
    <derivirana_varijabla naziv="DomainObject.Predmet.ProtustrankaIDrugi_1">ĐULIJANA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ĐULIJANA j.d.o.o. PULA, OIB 63321855455, Buonarrotijeva 9, 52100 Pula</izvorni_sadrzaj>
    <derivirana_varijabla naziv="DomainObject.Predmet.ProtustrankaIDrugiAdressOIB_1">ĐULIJANA j.d.o.o. PULA, OIB 63321855455, Buonarrotijeva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ĐULIJANA j.d.o.o. PULA</item>
    </izvorni_sadrzaj>
    <derivirana_varijabla naziv="DomainObject.Predmet.SudioniciListNaziv_1">
      <item>FINANCIJSKA AGENCIJA, RC RIJEKA, PODRUŽNICA PULA, PULA</item>
      <item>ĐULIJANA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ĐULIJANA j.d.o.o. PULA, OIB 63321855455, Buonarrotijeva 9,52100 Pula</item>
    </izvorni_sadrzaj>
    <derivirana_varijabla naziv="DomainObject.Predmet.SudioniciListAdressOIB_1">
      <item>FINANCIJSKA AGENCIJA, RC RIJEKA, PODRUŽNICA PULA, PULA, OIB 85821130368, Ulica grada Vukovara 70,10000 Zagreb</item>
      <item>ĐULIJANA j.d.o.o. PULA, OIB 63321855455, Buonarrotijeva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63321855455</item>
    </izvorni_sadrzaj>
    <derivirana_varijabla naziv="DomainObject.Predmet.SudioniciListNazivOIB_1">
      <item>, OIB 85821130368</item>
      <item>, OIB 63321855455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2145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2016-02-10T09:41:00Z</dcterms:created>
  <dc:creator>Mihaela Kaligari</dc:creator>
  <dc:description/>
  <cp:keywords/>
  <cp:lastModifiedBy>Jasmina Matika</cp:lastModifiedBy>
  <cp:lastPrinted>2016-02-10T09:43:00Z</cp:lastPrinted>
  <dcterms:modified xmlns:xsi="http://www.w3.org/2001/XMLSchema-instance" xsi:type="dcterms:W3CDTF">2016-02-11T06:56:00Z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