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6437" w14:paraId="22e6437" w:rsidRDefault="00B25EAD" w:rsidP="00B25EAD" w:rsidR="00B25EAD">
      <w:pPr>
        <w:ind w:firstLine="708"/>
        <w:jc w:val="center"/>
        <w15:collapsed w:val="false"/>
        <w:rPr>
          <w:noProof/>
          <w:lang w:eastAsia="hr-HR" w:val="hr-HR"/>
        </w:rPr>
      </w:pPr>
      <w:bookmarkStart w:name="_GoBack" w:id="0"/>
      <w:bookmarkEnd w:id="0"/>
    </w:p>
    <w:p w:rsidRDefault="00B25EAD" w:rsidP="001A6689" w:rsidR="00B25EAD">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4B74C1" w:rsidP="00403F01" w:rsidR="004B74C1">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pPr>
        <w:pStyle w:val="Naslov2"/>
        <w:rPr>
          <w:bCs/>
          <w:szCs w:val="24"/>
        </w:rPr>
      </w:pPr>
      <w:r w:rsidRPr="00B25EAD">
        <w:rPr>
          <w:bCs/>
          <w:szCs w:val="24"/>
        </w:rPr>
        <w:t>R J E Š E NJ E</w:t>
      </w:r>
    </w:p>
    <w:p w:rsidRDefault="004B74C1" w:rsidP="004B74C1" w:rsidR="004B74C1" w:rsidRPr="004B74C1">
      <w:pPr>
        <w:rPr>
          <w:lang w:val="hr-HR"/>
        </w:rPr>
      </w:pP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9A6D50">
        <w:t>"BURZA SUVENIRA" UDRUGA ZA PROMICANJE TRADICIJSKIH I UMJETNIČKIH OBRTA, Fra Luje Maruna 3, Split, OIB: 40321572818</w:t>
      </w:r>
      <w:r w:rsidR="000203E1">
        <w:t xml:space="preserve">, </w:t>
      </w:r>
      <w:r w:rsidR="00634348">
        <w:rPr>
          <w:lang w:val="hr-HR"/>
        </w:rPr>
        <w:t xml:space="preserve">dana </w:t>
      </w:r>
      <w:r w:rsidR="004B74C1">
        <w:rPr>
          <w:lang w:val="hr-HR"/>
        </w:rPr>
        <w:t>12. siječnja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4B74C1" w:rsidR="00634348">
      <w:pPr>
        <w:pStyle w:val="Odlomakpopisa"/>
        <w:numPr>
          <w:ilvl w:val="0"/>
          <w:numId w:val="6"/>
        </w:numPr>
        <w:jc w:val="both"/>
        <w:rPr>
          <w:lang w:val="hr-HR"/>
        </w:rPr>
      </w:pPr>
      <w:r w:rsidRPr="004B74C1">
        <w:rPr>
          <w:lang w:val="hr-HR"/>
        </w:rPr>
        <w:t xml:space="preserve">Otvara se skraćeni stečajni postupak nad dužnikom </w:t>
      </w:r>
      <w:r w:rsidR="009A6D50">
        <w:t>"BURZA SUVENIRA" UDRUGA ZA PROMICANJE TRADICIJSKIH I UMJETNIČKIH OBRTA, Fra Luje Maruna 3, Split, OIB: 40321572818</w:t>
      </w:r>
      <w:r w:rsidRPr="004B74C1">
        <w:rPr>
          <w:lang w:val="hr-HR"/>
        </w:rPr>
        <w:t>. Skraćeni stečajni postupak je otvoren da</w:t>
      </w:r>
      <w:r w:rsidR="002D3D3D" w:rsidRPr="004B74C1">
        <w:rPr>
          <w:lang w:val="hr-HR"/>
        </w:rPr>
        <w:t xml:space="preserve">na </w:t>
      </w:r>
      <w:r w:rsidR="004B74C1" w:rsidRPr="004B74C1">
        <w:rPr>
          <w:lang w:val="hr-HR"/>
        </w:rPr>
        <w:t>12. siječnja 2017</w:t>
      </w:r>
      <w:r w:rsidR="002D3D3D" w:rsidRPr="004B74C1">
        <w:rPr>
          <w:lang w:val="hr-HR"/>
        </w:rPr>
        <w:t xml:space="preserve">. godine u </w:t>
      </w:r>
      <w:r w:rsidR="004B74C1" w:rsidRPr="004B74C1">
        <w:rPr>
          <w:lang w:val="hr-HR"/>
        </w:rPr>
        <w:t>13.30</w:t>
      </w:r>
      <w:r w:rsidRPr="004B74C1">
        <w:rPr>
          <w:lang w:val="hr-HR"/>
        </w:rPr>
        <w:t xml:space="preserve"> sati</w:t>
      </w:r>
      <w:r w:rsidR="00664952" w:rsidRPr="004B74C1">
        <w:rPr>
          <w:lang w:val="hr-HR"/>
        </w:rPr>
        <w:t>,</w:t>
      </w:r>
      <w:r w:rsidRPr="004B74C1">
        <w:rPr>
          <w:lang w:val="hr-HR"/>
        </w:rPr>
        <w:t xml:space="preserve"> kada je ovo rješenje objavljeno na mrežnoj stranici e-Oglasna ploča sudova.</w:t>
      </w:r>
    </w:p>
    <w:p w:rsidRDefault="004B74C1" w:rsidP="004B74C1" w:rsidR="004B74C1" w:rsidRPr="004B74C1">
      <w:pPr>
        <w:pStyle w:val="Odlomakpopisa"/>
        <w:ind w:left="1080"/>
        <w:jc w:val="both"/>
        <w:rPr>
          <w:lang w:val="hr-HR"/>
        </w:rPr>
      </w:pPr>
    </w:p>
    <w:p w:rsidRDefault="00634348" w:rsidP="004B74C1" w:rsidR="00634348" w:rsidRPr="004B74C1">
      <w:pPr>
        <w:pStyle w:val="Odlomakpopisa"/>
        <w:numPr>
          <w:ilvl w:val="0"/>
          <w:numId w:val="6"/>
        </w:numPr>
        <w:jc w:val="both"/>
        <w:rPr>
          <w:lang w:val="hr-HR"/>
        </w:rPr>
      </w:pPr>
      <w:r w:rsidRPr="004B74C1">
        <w:rPr>
          <w:lang w:val="hr-HR"/>
        </w:rPr>
        <w:t xml:space="preserve">Za stečajnog upravitelja imenuje se </w:t>
      </w:r>
      <w:r w:rsidR="004C29D3">
        <w:t>Domagoj Repač, Đorđićeva 24, Zagreb, OIB: 24977406612.</w:t>
      </w:r>
    </w:p>
    <w:p w:rsidRDefault="004B74C1" w:rsidP="004B74C1" w:rsidR="004B74C1" w:rsidRPr="004B74C1">
      <w:pPr>
        <w:pStyle w:val="Odlomakpopisa"/>
        <w:rPr>
          <w:lang w:val="hr-HR"/>
        </w:rPr>
      </w:pPr>
    </w:p>
    <w:p w:rsidRDefault="00634348" w:rsidP="004B74C1" w:rsidR="00634348">
      <w:pPr>
        <w:pStyle w:val="Odlomakpopisa"/>
        <w:numPr>
          <w:ilvl w:val="0"/>
          <w:numId w:val="6"/>
        </w:numPr>
        <w:jc w:val="both"/>
        <w:rPr>
          <w:lang w:val="hr-HR"/>
        </w:rPr>
      </w:pPr>
      <w:r w:rsidRPr="004B74C1">
        <w:rPr>
          <w:lang w:val="hr-HR"/>
        </w:rPr>
        <w:t xml:space="preserve">Zaključuje se skraćeni stečajni postupak nad dužnikom </w:t>
      </w:r>
      <w:r w:rsidR="009A6D50">
        <w:t>"BURZA SUVENIRA" UDRUGA ZA PROMICANJE TRADICIJSKIH I UMJETNIČKIH OBRTA, Fra Luje Maruna 3, Split, OIB: 40321572818</w:t>
      </w:r>
      <w:r w:rsidRPr="004B74C1">
        <w:rPr>
          <w:lang w:val="hr-HR"/>
        </w:rPr>
        <w:t xml:space="preserve">. </w:t>
      </w:r>
    </w:p>
    <w:p w:rsidRDefault="004B74C1" w:rsidP="004B74C1" w:rsidR="004B74C1" w:rsidRPr="004B74C1">
      <w:pPr>
        <w:pStyle w:val="Odlomakpopisa"/>
        <w:rPr>
          <w:lang w:val="hr-HR"/>
        </w:rPr>
      </w:pPr>
    </w:p>
    <w:p w:rsidRDefault="00634348" w:rsidP="004B74C1" w:rsidR="00634348" w:rsidRPr="004B74C1">
      <w:pPr>
        <w:pStyle w:val="Odlomakpopisa"/>
        <w:numPr>
          <w:ilvl w:val="0"/>
          <w:numId w:val="6"/>
        </w:numPr>
        <w:jc w:val="both"/>
        <w:rPr>
          <w:lang w:val="hr-HR"/>
        </w:rPr>
      </w:pPr>
      <w:r w:rsidRPr="004B74C1">
        <w:rPr>
          <w:lang w:val="hr-HR"/>
        </w:rPr>
        <w:t>Nakon pravomoćnosti ovog rješenja, dužnik će se brisati iz registra</w:t>
      </w:r>
      <w:r w:rsidR="001817D8" w:rsidRPr="004B74C1">
        <w:rPr>
          <w:lang w:val="hr-HR"/>
        </w:rPr>
        <w:t xml:space="preserve"> udruga</w:t>
      </w:r>
      <w:r w:rsidRPr="004B74C1">
        <w:rPr>
          <w:lang w:val="hr-HR"/>
        </w:rPr>
        <w:t>.</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04B9D" w:rsidRPr="00904B9D">
        <w:rPr>
          <w:lang w:val="hr-HR"/>
        </w:rPr>
        <w:t>29</w:t>
      </w:r>
      <w:r w:rsidR="001C219C" w:rsidRPr="00904B9D">
        <w:rPr>
          <w:lang w:val="hr-HR"/>
        </w:rPr>
        <w:t>. listopada</w:t>
      </w:r>
      <w:r w:rsidR="00440C3D" w:rsidRPr="00904B9D">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9A6D50">
        <w:t xml:space="preserve">"BURZA SUVENIRA" </w:t>
      </w:r>
      <w:r w:rsidR="009A6D50">
        <w:lastRenderedPageBreak/>
        <w:t>UDRUGA ZA PROMICANJE TRADICIJSKIH I UMJETNIČKIH OBRTA, Fra Luje Maruna 3, Split, OIB: 40321572818</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904B9D">
        <w:rPr>
          <w:lang w:val="hr-HR"/>
        </w:rPr>
        <w:t>1</w:t>
      </w:r>
      <w:r w:rsidR="00F5507B" w:rsidRPr="00904B9D">
        <w:rPr>
          <w:lang w:val="hr-HR"/>
        </w:rPr>
        <w:t xml:space="preserve">. rujna </w:t>
      </w:r>
      <w:r w:rsidR="00F5507B">
        <w:rPr>
          <w:lang w:val="hr-HR"/>
        </w:rPr>
        <w:t>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2C2716">
        <w:rPr>
          <w:lang w:val="hr-HR"/>
        </w:rPr>
        <w:t>1464</w:t>
      </w:r>
      <w:r>
        <w:rPr>
          <w:lang w:val="hr-HR"/>
        </w:rPr>
        <w:t xml:space="preserve"> dan</w:t>
      </w:r>
      <w:r w:rsidR="009133B9">
        <w:rPr>
          <w:lang w:val="hr-HR"/>
        </w:rPr>
        <w:t>a</w:t>
      </w:r>
      <w:r>
        <w:rPr>
          <w:lang w:val="hr-HR"/>
        </w:rPr>
        <w:t xml:space="preserve">, u ukupnom iznosu od </w:t>
      </w:r>
      <w:r w:rsidR="002C2716">
        <w:rPr>
          <w:lang w:val="hr-HR"/>
        </w:rPr>
        <w:t>90.907,23</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4809D3" w:rsidP="00E14AE2" w:rsidR="00634348">
      <w:pPr>
        <w:ind w:firstLine="708"/>
        <w:jc w:val="both"/>
        <w:rPr>
          <w:lang w:val="hr-HR"/>
        </w:rPr>
      </w:pPr>
      <w:r>
        <w:rPr>
          <w:lang w:val="hr-HR"/>
        </w:rPr>
        <w:t>Budući da su prema p</w:t>
      </w:r>
      <w:r w:rsidR="004B74C1">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4C29D3" w:rsidP="004C29D3" w:rsidR="004C29D3">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11-12 spisa).</w:t>
      </w:r>
    </w:p>
    <w:p w:rsidRDefault="004C29D3" w:rsidP="00E14AE2" w:rsidR="004C29D3">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B74C1">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6C7948" w:rsidRPr="006C7948">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9A6D50">
      <w:t>833</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9A6D50">
      <w:t>833</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99577C0"/>
    <w:multiLevelType w:val="hybridMultilevel"/>
    <w:tmpl w:val="3B2C752E"/>
    <w:lvl w:tplc="1A70B3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A6689"/>
    <w:rsid w:val="001C219C"/>
    <w:rsid w:val="001C5DD3"/>
    <w:rsid w:val="001C76E8"/>
    <w:rsid w:val="001E0DA6"/>
    <w:rsid w:val="001E4E14"/>
    <w:rsid w:val="001F5654"/>
    <w:rsid w:val="00200E29"/>
    <w:rsid w:val="00217DD3"/>
    <w:rsid w:val="002702A4"/>
    <w:rsid w:val="002C2716"/>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09D3"/>
    <w:rsid w:val="00484C49"/>
    <w:rsid w:val="004851EE"/>
    <w:rsid w:val="004A37EF"/>
    <w:rsid w:val="004A6CA0"/>
    <w:rsid w:val="004B74C1"/>
    <w:rsid w:val="004C29D3"/>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C7948"/>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D2D3B"/>
    <w:rsid w:val="008D3F54"/>
    <w:rsid w:val="00904B9D"/>
    <w:rsid w:val="009133B9"/>
    <w:rsid w:val="009374AD"/>
    <w:rsid w:val="00956DFE"/>
    <w:rsid w:val="00984E8A"/>
    <w:rsid w:val="009966BF"/>
    <w:rsid w:val="009A23E9"/>
    <w:rsid w:val="009A6D50"/>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33DD"/>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St-833/2015</izvorni_sadrzaj>
    <derivirana_varijabla naziv="DomainObject.Predmet.OznakaBroj_1">St-833/2015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"BURZA SUVENIRA" UDRUGA ZA PROMICANJE TRADICIJSKIH I UMJETNIČKIH OBRTA</izvorni_sadrzaj>
    <derivirana_varijabla naziv="DomainObject.Predmet.ProtustrankaFormated_1">  "BURZA SUVENIRA" UDRUGA ZA PROMICANJE TRADICIJSKIH I UMJETNIČKIH OBRTA</derivirana_varijabla>
  </DomainObject.Predmet.ProtustrankaFormated>
  <DomainObject.Predmet.ProtustrankaFormatedOIB>
    <izvorni_sadrzaj>  "BURZA SUVENIRA" UDRUGA ZA PROMICANJE TRADICIJSKIH I UMJETNIČKIH OBRTA, OIB 40321572818</izvorni_sadrzaj>
    <derivirana_varijabla naziv="DomainObject.Predmet.ProtustrankaFormatedOIB_1">  "BURZA SUVENIRA" UDRUGA ZA PROMICANJE TRADICIJSKIH I UMJETNIČKIH OBRTA, OIB 40321572818</derivirana_varijabla>
  </DomainObject.Predmet.ProtustrankaFormatedOIB>
  <DomainObject.Predmet.ProtustrankaFormatedWithAdress>
    <izvorni_sadrzaj> "BURZA SUVENIRA" UDRUGA ZA PROMICANJE TRADICIJSKIH I UMJETNIČKIH OBRTA, Fra Luje Maruna 3, 21000 Split</izvorni_sadrzaj>
    <derivirana_varijabla naziv="DomainObject.Predmet.ProtustrankaFormatedWithAdress_1"> "BURZA SUVENIRA" UDRUGA ZA PROMICANJE TRADICIJSKIH I UMJETNIČKIH OBRTA, Fra Luje Maruna 3, 21000 Split</derivirana_varijabla>
  </DomainObject.Predmet.ProtustrankaFormatedWithAdress>
  <DomainObject.Predmet.ProtustrankaFormatedWithAdressOIB>
    <izvorni_sadrzaj> "BURZA SUVENIRA" UDRUGA ZA PROMICANJE TRADICIJSKIH I UMJETNIČKIH OBRTA, OIB 40321572818, Fra Luje Maruna 3, 21000 Split</izvorni_sadrzaj>
    <derivirana_varijabla naziv="DomainObject.Predmet.ProtustrankaFormatedWithAdressOIB_1"> "BURZA SUVENIRA" UDRUGA ZA PROMICANJE TRADICIJSKIH I UMJETNIČKIH OBRTA, OIB 40321572818, Fra Luje Maruna 3, 21000 Split</derivirana_varijabla>
  </DomainObject.Predmet.ProtustrankaFormatedWithAdressOIB>
  <DomainObject.Predmet.ProtustrankaWithAdress>
    <izvorni_sadrzaj>"BURZA SUVENIRA" UDRUGA ZA PROMICANJE TRADICIJSKIH I UMJETNIČKIH OBRTA Fra Luje Maruna 3, 21000 Split</izvorni_sadrzaj>
    <derivirana_varijabla naziv="DomainObject.Predmet.ProtustrankaWithAdress_1">"BURZA SUVENIRA" UDRUGA ZA PROMICANJE TRADICIJSKIH I UMJETNIČKIH OBRTA Fra Luje Maruna 3, 21000 Split</derivirana_varijabla>
  </DomainObject.Predmet.ProtustrankaWithAdress>
  <DomainObject.Predmet.ProtustrankaWithAdressOIB>
    <izvorni_sadrzaj>"BURZA SUVENIRA" UDRUGA ZA PROMICANJE TRADICIJSKIH I UMJETNIČKIH OBRTA, OIB 40321572818, Fra Luje Maruna 3, 21000 Split</izvorni_sadrzaj>
    <derivirana_varijabla naziv="DomainObject.Predmet.ProtustrankaWithAdressOIB_1">"BURZA SUVENIRA" UDRUGA ZA PROMICANJE TRADICIJSKIH I UMJETNIČKIH OBRTA, OIB 40321572818, Fra Luje Maruna 3, 21000 Split</derivirana_varijabla>
  </DomainObject.Predmet.ProtustrankaWithAdressOIB>
  <DomainObject.Predmet.ProtustrankaNazivFormated>
    <izvorni_sadrzaj>"BURZA SUVENIRA" UDRUGA ZA PROMICANJE TRADICIJSKIH I UMJETNIČKIH OBRTA</izvorni_sadrzaj>
    <derivirana_varijabla naziv="DomainObject.Predmet.ProtustrankaNazivFormated_1">"BURZA SUVENIRA" UDRUGA ZA PROMICANJE TRADICIJSKIH I UMJETNIČKIH OBRTA</derivirana_varijabla>
  </DomainObject.Predmet.ProtustrankaNazivFormated>
  <DomainObject.Predmet.ProtustrankaNazivFormatedOIB>
    <izvorni_sadrzaj>"BURZA SUVENIRA" UDRUGA ZA PROMICANJE TRADICIJSKIH I UMJETNIČKIH OBRTA, OIB 40321572818</izvorni_sadrzaj>
    <derivirana_varijabla naziv="DomainObject.Predmet.ProtustrankaNazivFormatedOIB_1">"BURZA SUVENIRA" UDRUGA ZA PROMICANJE TRADICIJSKIH I UMJETNIČKIH OBRTA, OIB 40321572818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90907.23</izvorni_sadrzaj>
    <derivirana_varijabla naziv="DomainObject.Predmet.TrenutnaVrijednost_1">90907.23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"BURZA SUVENIRA" UDRUGA ZA PROMICANJE TRADICIJSKIH I UMJETNIČKIH OBRTA</item>
    </izvorni_sadrzaj>
    <derivirana_varijabla naziv="DomainObject.Predmet.ProtuStrankaListFormated_1">
      <item>"BURZA SUVENIRA" UDRUGA ZA PROMICANJE TRADICIJSKIH I UMJETNIČKIH OBRTA</item>
    </derivirana_varijabla>
  </DomainObject.Predmet.ProtuStrankaListFormated>
  <DomainObject.Predmet.ProtuStrankaListFormatedOIB>
    <izvorni_sadrzaj>
      <item>"BURZA SUVENIRA" UDRUGA ZA PROMICANJE TRADICIJSKIH I UMJETNIČKIH OBRTA, OIB 40321572818</item>
    </izvorni_sadrzaj>
    <derivirana_varijabla naziv="DomainObject.Predmet.ProtuStrankaListFormatedOIB_1">
      <item>"BURZA SUVENIRA" UDRUGA ZA PROMICANJE TRADICIJSKIH I UMJETNIČKIH OBRTA, OIB 40321572818</item>
    </derivirana_varijabla>
  </DomainObject.Predmet.ProtuStrankaListFormatedOIB>
  <DomainObject.Predmet.ProtuStrankaListFormatedWithAdress>
    <izvorni_sadrzaj>
      <item>"BURZA SUVENIRA" UDRUGA ZA PROMICANJE TRADICIJSKIH I UMJETNIČKIH OBRTA, Fra Luje Maruna 3, 21000 Split</item>
    </izvorni_sadrzaj>
    <derivirana_varijabla naziv="DomainObject.Predmet.ProtuStrankaListFormatedWithAdress_1">
      <item>"BURZA SUVENIRA" UDRUGA ZA PROMICANJE TRADICIJSKIH I UMJETNIČKIH OBRTA, Fra Luje Maruna 3, 21000 Split</item>
    </derivirana_varijabla>
  </DomainObject.Predmet.ProtuStrankaListFormatedWithAdress>
  <DomainObject.Predmet.ProtuStrankaListFormatedWithAdressOIB>
    <izvorni_sadrzaj>
      <item>"BURZA SUVENIRA" UDRUGA ZA PROMICANJE TRADICIJSKIH I UMJETNIČKIH OBRTA, OIB 40321572818, Fra Luje Maruna 3, 21000 Split</item>
    </izvorni_sadrzaj>
    <derivirana_varijabla naziv="DomainObject.Predmet.ProtuStrankaListFormatedWithAdressOIB_1">
      <item>"BURZA SUVENIRA" UDRUGA ZA PROMICANJE TRADICIJSKIH I UMJETNIČKIH OBRTA, OIB 40321572818, Fra Luje Maruna 3, 21000 Split</item>
    </derivirana_varijabla>
  </DomainObject.Predmet.ProtuStrankaListFormatedWithAdressOIB>
  <DomainObject.Predmet.ProtuStrankaListNazivFormated>
    <izvorni_sadrzaj>
      <item>"BURZA SUVENIRA" UDRUGA ZA PROMICANJE TRADICIJSKIH I UMJETNIČKIH OBRTA</item>
    </izvorni_sadrzaj>
    <derivirana_varijabla naziv="DomainObject.Predmet.ProtuStrankaListNazivFormated_1">
      <item>"BURZA SUVENIRA" UDRUGA ZA PROMICANJE TRADICIJSKIH I UMJETNIČKIH OBRTA</item>
    </derivirana_varijabla>
  </DomainObject.Predmet.ProtuStrankaListNazivFormated>
  <DomainObject.Predmet.ProtuStrankaListNazivFormatedOIB>
    <izvorni_sadrzaj>
      <item>"BURZA SUVENIRA" UDRUGA ZA PROMICANJE TRADICIJSKIH I UMJETNIČKIH OBRTA, OIB 40321572818</item>
    </izvorni_sadrzaj>
    <derivirana_varijabla naziv="DomainObject.Predmet.ProtuStrankaListNazivFormatedOIB_1">
      <item>"BURZA SUVENIRA" UDRUGA ZA PROMICANJE TRADICIJSKIH I UMJETNIČKIH OBRTA, OIB 40321572818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"BURZA SUVENIRA" UDRUGA ZA PROMICANJE TRADICIJSKIH I UMJETNIČKIH OBRTA</izvorni_sadrzaj>
    <derivirana_varijabla naziv="DomainObject.Predmet.ProtustrankaIDrugi_1">"BURZA SUVENIRA" UDRUGA ZA PROMICANJE TRADICIJSKIH I UMJETNIČKIH OBRTA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"BURZA SUVENIRA" UDRUGA ZA PROMICANJE TRADICIJSKIH I UMJETNIČKIH OBRTA, OIB 40321572818, Fra Luje Maruna 3, 21000 Split</izvorni_sadrzaj>
    <derivirana_varijabla naziv="DomainObject.Predmet.ProtustrankaIDrugiAdressOIB_1">"BURZA SUVENIRA" UDRUGA ZA PROMICANJE TRADICIJSKIH I UMJETNIČKIH OBRTA, OIB 40321572818, Fra Luje Maruna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"BURZA SUVENIRA" UDRUGA ZA PROMICANJE TRADICIJSKIH I UMJETNIČKIH OBRTA</item>
      <item>FINANCIJSKA AGENCIJA, RC SPLIT</item>
    </izvorni_sadrzaj>
    <derivirana_varijabla naziv="DomainObject.Predmet.SudioniciListNaziv_1">
      <item>"BURZA SUVENIRA" UDRUGA ZA PROMICANJE TRADICIJSKIH I UMJETNIČKIH OBRTA</item>
      <item>FINANCIJSKA AGENCIJA, RC SPLIT</item>
    </derivirana_varijabla>
  </DomainObject.Predmet.SudioniciListNaziv>
  <DomainObject.Predmet.SudioniciListAdressOIB>
    <izvorni_sadrzaj>
      <item>"BURZA SUVENIRA" UDRUGA ZA PROMICANJE TRADICIJSKIH I UMJETNIČKIH OBRTA, OIB 40321572818, Fra Luje Maruna 3,21000 Split</item>
      <item>FINANCIJSKA AGENCIJA, RC SPLIT, OIB 85821130368, Mažuranićevo šetalište 24 b,21000 Split</item>
    </izvorni_sadrzaj>
    <derivirana_varijabla naziv="DomainObject.Predmet.SudioniciListAdressOIB_1">
      <item>"BURZA SUVENIRA" UDRUGA ZA PROMICANJE TRADICIJSKIH I UMJETNIČKIH OBRTA, OIB 40321572818, Fra Luje Maruna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40321572818</item>
      <item>, OIB 85821130368</item>
    </izvorni_sadrzaj>
    <derivirana_varijabla naziv="DomainObject.Predmet.SudioniciListNazivOIB_1">
      <item>, OIB 40321572818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F00598-2C56-497E-89C6-009CE7C14E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4320</properties:Characters>
  <properties:Lines>122</properties:Lines>
  <properties:Paragraphs>35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2016-05-02T05:48:00Z</cp:lastPrinted>
  <dcterms:modified xmlns:xsi="http://www.w3.org/2001/XMLSchema-instance" xsi:type="dcterms:W3CDTF">2017-01-12T12:08:00Z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