
<file path=[Content_Types].xml><?xml version="1.0" encoding="utf-8"?>
<Types xmlns="http://schemas.openxmlformats.org/package/2006/content-types">
  <Default ContentType="image/x-emf" Extension="emf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2a0ec2d" w14:paraId="2a0ec2d" w:rsidRDefault="00063996" w:rsidR="00781A0D">
      <w:pPr>
        <w15:collapsed w:val="false"/>
      </w:pPr>
      <w:bookmarkStart w:name="_GoBack" w:id="0"/>
      <w:bookmarkEnd w:id="0"/>
      <w:r>
        <w:rPr>
          <w:noProof/>
          <w:lang w:bidi="he-IL" w:eastAsia="hr-HR"/>
        </w:rPr>
        <w:drawing>
          <wp:inline distR="0" distL="0" distB="0" distT="0">
            <wp:extent cy="9419323" cx="5760720"/>
            <wp:effectExtent b="0" r="0" t="0" l="0"/>
            <wp:docPr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9419323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063996" w:rsidR="00063996">
      <w:r>
        <w:rPr>
          <w:noProof/>
          <w:lang w:bidi="he-IL" w:eastAsia="hr-HR"/>
        </w:rPr>
        <w:lastRenderedPageBreak/>
        <w:drawing>
          <wp:inline distR="0" distL="0" distB="0" distT="0">
            <wp:extent cy="8150559" cx="5760720"/>
            <wp:effectExtent b="3175" r="0" t="0" l="0"/>
            <wp:docPr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5055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063996" w:rsidR="00063996"/>
    <w:p w:rsidRDefault="00063996" w:rsidR="00063996"/>
    <w:p w:rsidRDefault="00063996" w:rsidR="00063996">
      <w:r>
        <w:rPr>
          <w:noProof/>
          <w:lang w:bidi="he-IL" w:eastAsia="hr-HR"/>
        </w:rPr>
        <w:lastRenderedPageBreak/>
        <w:drawing>
          <wp:inline distR="0" distL="0" distB="0" distT="0">
            <wp:extent cy="8150559" cx="5760720"/>
            <wp:effectExtent b="3175" r="0" t="0" l="0"/>
            <wp:docPr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8150559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63996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Arial">
    <w:panose1 w:val="020B0604020202020204"/>
    <w:charset w:val="EE"/>
    <w:family w:val="swiss"/>
    <w:pitch w:val="variable"/>
    <w:sig w:csb1="00000000" w:csb0="000001FF" w:usb3="00000000" w:usb2="00000009" w:usb1="C0007843" w:usb0="E0002A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00"/>
    <w:family w:val="swiss"/>
    <w:notTrueType/>
    <w:pitch w:val="variable"/>
    <w:sig w:csb1="00000000" w:csb0="00000001" w:usb3="00000000" w:usb2="00000000" w:usb1="00000000" w:usb0="00000003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attachedTemplate r:id="rId1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063996"/>
    <w:rsid w:val="00015987"/>
    <w:rsid w:val="00063996"/>
    <w:rsid w:val="000B3CE1"/>
    <w:rsid w:val="00400194"/>
    <w:rsid w:val="0042317C"/>
    <w:rsid w:val="00781A0D"/>
    <w:rsid w:val="00AE699F"/>
    <w:rsid w:val="00CB6AF6"/>
    <w:rsid w:val="00F631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bidi="he-IL"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063996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063996"/>
    <w:rPr>
      <w:rFonts w:cs="Tahoma" w:hAnsi="Tahoma" w:asci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400194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400194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400194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400194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400194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063996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063996"/>
    <w:rPr>
      <w:rFonts w:ascii="Tahoma" w:cs="Tahoma" w:hAnsi="Tahoma"/>
      <w:sz w:val="16"/>
      <w:szCs w:val="16"/>
    </w:rPr>
  </w:style>
  <w:style w:styleId="Tekstrezerviranogmjesta" w:type="character">
    <w:name w:val="Placeholder Text"/>
    <w:basedOn w:val="Zadanifontodlomka"/>
    <w:uiPriority w:val="99"/>
    <w:semiHidden/>
    <w:rsid w:val="00400194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400194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400194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400194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400194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</properties:Template>
  <properties:Company/>
  <properties:Pages>3</properties:Pages>
  <properties:Words>0</properties:Words>
  <properties:Characters>0</properties:Characters>
  <properties:Lines>5</properties:Lines>
  <properties:Paragraphs>0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2018-09-10T12:54:00Z</dcterms:created>
  <dc:creator>Valentina Mrkonja</dc:creator>
  <cp:lastModifiedBy>Valentina Mrkonja</cp:lastModifiedBy>
  <dcterms:modified xmlns:xsi="http://www.w3.org/2001/XMLSchema-instance" xsi:type="dcterms:W3CDTF">2018-09-11T07:29:00Z</dcterms:modified>
  <cp:revision>2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Sp-2/2018-4 / Podnesak - Podnesak (Sp2-18 Fina.docx)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3</vt:i4>
  </prop:property>
</prop:Properties>
</file>