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2720" w14:paraId="adc2720" w:rsidRDefault="00601DA3" w:rsidP="00C75E1F" w:rsidR="002E018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5E1F" w:rsidP="00C75E1F" w:rsidR="00C75E1F" w:rsidRPr="00DA2662">
      <w:r w:rsidRPr="00DA2662">
        <w:t>REPUBLIKA HRVATSKA</w:t>
      </w:r>
    </w:p>
    <w:p w:rsidRDefault="00C75E1F" w:rsidP="00C75E1F" w:rsidR="002E018C" w:rsidRPr="00DA2662">
      <w:r w:rsidRPr="00DA2662">
        <w:t xml:space="preserve">TRGOVAČKI SUD U SPLITU </w:t>
      </w:r>
    </w:p>
    <w:p w:rsidRDefault="002E018C" w:rsidP="00C75E1F" w:rsidR="00C75E1F" w:rsidRPr="00DA2662">
      <w:r w:rsidRPr="00DA2662">
        <w:t>Split, Sukoišanska 6</w:t>
      </w:r>
      <w:r w:rsidR="00C75E1F" w:rsidRPr="00DA2662">
        <w:t xml:space="preserve">                                                    </w:t>
      </w:r>
    </w:p>
    <w:p w:rsidRDefault="00C75E1F" w:rsidP="00C75E1F" w:rsidR="00C75E1F" w:rsidRPr="00DA2662">
      <w:r w:rsidRPr="00DA2662">
        <w:t xml:space="preserve">                                                                                                           </w:t>
      </w:r>
    </w:p>
    <w:p w:rsidRDefault="00C75E1F" w:rsidP="00C75E1F" w:rsidR="00C75E1F"/>
    <w:p w:rsidRDefault="00364CA8" w:rsidP="00C75E1F" w:rsidR="00364CA8" w:rsidRPr="00364CA8">
      <w:pPr>
        <w:rPr>
          <w:spacing w:val="100"/>
        </w:rPr>
      </w:pPr>
    </w:p>
    <w:p w:rsidRDefault="00364CA8" w:rsidP="00364CA8" w:rsidR="00364CA8" w:rsidRPr="00364CA8">
      <w:pPr>
        <w:jc w:val="center"/>
        <w:rPr>
          <w:spacing w:val="100"/>
        </w:rPr>
      </w:pPr>
      <w:r w:rsidRPr="00364CA8">
        <w:rPr>
          <w:spacing w:val="100"/>
        </w:rPr>
        <w:t xml:space="preserve">U IME REPUBLIKE HRVATSKE </w:t>
      </w:r>
    </w:p>
    <w:p w:rsidRDefault="00F1106A" w:rsidP="00C75E1F" w:rsidR="00F1106A">
      <w:pPr>
        <w:jc w:val="center"/>
      </w:pPr>
    </w:p>
    <w:p w:rsidRDefault="00364CA8" w:rsidP="00C75E1F" w:rsidR="00364CA8" w:rsidRPr="00DA2662">
      <w:pPr>
        <w:jc w:val="center"/>
      </w:pPr>
    </w:p>
    <w:p w:rsidRDefault="00EF59DD" w:rsidP="00EF59DD" w:rsidR="00C75E1F" w:rsidRPr="00DA2662">
      <w:pPr>
        <w:jc w:val="center"/>
      </w:pPr>
      <w:r>
        <w:t>R J E Š E N J E</w:t>
      </w:r>
    </w:p>
    <w:p w:rsidRDefault="00C75E1F" w:rsidP="00C75E1F" w:rsidR="00673AC8">
      <w:pPr>
        <w:jc w:val="both"/>
      </w:pPr>
      <w:r>
        <w:tab/>
      </w:r>
    </w:p>
    <w:p w:rsidRDefault="00C75E1F" w:rsidP="007B4608" w:rsidR="00C75E1F" w:rsidRPr="007B460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7B4608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7B4608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7B4608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7B4608">
        <w:rPr>
          <w:rFonts w:eastAsia="Times New Roman" w:hAnsi="Times New Roman" w:ascii="Times New Roman"/>
          <w:sz w:val="24"/>
          <w:szCs w:val="24"/>
          <w:lang w:eastAsia="hr-HR"/>
        </w:rPr>
        <w:t>GORAN BEBIĆ vl.obrta PO BOTA, Šubićeva 2, Split, OIB: 25272976311</w:t>
      </w:r>
      <w:r w:rsidR="004A5686"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7B4608">
        <w:rPr>
          <w:rFonts w:eastAsia="Times New Roman" w:hAnsi="Times New Roman" w:ascii="Times New Roman"/>
          <w:sz w:val="24"/>
          <w:szCs w:val="24"/>
          <w:lang w:eastAsia="hr-HR"/>
        </w:rPr>
        <w:t>radi</w:t>
      </w:r>
      <w:r w:rsidR="00591F88"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 sklapanja predstečajne nagodbe</w:t>
      </w:r>
      <w:r w:rsidR="00B83041" w:rsidRPr="007B4608">
        <w:rPr>
          <w:rFonts w:eastAsia="Times New Roman" w:hAnsi="Times New Roman" w:ascii="Times New Roman"/>
          <w:sz w:val="24"/>
          <w:szCs w:val="24"/>
          <w:lang w:eastAsia="hr-HR"/>
        </w:rPr>
        <w:t>, dana</w:t>
      </w:r>
      <w:r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B4608">
        <w:rPr>
          <w:rFonts w:eastAsia="Times New Roman" w:hAnsi="Times New Roman" w:ascii="Times New Roman"/>
          <w:sz w:val="24"/>
          <w:szCs w:val="24"/>
          <w:lang w:eastAsia="hr-HR"/>
        </w:rPr>
        <w:t>11. rujna</w:t>
      </w:r>
      <w:r w:rsidR="00CC5B83" w:rsidRPr="007B4608">
        <w:rPr>
          <w:rFonts w:eastAsia="Times New Roman" w:hAnsi="Times New Roman" w:ascii="Times New Roman"/>
          <w:sz w:val="24"/>
          <w:szCs w:val="24"/>
          <w:lang w:eastAsia="hr-HR"/>
        </w:rPr>
        <w:t xml:space="preserve"> 2015. godine </w:t>
      </w:r>
    </w:p>
    <w:p w:rsidRDefault="00C75E1F" w:rsidP="007B4608" w:rsidR="00C75E1F">
      <w:pPr>
        <w:jc w:val="both"/>
      </w:pPr>
    </w:p>
    <w:p w:rsidRDefault="006D2954" w:rsidP="00EF59DD" w:rsidR="006D2954"/>
    <w:p w:rsidRDefault="00C75E1F" w:rsidP="00C75E1F" w:rsidR="00C75E1F" w:rsidRPr="00DA2662">
      <w:pPr>
        <w:jc w:val="center"/>
      </w:pPr>
      <w:r w:rsidRPr="00DA2662">
        <w:t>r i j e š i o     j e</w:t>
      </w:r>
    </w:p>
    <w:p w:rsidRDefault="007C49FD" w:rsidP="007C49FD" w:rsidR="007C49FD">
      <w:pPr>
        <w:jc w:val="both"/>
        <w:rPr>
          <w:b/>
        </w:rPr>
      </w:pPr>
    </w:p>
    <w:p w:rsidRDefault="003B1A3D" w:rsidP="003B1A3D" w:rsidR="003B1A3D">
      <w:pPr>
        <w:jc w:val="both"/>
      </w:pPr>
      <w:r>
        <w:t xml:space="preserve">I. </w:t>
      </w:r>
      <w:r w:rsidRPr="007F3CFE">
        <w:t xml:space="preserve">Ova predstečajna nagodba sklapa se između dužnika </w:t>
      </w:r>
      <w:r>
        <w:t xml:space="preserve">GORAN BEBIĆ vl.obrta PO BOTA, Šubićeva 2, Split, OIB: 25272976311 </w:t>
      </w:r>
      <w:r w:rsidRPr="007F3CFE">
        <w:t xml:space="preserve">i </w:t>
      </w:r>
      <w:r>
        <w:t xml:space="preserve">vjerovnika predstečajne nagodbe sa utvrđenim tražbinama u sveukupnom iznosu od </w:t>
      </w:r>
      <w:r w:rsidRPr="007F56FD">
        <w:t xml:space="preserve">667.830,82 </w:t>
      </w:r>
      <w:r>
        <w:t>kuna, za koje vjerovnici imaju pravo glasa u visini utvrđene tražbine:</w:t>
      </w:r>
    </w:p>
    <w:p w:rsidRDefault="001B17B3" w:rsidP="003B1A3D" w:rsidR="001B17B3">
      <w:pPr>
        <w:jc w:val="both"/>
      </w:pPr>
    </w:p>
    <w:p w:rsidRDefault="003B1A3D" w:rsidP="003B1A3D" w:rsidR="003B1A3D" w:rsidRPr="009A7C68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77"/>
        <w:gridCol w:w="1299"/>
        <w:gridCol w:w="4541"/>
        <w:gridCol w:w="2670"/>
      </w:tblGrid>
      <w:tr w:rsidTr="009415DC" w:rsidR="003B1A3D" w:rsidRPr="00664A41">
        <w:trPr>
          <w:trHeight w:val="720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bCs/>
                <w:color w:val="000000"/>
                <w:sz w:val="18"/>
                <w:szCs w:val="18"/>
                <w:lang w:val="en-US"/>
              </w:rPr>
              <w:t>RBR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bCs/>
                <w:color w:val="000000"/>
                <w:sz w:val="18"/>
                <w:szCs w:val="18"/>
                <w:lang w:val="en-US"/>
              </w:rPr>
              <w:t>OIB</w:t>
            </w:r>
          </w:p>
        </w:tc>
        <w:tc>
          <w:tcPr>
            <w:tcW w:type="dxa" w:w="45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bCs/>
                <w:color w:val="000000"/>
                <w:sz w:val="18"/>
                <w:szCs w:val="18"/>
                <w:lang w:val="en-US"/>
              </w:rPr>
              <w:t>NAZIV VJEROVNIKA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bCs/>
                <w:color w:val="000000"/>
                <w:sz w:val="18"/>
                <w:szCs w:val="18"/>
                <w:lang w:val="en-US"/>
              </w:rPr>
              <w:t>UTVRĐENA TRAŽBINA</w:t>
            </w:r>
          </w:p>
        </w:tc>
      </w:tr>
      <w:tr w:rsidTr="009415DC" w:rsidR="003B1A3D" w:rsidRPr="007404EE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sz w:val="16"/>
                <w:szCs w:val="16"/>
              </w:rPr>
              <w:t>18683136487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 w:rsidRPr="00602DC4">
              <w:rPr>
                <w:color w:val="000000"/>
                <w:sz w:val="18"/>
                <w:szCs w:val="18"/>
                <w:lang w:val="en-US"/>
              </w:rPr>
              <w:t>Ministarstvo financija RH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589.372,53</w:t>
            </w:r>
          </w:p>
        </w:tc>
      </w:tr>
      <w:tr w:rsidTr="009415DC" w:rsidR="003B1A3D" w:rsidRPr="007404EE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78755598868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GRAD SPLIT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36.612,36</w:t>
            </w:r>
          </w:p>
        </w:tc>
      </w:tr>
      <w:tr w:rsidTr="009415DC" w:rsidR="003B1A3D" w:rsidRPr="007404EE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56668956985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HRVATSKO DRUŠTVO SKLADATELJA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23.583,10</w:t>
            </w:r>
          </w:p>
        </w:tc>
      </w:tr>
      <w:tr w:rsidTr="009415DC" w:rsidR="003B1A3D" w:rsidRPr="007404EE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38812451417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ČISTOĆA d.o.o.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1A3D" w:rsidP="009415DC" w:rsidR="003B1A3D" w:rsidRPr="00602DC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13.605,12</w:t>
            </w:r>
          </w:p>
        </w:tc>
      </w:tr>
      <w:tr w:rsidTr="009415DC" w:rsidR="003B1A3D" w:rsidRPr="007404EE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81793146560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HRVATSKI TELEKOM d.d.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A3D" w:rsidP="009415DC" w:rsidR="003B1A3D" w:rsidRPr="00602DC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4.657,71</w:t>
            </w:r>
          </w:p>
        </w:tc>
      </w:tr>
    </w:tbl>
    <w:p w:rsidRDefault="003B1A3D" w:rsidP="003B1A3D" w:rsidR="003B1A3D">
      <w:pPr>
        <w:jc w:val="both"/>
      </w:pPr>
    </w:p>
    <w:p w:rsidRDefault="003B1A3D" w:rsidP="003B1A3D" w:rsidR="003B1A3D">
      <w:pPr>
        <w:jc w:val="both"/>
      </w:pPr>
      <w:r>
        <w:t>II. Dužnik</w:t>
      </w:r>
      <w:r w:rsidRPr="003A618F">
        <w:t xml:space="preserve"> </w:t>
      </w:r>
      <w:r>
        <w:t xml:space="preserve">će vjerovnicima navedenim u tablici točke I ove nagodbe namiriti navedene utvrđene tražbine na slijedeći način:  </w:t>
      </w:r>
    </w:p>
    <w:p w:rsidRDefault="003B1A3D" w:rsidP="003B1A3D" w:rsidR="003B1A3D">
      <w:pPr>
        <w:jc w:val="both"/>
      </w:pPr>
    </w:p>
    <w:p w:rsidRDefault="001B17B3" w:rsidP="003B1A3D" w:rsidR="001B17B3">
      <w:pPr>
        <w:jc w:val="both"/>
      </w:pPr>
    </w:p>
    <w:p w:rsidRDefault="003B1A3D" w:rsidP="003B1A3D" w:rsidR="003B1A3D">
      <w:pPr>
        <w:jc w:val="both"/>
      </w:pPr>
      <w:r>
        <w:t xml:space="preserve">Tablica 1. </w:t>
      </w:r>
    </w:p>
    <w:p w:rsidRDefault="001B17B3" w:rsidP="003B1A3D" w:rsidR="001B17B3">
      <w:pPr>
        <w:jc w:val="both"/>
      </w:pPr>
    </w:p>
    <w:tbl>
      <w:tblPr>
        <w:tblW w:type="auto" w:w="0"/>
        <w:jc w:val="center"/>
        <w:tblInd w:type="dxa" w:w="-1233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30"/>
        <w:gridCol w:w="1327"/>
        <w:gridCol w:w="1280"/>
        <w:gridCol w:w="1107"/>
        <w:gridCol w:w="1144"/>
        <w:gridCol w:w="948"/>
      </w:tblGrid>
      <w:tr w:rsidTr="009415DC" w:rsidR="003B1A3D" w:rsidRPr="00602DC4">
        <w:trPr>
          <w:trHeight w:val="870"/>
          <w:jc w:val="center"/>
        </w:trPr>
        <w:tc>
          <w:tcPr>
            <w:tcW w:type="dxa" w:w="43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Rb</w:t>
            </w:r>
          </w:p>
        </w:tc>
        <w:tc>
          <w:tcPr>
            <w:tcW w:type="dxa" w:w="132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Vjerovnik</w:t>
            </w:r>
          </w:p>
        </w:tc>
        <w:tc>
          <w:tcPr>
            <w:tcW w:type="dxa" w:w="128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OIB</w:t>
            </w:r>
          </w:p>
        </w:tc>
        <w:tc>
          <w:tcPr>
            <w:tcW w:type="dxa" w:w="110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Utvrđena tražbina</w:t>
            </w:r>
          </w:p>
        </w:tc>
        <w:tc>
          <w:tcPr>
            <w:tcW w:type="dxa" w:w="1144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Otpis kamata</w:t>
            </w:r>
          </w:p>
        </w:tc>
        <w:tc>
          <w:tcPr>
            <w:tcW w:type="dxa" w:w="948"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Preostali iznos za namirenje</w:t>
            </w:r>
          </w:p>
        </w:tc>
      </w:tr>
      <w:tr w:rsidTr="009415DC" w:rsidR="003B1A3D" w:rsidRPr="00602DC4">
        <w:trPr>
          <w:trHeight w:hRule="exact" w:val="712"/>
          <w:jc w:val="center"/>
        </w:trPr>
        <w:tc>
          <w:tcPr>
            <w:tcW w:type="dxa" w:w="430"/>
            <w:shd w:themeFill="background1" w:fill="FFFFFF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1</w:t>
            </w:r>
          </w:p>
        </w:tc>
        <w:tc>
          <w:tcPr>
            <w:tcW w:type="dxa" w:w="1327"/>
            <w:shd w:themeFill="background1" w:fill="FFFFFF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Ministarstvo financija</w:t>
            </w:r>
            <w:r>
              <w:rPr>
                <w:sz w:val="16"/>
                <w:szCs w:val="16"/>
              </w:rPr>
              <w:t xml:space="preserve">, Porezna uprava </w:t>
            </w:r>
          </w:p>
        </w:tc>
        <w:tc>
          <w:tcPr>
            <w:tcW w:type="dxa" w:w="1280"/>
            <w:shd w:themeFill="background1" w:fill="FFFFFF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107"/>
            <w:shd w:themeFill="background1" w:fill="FFFFFF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589.372,53</w:t>
            </w:r>
          </w:p>
        </w:tc>
        <w:tc>
          <w:tcPr>
            <w:tcW w:type="dxa" w:w="1144"/>
            <w:shd w:themeFill="background1" w:fill="FFFFFF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128.753,09</w:t>
            </w:r>
          </w:p>
        </w:tc>
        <w:tc>
          <w:tcPr>
            <w:tcW w:type="dxa" w:w="948"/>
            <w:shd w:themeFill="background1" w:fill="FFFFFF" w:color="auto" w:val="clear"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460.619,44</w:t>
            </w:r>
          </w:p>
        </w:tc>
      </w:tr>
    </w:tbl>
    <w:p w:rsidRDefault="003B1A3D" w:rsidP="003B1A3D" w:rsidR="003B1A3D">
      <w:pPr>
        <w:jc w:val="both"/>
      </w:pPr>
    </w:p>
    <w:p w:rsidRDefault="001B17B3" w:rsidP="003B1A3D" w:rsidR="001B17B3">
      <w:pPr>
        <w:jc w:val="both"/>
      </w:pPr>
    </w:p>
    <w:p w:rsidRDefault="003B1A3D" w:rsidP="003B1A3D" w:rsidR="003B1A3D">
      <w:pPr>
        <w:jc w:val="both"/>
      </w:pPr>
      <w:r>
        <w:t xml:space="preserve">Utvrđenu tražbinu </w:t>
      </w:r>
      <w:r w:rsidRPr="00843CFA">
        <w:t xml:space="preserve">prema vjerovniku Ministarstvo financija – Porezna uprava u iznosu od </w:t>
      </w:r>
      <w:r>
        <w:t xml:space="preserve">589.372,53 kuna dužnik će podmiriti na način </w:t>
      </w:r>
      <w:r>
        <w:rPr>
          <w:color w:val="000000"/>
        </w:rPr>
        <w:t>da se od utvrđene tražbine otpisuje 100% kamata u  iznosu od 128.753,09 kuna</w:t>
      </w:r>
      <w:r w:rsidRPr="00D46A5F">
        <w:rPr>
          <w:color w:val="000000"/>
        </w:rPr>
        <w:t xml:space="preserve">. </w:t>
      </w:r>
      <w:r>
        <w:rPr>
          <w:color w:val="000000"/>
        </w:rPr>
        <w:t>Preostali iznos</w:t>
      </w:r>
      <w:r w:rsidRPr="00D46A5F">
        <w:rPr>
          <w:color w:val="000000"/>
        </w:rPr>
        <w:t xml:space="preserve"> </w:t>
      </w:r>
      <w:r>
        <w:rPr>
          <w:color w:val="000000"/>
        </w:rPr>
        <w:t>tražbine koji predstavlja glavnicu i iznosi 460.619,44</w:t>
      </w:r>
      <w:r>
        <w:rPr>
          <w:sz w:val="16"/>
          <w:szCs w:val="16"/>
        </w:rPr>
        <w:t xml:space="preserve"> </w:t>
      </w:r>
      <w:r>
        <w:rPr>
          <w:color w:val="000000"/>
        </w:rPr>
        <w:t>kuna dužnik će</w:t>
      </w:r>
      <w:r w:rsidRPr="00D46A5F">
        <w:rPr>
          <w:color w:val="000000"/>
        </w:rPr>
        <w:t xml:space="preserve"> otplatiti </w:t>
      </w:r>
      <w:r>
        <w:t>u 48 jednakih mjesečnih anuiteta</w:t>
      </w:r>
      <w:r w:rsidRPr="00843CFA">
        <w:t xml:space="preserve"> uz go</w:t>
      </w:r>
      <w:r>
        <w:t xml:space="preserve">dišnju kamatnu stopu od 4,5%. </w:t>
      </w:r>
      <w:r w:rsidRPr="00843CFA">
        <w:t>Prv</w:t>
      </w:r>
      <w:r>
        <w:t xml:space="preserve">i mjesečni anuitet otplate dugovanja </w:t>
      </w:r>
      <w:r w:rsidRPr="00843CFA">
        <w:t xml:space="preserve">dospijeva </w:t>
      </w:r>
      <w:r>
        <w:t>30-og dana od dana kada je rješenje suda kojim se odobrava sklopljena predstečajna nagodba postalo pravomoćno, a svaki slijedeći anuitet dospijeva na naplatu protekom 30 dana od dospijeća prethodnog anuiteta.  Otplata će se vršiti prema anuitetnom planu izrađenom od strane Porezne uprave.</w:t>
      </w:r>
    </w:p>
    <w:p w:rsidRDefault="003B1A3D" w:rsidP="003B1A3D" w:rsidR="003B1A3D" w:rsidRPr="00C5239B">
      <w:pPr>
        <w:jc w:val="both"/>
        <w:rPr>
          <w:sz w:val="16"/>
          <w:szCs w:val="16"/>
        </w:rPr>
      </w:pPr>
    </w:p>
    <w:p w:rsidRDefault="003B1A3D" w:rsidP="003B1A3D" w:rsidR="003B1A3D">
      <w:pPr>
        <w:jc w:val="both"/>
      </w:pPr>
      <w:r>
        <w:t>Tablica 2.</w:t>
      </w:r>
    </w:p>
    <w:p w:rsidRDefault="003B1A3D" w:rsidP="003B1A3D" w:rsidR="003B1A3D" w:rsidRPr="003D3AB2">
      <w:pPr>
        <w:jc w:val="both"/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30"/>
        <w:gridCol w:w="1327"/>
        <w:gridCol w:w="1280"/>
        <w:gridCol w:w="1107"/>
        <w:gridCol w:w="1144"/>
        <w:gridCol w:w="948"/>
        <w:gridCol w:w="1078"/>
      </w:tblGrid>
      <w:tr w:rsidTr="009415DC" w:rsidR="003B1A3D" w:rsidRPr="00602DC4">
        <w:trPr>
          <w:trHeight w:val="870"/>
        </w:trPr>
        <w:tc>
          <w:tcPr>
            <w:tcW w:type="dxa" w:w="43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Rb</w:t>
            </w:r>
          </w:p>
        </w:tc>
        <w:tc>
          <w:tcPr>
            <w:tcW w:type="dxa" w:w="132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Vjerovnik</w:t>
            </w:r>
          </w:p>
        </w:tc>
        <w:tc>
          <w:tcPr>
            <w:tcW w:type="dxa" w:w="128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OIB</w:t>
            </w:r>
          </w:p>
        </w:tc>
        <w:tc>
          <w:tcPr>
            <w:tcW w:type="dxa" w:w="110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Utvrđena tražbina</w:t>
            </w:r>
          </w:p>
        </w:tc>
        <w:tc>
          <w:tcPr>
            <w:tcW w:type="dxa" w:w="1144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Otpis 70% utvrđene tražbine </w:t>
            </w:r>
          </w:p>
        </w:tc>
        <w:tc>
          <w:tcPr>
            <w:tcW w:type="dxa" w:w="948"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Preostali iznos za namirenje</w:t>
            </w:r>
          </w:p>
        </w:tc>
        <w:tc>
          <w:tcPr>
            <w:tcW w:type="dxa" w:w="948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tromjesečnog anuiteta</w:t>
            </w:r>
          </w:p>
        </w:tc>
      </w:tr>
      <w:tr w:rsidTr="009415DC" w:rsidR="003B1A3D" w:rsidRPr="00602DC4">
        <w:trPr>
          <w:trHeight w:hRule="exact" w:val="774"/>
        </w:trPr>
        <w:tc>
          <w:tcPr>
            <w:tcW w:type="dxa" w:w="430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327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GRAD SPLIT</w:t>
            </w:r>
          </w:p>
        </w:tc>
        <w:tc>
          <w:tcPr>
            <w:tcW w:type="dxa" w:w="1280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78755598868</w:t>
            </w:r>
          </w:p>
        </w:tc>
        <w:tc>
          <w:tcPr>
            <w:tcW w:type="dxa" w:w="1107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36.612,36</w:t>
            </w:r>
          </w:p>
        </w:tc>
        <w:tc>
          <w:tcPr>
            <w:tcW w:type="dxa" w:w="1144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25.628,55</w:t>
            </w:r>
          </w:p>
        </w:tc>
        <w:tc>
          <w:tcPr>
            <w:tcW w:type="dxa" w:w="948"/>
            <w:shd w:themeFill="background1" w:fill="FFFFFF" w:color="auto" w:val="clea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10.983,71</w:t>
            </w:r>
          </w:p>
        </w:tc>
        <w:tc>
          <w:tcPr>
            <w:tcW w:type="dxa" w:w="948"/>
            <w:shd w:themeFill="background1" w:fill="FFFFFF" w:color="auto" w:val="clea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1.372,96</w:t>
            </w:r>
          </w:p>
        </w:tc>
      </w:tr>
    </w:tbl>
    <w:p w:rsidRDefault="003B1A3D" w:rsidP="003B1A3D" w:rsidR="003B1A3D"/>
    <w:p w:rsidRDefault="003B1A3D" w:rsidP="003B1A3D" w:rsidR="003B1A3D"/>
    <w:p w:rsidRDefault="003B1A3D" w:rsidP="003B1A3D" w:rsidR="003B1A3D"/>
    <w:p w:rsidRDefault="003B1A3D" w:rsidP="003B1A3D" w:rsidR="003B1A3D"/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31C" w:rsidP="003B1A3D" w:rsidR="000353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31C" w:rsidP="003B1A3D" w:rsidR="000353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31C" w:rsidP="003B1A3D" w:rsidR="000353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</w:t>
      </w:r>
      <w:r>
        <w:rPr>
          <w:rFonts w:hAnsi="Times New Roman" w:ascii="Times New Roman"/>
          <w:sz w:val="24"/>
          <w:szCs w:val="24"/>
        </w:rPr>
        <w:t>GRAD SPLIT</w:t>
      </w:r>
      <w:r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Pr="00843CFA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36.612,36 kuna dužnik će podmiriti na način </w:t>
      </w:r>
      <w:r w:rsidRPr="00DE4C06">
        <w:rPr>
          <w:rFonts w:hAnsi="Times New Roman" w:ascii="Times New Roman"/>
          <w:sz w:val="24"/>
          <w:szCs w:val="24"/>
        </w:rPr>
        <w:t>da se od utvrđene tražbine otpisuje</w:t>
      </w:r>
      <w:r>
        <w:rPr>
          <w:rFonts w:hAnsi="Times New Roman" w:ascii="Times New Roman"/>
          <w:sz w:val="24"/>
          <w:szCs w:val="24"/>
        </w:rPr>
        <w:t xml:space="preserve"> 70% iznosa iste tražbine od 25.628,55 kuna. Preostali iznos tražbine </w:t>
      </w:r>
      <w:r>
        <w:rPr>
          <w:rFonts w:hAnsi="Times New Roman" w:ascii="Times New Roman"/>
          <w:color w:val="000000"/>
          <w:sz w:val="24"/>
          <w:szCs w:val="24"/>
        </w:rPr>
        <w:t xml:space="preserve"> koji iznosi 10.983,71 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 xml:space="preserve">u 8 jednakih tromjesečnih anuiteta, svaki u iznosu od 1.372,96 kuna. </w:t>
      </w:r>
      <w:r w:rsidRPr="00843CFA">
        <w:rPr>
          <w:rFonts w:hAnsi="Times New Roman" w:ascii="Times New Roman"/>
          <w:sz w:val="24"/>
          <w:szCs w:val="24"/>
        </w:rPr>
        <w:t>Prv</w:t>
      </w:r>
      <w:r>
        <w:rPr>
          <w:rFonts w:hAnsi="Times New Roman" w:ascii="Times New Roman"/>
          <w:sz w:val="24"/>
          <w:szCs w:val="24"/>
        </w:rPr>
        <w:t xml:space="preserve">i tromjesečni anuitet otplate dugovanja </w:t>
      </w:r>
      <w:r w:rsidRPr="00843CFA">
        <w:rPr>
          <w:rFonts w:hAnsi="Times New Roman" w:ascii="Times New Roman"/>
          <w:sz w:val="24"/>
          <w:szCs w:val="24"/>
        </w:rPr>
        <w:t xml:space="preserve">dospijeva </w:t>
      </w:r>
      <w:r>
        <w:rPr>
          <w:rFonts w:hAnsi="Times New Roman" w:ascii="Times New Roman"/>
          <w:sz w:val="24"/>
          <w:szCs w:val="24"/>
        </w:rPr>
        <w:t xml:space="preserve">u roku od 3 mjeseca od dana pravomoćnosti rješenja suda kojim se odobrava sklopljena predstečajna nagodba, a svaki slijedeći anuitet dospijeva u roku od tri mjeseca od dana dospijeća prethodnog anuiteta. </w:t>
      </w: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31C" w:rsidP="003B1A3D" w:rsidR="000353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3.</w:t>
      </w: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30"/>
        <w:gridCol w:w="1327"/>
        <w:gridCol w:w="1280"/>
        <w:gridCol w:w="1107"/>
        <w:gridCol w:w="1144"/>
        <w:gridCol w:w="948"/>
        <w:gridCol w:w="1078"/>
      </w:tblGrid>
      <w:tr w:rsidTr="009415DC" w:rsidR="003B1A3D" w:rsidRPr="00602DC4">
        <w:trPr>
          <w:trHeight w:val="870"/>
        </w:trPr>
        <w:tc>
          <w:tcPr>
            <w:tcW w:type="dxa" w:w="43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Rb</w:t>
            </w:r>
          </w:p>
        </w:tc>
        <w:tc>
          <w:tcPr>
            <w:tcW w:type="dxa" w:w="132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Vjerovnik</w:t>
            </w:r>
          </w:p>
        </w:tc>
        <w:tc>
          <w:tcPr>
            <w:tcW w:type="dxa" w:w="1280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OIB</w:t>
            </w:r>
          </w:p>
        </w:tc>
        <w:tc>
          <w:tcPr>
            <w:tcW w:type="dxa" w:w="1107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Utvrđena tražbina</w:t>
            </w:r>
          </w:p>
        </w:tc>
        <w:tc>
          <w:tcPr>
            <w:tcW w:type="dxa" w:w="1144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Otpis 70% utvrđene tražbine </w:t>
            </w:r>
          </w:p>
        </w:tc>
        <w:tc>
          <w:tcPr>
            <w:tcW w:type="dxa" w:w="948"/>
          </w:tcPr>
          <w:p w:rsidRDefault="003B1A3D" w:rsidP="009415DC" w:rsidR="003B1A3D" w:rsidRPr="00602D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Preostali iznos za namirenje</w:t>
            </w:r>
          </w:p>
        </w:tc>
        <w:tc>
          <w:tcPr>
            <w:tcW w:type="dxa" w:w="1078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tromjesečnog anuiteta</w:t>
            </w:r>
          </w:p>
        </w:tc>
      </w:tr>
      <w:tr w:rsidTr="009415DC" w:rsidR="003B1A3D" w:rsidRPr="00602DC4">
        <w:trPr>
          <w:trHeight w:hRule="exact" w:val="774"/>
        </w:trPr>
        <w:tc>
          <w:tcPr>
            <w:tcW w:type="dxa" w:w="430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327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ČISTOĆA d.o.o.</w:t>
            </w:r>
          </w:p>
        </w:tc>
        <w:tc>
          <w:tcPr>
            <w:tcW w:type="dxa" w:w="1280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38812451417</w:t>
            </w:r>
          </w:p>
        </w:tc>
        <w:tc>
          <w:tcPr>
            <w:tcW w:type="dxa" w:w="1107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13.605,12</w:t>
            </w:r>
          </w:p>
        </w:tc>
        <w:tc>
          <w:tcPr>
            <w:tcW w:type="dxa" w:w="1144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9.523,58</w:t>
            </w:r>
          </w:p>
        </w:tc>
        <w:tc>
          <w:tcPr>
            <w:tcW w:type="dxa" w:w="948"/>
            <w:shd w:themeFill="background1" w:fill="FFFFFF" w:color="auto" w:val="clea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4.081,54</w:t>
            </w:r>
          </w:p>
        </w:tc>
        <w:tc>
          <w:tcPr>
            <w:tcW w:type="dxa" w:w="1078"/>
            <w:shd w:themeFill="background1" w:fill="FFFFFF" w:color="auto" w:val="clear"/>
          </w:tcPr>
          <w:p w:rsidRDefault="003B1A3D" w:rsidP="009415DC" w:rsidR="003B1A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510,19</w:t>
            </w:r>
          </w:p>
        </w:tc>
      </w:tr>
    </w:tbl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31C" w:rsidP="003B1A3D" w:rsidR="000353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</w:t>
      </w:r>
      <w:r>
        <w:rPr>
          <w:rFonts w:hAnsi="Times New Roman" w:ascii="Times New Roman"/>
          <w:sz w:val="24"/>
          <w:szCs w:val="24"/>
        </w:rPr>
        <w:t xml:space="preserve">ČISTOĆA d.o.o. </w:t>
      </w:r>
      <w:r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Pr="00843CFA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13.605,12 kuna dužnik će podmiriti na način </w:t>
      </w:r>
      <w:r w:rsidRPr="00DE4C06">
        <w:rPr>
          <w:rFonts w:hAnsi="Times New Roman" w:ascii="Times New Roman"/>
          <w:sz w:val="24"/>
          <w:szCs w:val="24"/>
        </w:rPr>
        <w:t>da se od utvrđene tražbine otpisuje</w:t>
      </w:r>
      <w:r>
        <w:rPr>
          <w:rFonts w:hAnsi="Times New Roman" w:ascii="Times New Roman"/>
          <w:sz w:val="24"/>
          <w:szCs w:val="24"/>
        </w:rPr>
        <w:t xml:space="preserve"> 70% iznosa iste tražbine od 9.523,58 kuna. Preostali iznos tražbine </w:t>
      </w:r>
      <w:r>
        <w:rPr>
          <w:rFonts w:hAnsi="Times New Roman" w:ascii="Times New Roman"/>
          <w:color w:val="000000"/>
          <w:sz w:val="24"/>
          <w:szCs w:val="24"/>
        </w:rPr>
        <w:t xml:space="preserve"> koji iznosi 4.081,54 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 xml:space="preserve">u 8 jednakih tromjesečnih anuiteta, svaki u iznosu od 510,19 kuna. </w:t>
      </w:r>
      <w:r w:rsidRPr="00843CFA">
        <w:rPr>
          <w:rFonts w:hAnsi="Times New Roman" w:ascii="Times New Roman"/>
          <w:sz w:val="24"/>
          <w:szCs w:val="24"/>
        </w:rPr>
        <w:t>Prv</w:t>
      </w:r>
      <w:r>
        <w:rPr>
          <w:rFonts w:hAnsi="Times New Roman" w:ascii="Times New Roman"/>
          <w:sz w:val="24"/>
          <w:szCs w:val="24"/>
        </w:rPr>
        <w:t xml:space="preserve">i tromjesečni anuitet otplate dugovanja </w:t>
      </w:r>
      <w:r w:rsidRPr="00843CFA">
        <w:rPr>
          <w:rFonts w:hAnsi="Times New Roman" w:ascii="Times New Roman"/>
          <w:sz w:val="24"/>
          <w:szCs w:val="24"/>
        </w:rPr>
        <w:t xml:space="preserve">dospijeva </w:t>
      </w:r>
      <w:r>
        <w:rPr>
          <w:rFonts w:hAnsi="Times New Roman" w:ascii="Times New Roman"/>
          <w:sz w:val="24"/>
          <w:szCs w:val="24"/>
        </w:rPr>
        <w:t xml:space="preserve">u roku od 3 mjeseca od dana pravomoćnosti rješenja suda kojim se odobrava sklopljena predstečajna nagodba, a svaki slijedeći anuitet dospijeva u roku od tri mjeseca od dana dospijeća prethodnog anuiteta. </w:t>
      </w:r>
    </w:p>
    <w:p w:rsidRDefault="003B1A3D" w:rsidP="003B1A3D" w:rsidR="003B1A3D"/>
    <w:p w:rsidRDefault="0003531C" w:rsidR="0003531C">
      <w:r>
        <w:br w:type="page"/>
      </w:r>
    </w:p>
    <w:p w:rsidRDefault="003B1A3D" w:rsidP="003B1A3D" w:rsidR="003B1A3D" w:rsidRPr="00717660">
      <w:r w:rsidRPr="00717660">
        <w:lastRenderedPageBreak/>
        <w:t xml:space="preserve">Tablica 4. </w:t>
      </w:r>
    </w:p>
    <w:p w:rsidRDefault="003B1A3D" w:rsidP="003B1A3D" w:rsidR="003B1A3D"/>
    <w:tbl>
      <w:tblPr>
        <w:tblW w:type="auto" w:w="0"/>
        <w:jc w:val="center"/>
        <w:tblInd w:type="dxa" w:w="-1003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03"/>
        <w:gridCol w:w="1434"/>
        <w:gridCol w:w="1306"/>
        <w:gridCol w:w="995"/>
        <w:gridCol w:w="856"/>
        <w:gridCol w:w="944"/>
        <w:gridCol w:w="1078"/>
      </w:tblGrid>
      <w:tr w:rsidTr="009415DC" w:rsidR="003B1A3D" w:rsidRPr="00602DC4">
        <w:trPr>
          <w:trHeight w:val="1198"/>
          <w:jc w:val="center"/>
        </w:trPr>
        <w:tc>
          <w:tcPr>
            <w:tcW w:type="dxa" w:w="403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Rb</w:t>
            </w:r>
          </w:p>
        </w:tc>
        <w:tc>
          <w:tcPr>
            <w:tcW w:type="dxa" w:w="1434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Vjerovnik</w:t>
            </w:r>
          </w:p>
        </w:tc>
        <w:tc>
          <w:tcPr>
            <w:tcW w:type="dxa" w:w="1306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OIB</w:t>
            </w:r>
          </w:p>
        </w:tc>
        <w:tc>
          <w:tcPr>
            <w:tcW w:type="dxa" w:w="995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Utvrđena tražbina</w:t>
            </w:r>
          </w:p>
        </w:tc>
        <w:tc>
          <w:tcPr>
            <w:tcW w:type="dxa" w:w="856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Otpis 70% utvrđene tražbine </w:t>
            </w:r>
          </w:p>
        </w:tc>
        <w:tc>
          <w:tcPr>
            <w:tcW w:type="dxa" w:w="944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Preostali iznos za namirenje</w:t>
            </w:r>
          </w:p>
        </w:tc>
        <w:tc>
          <w:tcPr>
            <w:tcW w:type="dxa" w:w="999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tromjesečnog anuiteta</w:t>
            </w:r>
          </w:p>
        </w:tc>
      </w:tr>
      <w:tr w:rsidTr="009415DC" w:rsidR="003B1A3D">
        <w:trPr>
          <w:trHeight w:hRule="exact" w:val="987"/>
          <w:jc w:val="center"/>
        </w:trPr>
        <w:tc>
          <w:tcPr>
            <w:tcW w:type="dxa" w:w="403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434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HRVATSKO DRUŠTVO SKLADATELJA</w:t>
            </w:r>
          </w:p>
        </w:tc>
        <w:tc>
          <w:tcPr>
            <w:tcW w:type="dxa" w:w="1306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56668956985</w:t>
            </w:r>
          </w:p>
        </w:tc>
        <w:tc>
          <w:tcPr>
            <w:tcW w:type="dxa" w:w="995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23.583,10</w:t>
            </w:r>
          </w:p>
        </w:tc>
        <w:tc>
          <w:tcPr>
            <w:tcW w:type="dxa" w:w="856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16.508,17</w:t>
            </w:r>
          </w:p>
        </w:tc>
        <w:tc>
          <w:tcPr>
            <w:tcW w:type="dxa" w:w="944"/>
            <w:shd w:themeFill="background1" w:fill="FFFFFF" w:color="auto" w:val="clea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7.074,93</w:t>
            </w:r>
          </w:p>
        </w:tc>
        <w:tc>
          <w:tcPr>
            <w:tcW w:type="dxa" w:w="999"/>
            <w:shd w:themeFill="background1" w:fill="FFFFFF" w:color="auto" w:val="clea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884,37</w:t>
            </w:r>
          </w:p>
        </w:tc>
      </w:tr>
    </w:tbl>
    <w:p w:rsidRDefault="003B1A3D" w:rsidP="003B1A3D" w:rsidR="003B1A3D"/>
    <w:p w:rsidRDefault="003B1A3D" w:rsidP="003B1A3D" w:rsidR="003B1A3D" w:rsidRPr="004558C0"/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</w:t>
      </w:r>
      <w:r>
        <w:rPr>
          <w:rFonts w:hAnsi="Times New Roman" w:ascii="Times New Roman"/>
          <w:sz w:val="24"/>
          <w:szCs w:val="24"/>
        </w:rPr>
        <w:t xml:space="preserve">HRVATSKO DRUŠTVO SKLADITELJA </w:t>
      </w:r>
      <w:r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Pr="00843CFA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23.583,10 kuna dužnik će podmiriti na način </w:t>
      </w:r>
      <w:r w:rsidRPr="00DE4C06">
        <w:rPr>
          <w:rFonts w:hAnsi="Times New Roman" w:ascii="Times New Roman"/>
          <w:sz w:val="24"/>
          <w:szCs w:val="24"/>
        </w:rPr>
        <w:t>da se od utvrđene tražbine otpisuje</w:t>
      </w:r>
      <w:r>
        <w:rPr>
          <w:rFonts w:hAnsi="Times New Roman" w:ascii="Times New Roman"/>
          <w:sz w:val="24"/>
          <w:szCs w:val="24"/>
        </w:rPr>
        <w:t xml:space="preserve"> 70% iznosa iste tražbine od 16.508,17 kuna. Preostali iznos tražbine </w:t>
      </w:r>
      <w:r>
        <w:rPr>
          <w:rFonts w:hAnsi="Times New Roman" w:ascii="Times New Roman"/>
          <w:color w:val="000000"/>
          <w:sz w:val="24"/>
          <w:szCs w:val="24"/>
        </w:rPr>
        <w:t xml:space="preserve"> koji iznosi 7.074,93 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 xml:space="preserve">u 8 jednakih tromjesečnih anuiteta, svaki u iznosu od 884,37 kuna. </w:t>
      </w:r>
      <w:r w:rsidRPr="00843CFA">
        <w:rPr>
          <w:rFonts w:hAnsi="Times New Roman" w:ascii="Times New Roman"/>
          <w:sz w:val="24"/>
          <w:szCs w:val="24"/>
        </w:rPr>
        <w:t>Prv</w:t>
      </w:r>
      <w:r>
        <w:rPr>
          <w:rFonts w:hAnsi="Times New Roman" w:ascii="Times New Roman"/>
          <w:sz w:val="24"/>
          <w:szCs w:val="24"/>
        </w:rPr>
        <w:t xml:space="preserve">i tromjesečni anuitet otplate dugovanja </w:t>
      </w:r>
      <w:r w:rsidRPr="00843CFA">
        <w:rPr>
          <w:rFonts w:hAnsi="Times New Roman" w:ascii="Times New Roman"/>
          <w:sz w:val="24"/>
          <w:szCs w:val="24"/>
        </w:rPr>
        <w:t xml:space="preserve">dospijeva </w:t>
      </w:r>
      <w:r>
        <w:rPr>
          <w:rFonts w:hAnsi="Times New Roman" w:ascii="Times New Roman"/>
          <w:sz w:val="24"/>
          <w:szCs w:val="24"/>
        </w:rPr>
        <w:t xml:space="preserve">u roku od 3 mjeseca od dana pravomoćnosti rješenja suda kojim se odobrava sklopljena predstečajna nagodba, a svaki slijedeći anuitet dospijeva u roku od tri mjeseca od dana dospijeća prethodnog anuiteta. </w:t>
      </w: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5.</w:t>
      </w: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center"/>
        <w:tblInd w:type="dxa" w:w="-1003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03"/>
        <w:gridCol w:w="1434"/>
        <w:gridCol w:w="1306"/>
        <w:gridCol w:w="995"/>
        <w:gridCol w:w="856"/>
        <w:gridCol w:w="944"/>
        <w:gridCol w:w="1078"/>
      </w:tblGrid>
      <w:tr w:rsidTr="009415DC" w:rsidR="003B1A3D" w:rsidRPr="00602DC4">
        <w:trPr>
          <w:trHeight w:val="1198"/>
          <w:jc w:val="center"/>
        </w:trPr>
        <w:tc>
          <w:tcPr>
            <w:tcW w:type="dxa" w:w="403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Rb</w:t>
            </w:r>
          </w:p>
        </w:tc>
        <w:tc>
          <w:tcPr>
            <w:tcW w:type="dxa" w:w="1434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Vjerovnik</w:t>
            </w:r>
          </w:p>
        </w:tc>
        <w:tc>
          <w:tcPr>
            <w:tcW w:type="dxa" w:w="1306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OIB</w:t>
            </w:r>
          </w:p>
        </w:tc>
        <w:tc>
          <w:tcPr>
            <w:tcW w:type="dxa" w:w="995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 w:rsidRPr="00602DC4">
              <w:rPr>
                <w:sz w:val="16"/>
                <w:szCs w:val="16"/>
              </w:rPr>
              <w:t>Utvrđena tražbina</w:t>
            </w:r>
          </w:p>
        </w:tc>
        <w:tc>
          <w:tcPr>
            <w:tcW w:type="dxa" w:w="856"/>
            <w:shd w:fill="auto" w:color="auto" w:val="clear"/>
            <w:noWrap/>
            <w:vAlign w:val="center"/>
            <w:hideMark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Otpis 70% utvrđene tražbine</w:t>
            </w:r>
          </w:p>
        </w:tc>
        <w:tc>
          <w:tcPr>
            <w:tcW w:type="dxa" w:w="944"/>
          </w:tcPr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Preostali iznos za namirenje</w:t>
            </w:r>
          </w:p>
        </w:tc>
        <w:tc>
          <w:tcPr>
            <w:tcW w:type="dxa" w:w="999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 w:rsidRPr="00602D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tromjesečnog anuiteta</w:t>
            </w:r>
          </w:p>
        </w:tc>
      </w:tr>
      <w:tr w:rsidTr="009415DC" w:rsidR="003B1A3D" w:rsidRPr="00602DC4">
        <w:trPr>
          <w:trHeight w:hRule="exact" w:val="987"/>
          <w:jc w:val="center"/>
        </w:trPr>
        <w:tc>
          <w:tcPr>
            <w:tcW w:type="dxa" w:w="403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434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HRVATSKI TELEKOM d.d.</w:t>
            </w:r>
          </w:p>
        </w:tc>
        <w:tc>
          <w:tcPr>
            <w:tcW w:type="dxa" w:w="1306"/>
            <w:shd w:themeFill="background1" w:fill="FFFFFF" w:color="auto" w:val="clear"/>
            <w:noWrap/>
            <w:vAlign w:val="center"/>
          </w:tcPr>
          <w:p w:rsidRDefault="003B1A3D" w:rsidP="009415DC" w:rsidR="003B1A3D" w:rsidRPr="00602DC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81793146560</w:t>
            </w:r>
          </w:p>
        </w:tc>
        <w:tc>
          <w:tcPr>
            <w:tcW w:type="dxa" w:w="995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4.657,71</w:t>
            </w:r>
          </w:p>
        </w:tc>
        <w:tc>
          <w:tcPr>
            <w:tcW w:type="dxa" w:w="856"/>
            <w:shd w:themeFill="background1" w:fill="FFFFFF" w:color="auto" w:val="clear"/>
            <w:noWrap/>
            <w:vAlign w:val="cente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3.260,40</w:t>
            </w:r>
          </w:p>
        </w:tc>
        <w:tc>
          <w:tcPr>
            <w:tcW w:type="dxa" w:w="944"/>
            <w:shd w:themeFill="background1" w:fill="FFFFFF" w:color="auto" w:val="clea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1.397,31</w:t>
            </w:r>
          </w:p>
        </w:tc>
        <w:tc>
          <w:tcPr>
            <w:tcW w:type="dxa" w:w="999"/>
            <w:shd w:themeFill="background1" w:fill="FFFFFF" w:color="auto" w:val="clear"/>
          </w:tcPr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</w:p>
          <w:p w:rsidRDefault="003B1A3D" w:rsidP="009415DC" w:rsidR="003B1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174,66</w:t>
            </w:r>
          </w:p>
        </w:tc>
      </w:tr>
    </w:tbl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Utvrđenu tražbinu </w:t>
      </w:r>
      <w:r w:rsidRPr="00843CFA">
        <w:rPr>
          <w:rFonts w:hAnsi="Times New Roman" w:ascii="Times New Roman"/>
          <w:sz w:val="24"/>
          <w:szCs w:val="24"/>
        </w:rPr>
        <w:t xml:space="preserve">prema vjerovniku </w:t>
      </w:r>
      <w:r>
        <w:rPr>
          <w:rFonts w:hAnsi="Times New Roman" w:ascii="Times New Roman"/>
          <w:sz w:val="24"/>
          <w:szCs w:val="24"/>
        </w:rPr>
        <w:t xml:space="preserve">HRVATSKI TELEKOM d.d. </w:t>
      </w:r>
      <w:r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Pr="00843CFA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4.657,71 kuna dužnik će podmiriti na način </w:t>
      </w:r>
      <w:r w:rsidRPr="00DE4C06">
        <w:rPr>
          <w:rFonts w:hAnsi="Times New Roman" w:ascii="Times New Roman"/>
          <w:sz w:val="24"/>
          <w:szCs w:val="24"/>
        </w:rPr>
        <w:t>da se od utvrđene tražbine otpisuje</w:t>
      </w:r>
      <w:r>
        <w:rPr>
          <w:rFonts w:hAnsi="Times New Roman" w:ascii="Times New Roman"/>
          <w:sz w:val="24"/>
          <w:szCs w:val="24"/>
        </w:rPr>
        <w:t xml:space="preserve"> 70% iznosa iste tražbine od 3.260,40 kuna. Preostali iznos tražbine </w:t>
      </w:r>
      <w:r>
        <w:rPr>
          <w:rFonts w:hAnsi="Times New Roman" w:ascii="Times New Roman"/>
          <w:color w:val="000000"/>
          <w:sz w:val="24"/>
          <w:szCs w:val="24"/>
        </w:rPr>
        <w:t xml:space="preserve"> koji iznosi 1.397,31 kuna dužnik će</w:t>
      </w:r>
      <w:r w:rsidRPr="00D46A5F">
        <w:rPr>
          <w:rFonts w:hAnsi="Times New Roman" w:ascii="Times New Roman"/>
          <w:color w:val="000000"/>
          <w:sz w:val="24"/>
          <w:szCs w:val="24"/>
        </w:rPr>
        <w:t xml:space="preserve"> otplatiti </w:t>
      </w:r>
      <w:r>
        <w:rPr>
          <w:rFonts w:hAnsi="Times New Roman" w:ascii="Times New Roman"/>
          <w:sz w:val="24"/>
          <w:szCs w:val="24"/>
        </w:rPr>
        <w:t xml:space="preserve">u 8 jednakih tromjesečnih anuiteta, svaki u iznosu od 174,66 kuna. </w:t>
      </w:r>
      <w:r w:rsidRPr="00843CFA">
        <w:rPr>
          <w:rFonts w:hAnsi="Times New Roman" w:ascii="Times New Roman"/>
          <w:sz w:val="24"/>
          <w:szCs w:val="24"/>
        </w:rPr>
        <w:t>Prv</w:t>
      </w:r>
      <w:r>
        <w:rPr>
          <w:rFonts w:hAnsi="Times New Roman" w:ascii="Times New Roman"/>
          <w:sz w:val="24"/>
          <w:szCs w:val="24"/>
        </w:rPr>
        <w:t xml:space="preserve">i tromjesečni anuitet otplate dugovanja </w:t>
      </w:r>
      <w:r w:rsidRPr="00843CFA">
        <w:rPr>
          <w:rFonts w:hAnsi="Times New Roman" w:ascii="Times New Roman"/>
          <w:sz w:val="24"/>
          <w:szCs w:val="24"/>
        </w:rPr>
        <w:t xml:space="preserve">dospijeva </w:t>
      </w:r>
      <w:r>
        <w:rPr>
          <w:rFonts w:hAnsi="Times New Roman" w:ascii="Times New Roman"/>
          <w:sz w:val="24"/>
          <w:szCs w:val="24"/>
        </w:rPr>
        <w:t xml:space="preserve">u roku od 3 mjeseca od dana pravomoćnosti rješenja suda kojim se odobrava sklopljena predstečajna nagodba, a svaki slijedeći anuitet dospijeva u roku od tri mjeseca od dana dospijeća prethodnog anuiteta. 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t xml:space="preserve">III. Sklapanjem ove predstečajne nagodbe dužnik se obvezuje na ispunjenje prioritetnih tražbina sukladno izmijenjenom planu restrukturiranja od 09. ožujka 2015. godine. 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t>IV.  Stranke su suglasne da dužnik ima obvezu izvršiti isplate iznosa određenih u točci II. ove nagodbe u rokovima koji su predviđeni u točci II. te njenim pripadajućim dijelovima.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t xml:space="preserve">V. Stranke ove nagodbe suglasne su da ako dužnik ne izvrši isplatu iznosa određenih točkom II. ove nagodbe i njenim pripadajućim dijelovima, u rokovima iz istih, da je svaki od vjerovnika temeljem ove predstečajne nagodbe kao ovršne isprave, ovlašten zatražiti prisilnu neposrednu naplatu svoje tražbine na cjelokupnoj pokretnoj i nepokretnoj imovini, uključujući i na tražbinama dužnika prema bankama po bilo kojem žiro-računu, a radi neposrednog namirenje svoje tražbine. 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lastRenderedPageBreak/>
        <w:t>VI. Temeljem ove predstečajne nagodbe dužnik se oslobađa obveze isplate vjerovnicima iznosa većeg od postotka koji je prihvaćen ovom nagodbom, a rokovi plaćanja odgađaju se u skladu s nagodbom.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t xml:space="preserve">VII. U odnosu na tražbine vjerovnika koje su utvrđene u postupku predstečajne nagodbe i obuhvaćene ovom predstečajnom nagodbom, ovršni i upravni postupci pokrenuti prije otvaranja postupka predstečajne nagodbe će se obustaviti, a u parničnim postupcima pokrenutim prije otvaranja predstečajne nagodbe, nadležni sud će odlukom odbaciti tužbu, na prijedlog dužnika, a nakon pravomoćnosti rješenja o potvrdi predstečajne nagodbe nadležnog Trgovačkog suda. </w:t>
      </w:r>
    </w:p>
    <w:p w:rsidRDefault="003B1A3D" w:rsidP="003B1A3D" w:rsidR="003B1A3D" w:rsidRPr="0022599F">
      <w:pPr>
        <w:pStyle w:val="Bezproreda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22599F">
        <w:rPr>
          <w:rFonts w:hAnsi="Times New Roman" w:ascii="Times New Roman"/>
          <w:sz w:val="24"/>
          <w:szCs w:val="24"/>
        </w:rPr>
        <w:t xml:space="preserve">VIII. </w:t>
      </w:r>
      <w:r w:rsidRPr="0022599F">
        <w:rPr>
          <w:rFonts w:eastAsia="Arial Unicode MS" w:hAnsi="Times New Roman" w:ascii="Times New Roman"/>
          <w:kern w:val="2"/>
          <w:sz w:val="24"/>
          <w:szCs w:val="24"/>
        </w:rPr>
        <w:t xml:space="preserve">Nakon što su stranke pročitale tekst nagodbe, suglasnost s njenim sadržajem potvrđuju vlastoručnim potpisima kojim se činom smatra da je nagodba sklopljena. </w:t>
      </w:r>
    </w:p>
    <w:p w:rsidRDefault="003B1A3D" w:rsidP="003B1A3D" w:rsidR="003B1A3D" w:rsidRPr="0022599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2599F">
        <w:rPr>
          <w:rFonts w:eastAsia="Arial Unicode MS" w:hAnsi="Times New Roman" w:ascii="Times New Roman"/>
          <w:kern w:val="2"/>
          <w:sz w:val="24"/>
          <w:szCs w:val="24"/>
        </w:rPr>
        <w:t>IX.</w:t>
      </w:r>
      <w:r>
        <w:rPr>
          <w:rFonts w:eastAsia="Arial Unicode MS" w:hAnsi="Times New Roman" w:ascii="Times New Roman"/>
          <w:kern w:val="2"/>
          <w:sz w:val="24"/>
          <w:szCs w:val="24"/>
        </w:rPr>
        <w:t xml:space="preserve"> </w:t>
      </w:r>
      <w:r w:rsidRPr="0022599F">
        <w:rPr>
          <w:rFonts w:eastAsia="Arial Unicode MS" w:hAnsi="Times New Roman" w:ascii="Times New Roman"/>
          <w:kern w:val="2"/>
          <w:sz w:val="24"/>
          <w:szCs w:val="24"/>
        </w:rPr>
        <w:t>Ova sudska nagodba, sukladno čl. 66. st. 13. ZFPPN-a ima snagu ovršne isprave za sve vjerovnike čije tražbine su utvrđene i razlučne vjerovnike ako su se odrekli svog prava na odvojeno namirenje. U slučaju postupaka nadležan je Trgovački sud u Splitu.</w:t>
      </w:r>
    </w:p>
    <w:p w:rsidRDefault="003B1A3D" w:rsidP="003B1A3D" w:rsidR="003B1A3D" w:rsidRPr="006F1C82">
      <w:pPr>
        <w:pStyle w:val="Bezproreda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7C49FD" w:rsidP="00665C1F" w:rsidR="007C49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F19B4" w:rsidP="000F19B4" w:rsidR="00F95106" w:rsidRPr="0068315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83151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 w:rsidR="007F4B4C" w:rsidRPr="00683151">
        <w:rPr>
          <w:rFonts w:hAnsi="Times New Roman" w:ascii="Times New Roman"/>
          <w:sz w:val="24"/>
          <w:szCs w:val="24"/>
        </w:rPr>
        <w:t xml:space="preserve">  </w:t>
      </w:r>
      <w:r w:rsidR="00F95106" w:rsidRPr="00683151">
        <w:rPr>
          <w:rFonts w:hAnsi="Times New Roman" w:ascii="Times New Roman"/>
          <w:sz w:val="24"/>
          <w:szCs w:val="24"/>
        </w:rPr>
        <w:t>Obrazloženje</w:t>
      </w:r>
    </w:p>
    <w:p w:rsidRDefault="00F95106" w:rsidP="004A3433" w:rsidR="00F95106">
      <w:pPr>
        <w:pStyle w:val="Bezproreda"/>
        <w:rPr>
          <w:rFonts w:hAnsi="Times New Roman" w:ascii="Times New Roman"/>
          <w:sz w:val="24"/>
          <w:szCs w:val="24"/>
        </w:rPr>
      </w:pPr>
    </w:p>
    <w:p w:rsidRDefault="007B4608" w:rsidP="00FC2607" w:rsidR="00D77DAF">
      <w:pPr>
        <w:ind w:firstLine="708"/>
        <w:jc w:val="both"/>
      </w:pPr>
      <w:r>
        <w:t xml:space="preserve">Rješenjem Nagodbenog vijeća ST01 Financijske agencije, Regionalnog centra Split, </w:t>
      </w:r>
      <w:r w:rsidRPr="004771D8">
        <w:t xml:space="preserve">Klasa: </w:t>
      </w:r>
      <w:r>
        <w:t>Klasa:</w:t>
      </w:r>
      <w:r w:rsidRPr="007F56FD">
        <w:t xml:space="preserve">UP - I/110/07/14-01/7390, Ur. br: 04-06-14-7390-17 od  </w:t>
      </w:r>
      <w:r>
        <w:t xml:space="preserve">31. prosinca </w:t>
      </w:r>
      <w:r w:rsidRPr="007F56FD">
        <w:t>2014</w:t>
      </w:r>
      <w:r>
        <w:t xml:space="preserve">. godine </w:t>
      </w:r>
      <w:r w:rsidR="00D77DAF">
        <w:rPr>
          <w:lang w:val="de-DE"/>
        </w:rPr>
        <w:t xml:space="preserve">povodom prijedloga predlagatelja- dužnika </w:t>
      </w:r>
      <w:r>
        <w:t xml:space="preserve">GORAN BEBIĆ vl.obrta PO BOTA, Šubićeva 2, Split, OIB: 25272976311 </w:t>
      </w:r>
      <w:r w:rsidR="00D77DAF">
        <w:rPr>
          <w:lang w:val="de-DE"/>
        </w:rPr>
        <w:t xml:space="preserve">otvoren je postupak predstečajne nagodbe nad dužnikom </w:t>
      </w:r>
      <w:r>
        <w:t>GORAN BEBIĆ vl.obrta PO BOTA, Šubićeva 2, Split, OIB: 25272976311</w:t>
      </w:r>
      <w:r w:rsidR="00665C1F">
        <w:t>.</w:t>
      </w:r>
    </w:p>
    <w:p w:rsidRDefault="00FC2607" w:rsidP="00FC2607" w:rsidR="00FC2607">
      <w:pPr>
        <w:ind w:firstLine="708"/>
        <w:jc w:val="both"/>
        <w:rPr>
          <w:lang w:val="de-DE"/>
        </w:rPr>
      </w:pPr>
    </w:p>
    <w:p w:rsidRDefault="002D6726" w:rsidP="007B4608" w:rsidR="007B4608">
      <w:pPr>
        <w:autoSpaceDE w:val="false"/>
        <w:autoSpaceDN w:val="false"/>
        <w:adjustRightInd w:val="false"/>
        <w:ind w:firstLine="708"/>
        <w:jc w:val="both"/>
      </w:pPr>
      <w:r>
        <w:t xml:space="preserve">Rješenjem </w:t>
      </w:r>
      <w:r w:rsidR="007B4608">
        <w:t xml:space="preserve">Nagodbenog vijeća ST01 Financijske agencije, Regionalnog centra Split, </w:t>
      </w:r>
      <w:r w:rsidR="007B4608" w:rsidRPr="004771D8">
        <w:t xml:space="preserve">Klasa: </w:t>
      </w:r>
      <w:r w:rsidR="007B4608" w:rsidRPr="007F56FD">
        <w:t xml:space="preserve">Klasa: UP - I/110/07/14-01/7390, Ur. br: 04-06-15-7390-43 od 06. ožujka 2015. godine </w:t>
      </w:r>
      <w:r w:rsidR="007B4608">
        <w:t xml:space="preserve"> u ovom postupku utvrđene tražbine vjerovnika sa pravom glasa u ukupnom iznosu od </w:t>
      </w:r>
      <w:r w:rsidR="007B4608" w:rsidRPr="007F56FD">
        <w:t xml:space="preserve">667.830,82 </w:t>
      </w:r>
      <w:r w:rsidR="007B4608" w:rsidRPr="002F6620">
        <w:t xml:space="preserve">kn, ukupan iznos osporenih tražbina </w:t>
      </w:r>
      <w:r w:rsidR="007B4608">
        <w:t>0,00</w:t>
      </w:r>
      <w:r w:rsidR="007B4608" w:rsidRPr="004771D8">
        <w:t xml:space="preserve"> </w:t>
      </w:r>
      <w:r w:rsidR="007B4608" w:rsidRPr="002F6620">
        <w:t>kuna.</w:t>
      </w:r>
      <w:r w:rsidR="007B4608">
        <w:t xml:space="preserve"> </w:t>
      </w:r>
    </w:p>
    <w:p w:rsidRDefault="002D6726" w:rsidP="007B4608" w:rsidR="00234C9C" w:rsidRPr="00264F2C">
      <w:pPr>
        <w:autoSpaceDE w:val="false"/>
        <w:autoSpaceDN w:val="false"/>
        <w:adjustRightInd w:val="false"/>
        <w:ind w:firstLine="708"/>
        <w:jc w:val="both"/>
        <w:rPr>
          <w:color w:val="FF0000"/>
        </w:rPr>
      </w:pPr>
      <w:r w:rsidRPr="00264F2C">
        <w:rPr>
          <w:color w:val="FF0000"/>
        </w:rPr>
        <w:t xml:space="preserve"> </w:t>
      </w:r>
    </w:p>
    <w:p w:rsidRDefault="00296A76" w:rsidP="00D77DAF" w:rsidR="00D77DAF">
      <w:pPr>
        <w:ind w:firstLine="708"/>
        <w:jc w:val="both"/>
        <w:rPr>
          <w:lang w:val="de-DE"/>
        </w:rPr>
      </w:pPr>
      <w:r>
        <w:t xml:space="preserve">Rješenjem </w:t>
      </w:r>
      <w:r w:rsidR="007B4608">
        <w:t>Nagodbenog vijeća ST01 Financijske agencije, Regionalnog centra Split, Klasa: Klasa: UP-</w:t>
      </w:r>
      <w:r w:rsidR="007B4608" w:rsidRPr="004771D8">
        <w:t>I/110/07/14-01/</w:t>
      </w:r>
      <w:r w:rsidR="007B4608">
        <w:t>7390</w:t>
      </w:r>
      <w:r w:rsidR="007B4608" w:rsidRPr="004771D8">
        <w:t>, Ur. br: 04-06-15-</w:t>
      </w:r>
      <w:r w:rsidR="007B4608">
        <w:t>7390</w:t>
      </w:r>
      <w:r w:rsidR="007B4608" w:rsidRPr="004771D8">
        <w:t>-</w:t>
      </w:r>
      <w:r w:rsidR="007B4608">
        <w:t>56</w:t>
      </w:r>
      <w:r w:rsidR="007B4608" w:rsidRPr="004771D8">
        <w:t xml:space="preserve"> od </w:t>
      </w:r>
      <w:r w:rsidR="007B4608">
        <w:t>10. travnja</w:t>
      </w:r>
      <w:r w:rsidR="007B4608" w:rsidRPr="004771D8">
        <w:t xml:space="preserve"> 2015. godine  </w:t>
      </w:r>
      <w:r w:rsidR="00D77DAF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>
        <w:rPr>
          <w:lang w:val="de-DE"/>
        </w:rPr>
        <w:t xml:space="preserve">odnosno ukupan iznos glasova za prihvaćanje plana financijskog restrukturiranja iznosi </w:t>
      </w:r>
      <w:r w:rsidR="007B4608" w:rsidRPr="007B4608">
        <w:rPr>
          <w:lang w:val="de-DE"/>
        </w:rPr>
        <w:t xml:space="preserve">589.372,53 </w:t>
      </w:r>
      <w:r w:rsidR="007C49FD" w:rsidRPr="007B4608">
        <w:rPr>
          <w:lang w:val="de-DE"/>
        </w:rPr>
        <w:t>kuna</w:t>
      </w:r>
      <w:r w:rsidR="007C49FD">
        <w:rPr>
          <w:lang w:val="de-DE"/>
        </w:rPr>
        <w:t xml:space="preserve"> </w:t>
      </w:r>
      <w:r w:rsidR="007D4D6B">
        <w:rPr>
          <w:lang w:val="de-DE"/>
        </w:rPr>
        <w:t xml:space="preserve">od ukupno utvrđenih tražbina </w:t>
      </w:r>
      <w:r w:rsidR="0032188B">
        <w:rPr>
          <w:lang w:val="de-DE"/>
        </w:rPr>
        <w:t xml:space="preserve">vjerovnika </w:t>
      </w:r>
      <w:r w:rsidR="007D4D6B">
        <w:rPr>
          <w:lang w:val="de-DE"/>
        </w:rPr>
        <w:t xml:space="preserve">u iznosu </w:t>
      </w:r>
      <w:r w:rsidR="0032188B">
        <w:rPr>
          <w:lang w:val="de-DE"/>
        </w:rPr>
        <w:t xml:space="preserve">od </w:t>
      </w:r>
      <w:r w:rsidR="007B4608" w:rsidRPr="007B4608">
        <w:rPr>
          <w:lang w:val="de-DE"/>
        </w:rPr>
        <w:t xml:space="preserve">667.830,82 </w:t>
      </w:r>
      <w:r w:rsidR="007D4D6B">
        <w:rPr>
          <w:lang w:val="de-DE"/>
        </w:rPr>
        <w:t xml:space="preserve">kn za koje vjerovnici imaju pravo glasa), </w:t>
      </w:r>
      <w:r w:rsidR="00D77DAF">
        <w:rPr>
          <w:lang w:val="de-DE"/>
        </w:rPr>
        <w:t>radi čega se sukladno čl. 63. Zakona o financijskom poslovanju i predstečajnoj nagodbi proglašava da se plan financijskog rest</w:t>
      </w:r>
      <w:r w:rsidR="008A168D">
        <w:rPr>
          <w:lang w:val="de-DE"/>
        </w:rPr>
        <w:t xml:space="preserve">rukturiranja smatra prihvaćenim (list spisa </w:t>
      </w:r>
      <w:r w:rsidR="007B4608">
        <w:rPr>
          <w:lang w:val="de-DE"/>
        </w:rPr>
        <w:t>64-67</w:t>
      </w:r>
      <w:r w:rsidR="008A168D">
        <w:rPr>
          <w:lang w:val="de-DE"/>
        </w:rPr>
        <w:t xml:space="preserve"> spisa).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>Sve naprijed navedeno je utvrđeno pregledom naprijed označenih rješenja Financijske agencije.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 xml:space="preserve">Nakon prihvaćanja plana financijskog restrukturiranja, dužnik </w:t>
      </w:r>
      <w:r w:rsidR="007B4608">
        <w:t xml:space="preserve">GORAN BEBIĆ vl.obrta PO BOTA, Šubićeva 2, Split, OIB: 25272976311 </w:t>
      </w:r>
      <w:r w:rsidR="007B4608">
        <w:rPr>
          <w:lang w:val="de-DE"/>
        </w:rPr>
        <w:t>podnio</w:t>
      </w:r>
      <w:r>
        <w:rPr>
          <w:lang w:val="de-DE"/>
        </w:rPr>
        <w:t xml:space="preserve"> je ovom sudu prijedlog za sklapanje predstečajne nagodbe.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 w:rsidRPr="004A3433">
      <w:pPr>
        <w:ind w:firstLine="708"/>
        <w:jc w:val="both"/>
        <w:rPr>
          <w:lang w:val="de-DE"/>
        </w:rPr>
      </w:pPr>
      <w:r>
        <w:rPr>
          <w:lang w:val="de-DE"/>
        </w:rPr>
        <w:t xml:space="preserve">Ročište radi sklapanja predstečajne nagodbe održano je kod ovog suda </w:t>
      </w:r>
      <w:r w:rsidR="007B4608">
        <w:rPr>
          <w:lang w:val="de-DE"/>
        </w:rPr>
        <w:t>11. rujna</w:t>
      </w:r>
      <w:r w:rsidR="00CC5B83">
        <w:rPr>
          <w:lang w:val="de-DE"/>
        </w:rPr>
        <w:t xml:space="preserve"> 2015. godine.</w:t>
      </w:r>
    </w:p>
    <w:p w:rsidRDefault="002062AB" w:rsidP="009F1468" w:rsidR="002062AB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1E6A0A" w:rsidR="001E6A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de-DE"/>
        </w:rPr>
      </w:pPr>
      <w:r w:rsidRPr="00803F44">
        <w:rPr>
          <w:rFonts w:hAnsi="Times New Roman" w:ascii="Times New Roman"/>
          <w:sz w:val="24"/>
          <w:szCs w:val="24"/>
          <w:lang w:val="de-DE"/>
        </w:rPr>
        <w:t>Na ročištu za sklapanje predstečajne nagodbe svoj pristanak za sklapanje nagodbe</w:t>
      </w:r>
      <w:r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264F2C">
        <w:rPr>
          <w:rFonts w:hAnsi="Times New Roman" w:ascii="Times New Roman"/>
          <w:sz w:val="24"/>
          <w:szCs w:val="24"/>
          <w:lang w:val="de-DE"/>
        </w:rPr>
        <w:t>dali su vjerovnici</w:t>
      </w:r>
      <w:r w:rsidR="007C49FD">
        <w:rPr>
          <w:rFonts w:hAnsi="Times New Roman" w:ascii="Times New Roman"/>
          <w:sz w:val="24"/>
          <w:szCs w:val="24"/>
          <w:lang w:val="de-DE"/>
        </w:rPr>
        <w:t xml:space="preserve"> Republika Hrvatska-</w:t>
      </w:r>
      <w:r w:rsidR="007229F6">
        <w:rPr>
          <w:rFonts w:hAnsi="Times New Roman" w:ascii="Times New Roman"/>
          <w:sz w:val="24"/>
          <w:szCs w:val="24"/>
          <w:lang w:val="de-DE"/>
        </w:rPr>
        <w:t xml:space="preserve">Ministarstvo financija, Porezna uprava, OIB: </w:t>
      </w:r>
      <w:r w:rsidR="007229F6" w:rsidRPr="007229F6">
        <w:rPr>
          <w:rFonts w:hAnsi="Times New Roman" w:ascii="Times New Roman"/>
          <w:sz w:val="24"/>
          <w:szCs w:val="24"/>
          <w:lang w:val="de-DE"/>
        </w:rPr>
        <w:t>18683136487</w:t>
      </w:r>
      <w:r w:rsidR="00AC52D2" w:rsidRPr="001D5FAF">
        <w:rPr>
          <w:rFonts w:hAnsi="Times New Roman" w:ascii="Times New Roman"/>
          <w:sz w:val="24"/>
          <w:szCs w:val="24"/>
          <w:lang w:val="de-DE"/>
        </w:rPr>
        <w:t xml:space="preserve">, </w:t>
      </w:r>
      <w:r w:rsidR="007C49FD">
        <w:rPr>
          <w:rFonts w:hAnsi="Times New Roman" w:ascii="Times New Roman"/>
          <w:sz w:val="24"/>
          <w:szCs w:val="24"/>
          <w:lang w:val="de-DE"/>
        </w:rPr>
        <w:lastRenderedPageBreak/>
        <w:t xml:space="preserve">čija tražbina </w:t>
      </w:r>
      <w:r>
        <w:rPr>
          <w:rFonts w:hAnsi="Times New Roman" w:ascii="Times New Roman"/>
          <w:sz w:val="24"/>
          <w:szCs w:val="24"/>
          <w:lang w:val="de-DE"/>
        </w:rPr>
        <w:t xml:space="preserve"> za glasovanje  iznosi </w:t>
      </w:r>
      <w:r w:rsidR="007B4608">
        <w:rPr>
          <w:rFonts w:hAnsi="Times New Roman" w:ascii="Times New Roman"/>
          <w:sz w:val="24"/>
          <w:szCs w:val="24"/>
          <w:lang w:val="de-DE"/>
        </w:rPr>
        <w:t>589.372,53</w:t>
      </w:r>
      <w:r w:rsidR="007229F6">
        <w:rPr>
          <w:rFonts w:eastAsia="Times New Roman" w:hAnsi="Times New Roman" w:ascii="Times New Roman"/>
          <w:color w:val="000000"/>
          <w:sz w:val="18"/>
          <w:szCs w:val="18"/>
          <w:lang w:val="en-US"/>
        </w:rPr>
        <w:t xml:space="preserve"> </w:t>
      </w:r>
      <w:r w:rsidR="007C49FD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  <w:lang w:val="de-DE"/>
        </w:rPr>
        <w:t>,</w:t>
      </w:r>
      <w:r w:rsidR="00264F2C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>a koji navedeni iznos</w:t>
      </w:r>
      <w:r w:rsidRPr="00C02FF4">
        <w:rPr>
          <w:rFonts w:hAnsi="Times New Roman" w:ascii="Times New Roman"/>
          <w:sz w:val="24"/>
          <w:szCs w:val="24"/>
          <w:lang w:val="de-DE"/>
        </w:rPr>
        <w:t xml:space="preserve"> prelaz</w:t>
      </w:r>
      <w:r w:rsidR="007B4608">
        <w:rPr>
          <w:rFonts w:hAnsi="Times New Roman" w:ascii="Times New Roman"/>
          <w:sz w:val="24"/>
          <w:szCs w:val="24"/>
          <w:lang w:val="de-DE"/>
        </w:rPr>
        <w:t>i</w:t>
      </w:r>
      <w:r w:rsidRPr="00C02FF4">
        <w:rPr>
          <w:rFonts w:hAnsi="Times New Roman" w:ascii="Times New Roman"/>
          <w:sz w:val="24"/>
          <w:szCs w:val="24"/>
          <w:lang w:val="de-DE"/>
        </w:rPr>
        <w:t xml:space="preserve"> 2/3 vrijednosti svih utvrđenih tražbina</w:t>
      </w:r>
      <w:r>
        <w:rPr>
          <w:rFonts w:hAnsi="Times New Roman" w:ascii="Times New Roman"/>
          <w:sz w:val="24"/>
          <w:szCs w:val="24"/>
          <w:lang w:val="de-DE"/>
        </w:rPr>
        <w:t>.</w:t>
      </w:r>
    </w:p>
    <w:p w:rsidRDefault="00AC52D2" w:rsidP="001E6A0A" w:rsidR="00AC52D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D77DAF" w:rsidP="00571E7C" w:rsidR="00D77DAF">
      <w:pPr>
        <w:ind w:firstLine="708"/>
        <w:jc w:val="both"/>
        <w:rPr>
          <w:lang w:val="de-DE"/>
        </w:rPr>
      </w:pPr>
      <w:r>
        <w:rPr>
          <w:lang w:val="de-DE"/>
        </w:rPr>
        <w:t>Tražbin</w:t>
      </w:r>
      <w:r w:rsidR="00794C41">
        <w:rPr>
          <w:lang w:val="de-DE"/>
        </w:rPr>
        <w:t>a</w:t>
      </w:r>
      <w:r>
        <w:rPr>
          <w:lang w:val="de-DE"/>
        </w:rPr>
        <w:t xml:space="preserve"> vjerovnika koji </w:t>
      </w:r>
      <w:r w:rsidR="007B4608">
        <w:rPr>
          <w:lang w:val="de-DE"/>
        </w:rPr>
        <w:t>je dao</w:t>
      </w:r>
      <w:r>
        <w:rPr>
          <w:lang w:val="de-DE"/>
        </w:rPr>
        <w:t xml:space="preserve"> svoj pristanak za sklapanje predstečajne nagodbe čin</w:t>
      </w:r>
      <w:r w:rsidR="00794C41">
        <w:rPr>
          <w:lang w:val="de-DE"/>
        </w:rPr>
        <w:t>i</w:t>
      </w:r>
      <w:r>
        <w:rPr>
          <w:lang w:val="de-DE"/>
        </w:rPr>
        <w:t xml:space="preserve"> potrebnu ve</w:t>
      </w:r>
      <w:r w:rsidR="00264F2C">
        <w:rPr>
          <w:lang w:val="de-DE"/>
        </w:rPr>
        <w:t>ći</w:t>
      </w:r>
      <w:r>
        <w:rPr>
          <w:lang w:val="de-DE"/>
        </w:rPr>
        <w:t>nu iz čl. 63. ZFPPN.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>
        <w:rPr>
          <w:lang w:val="de-DE"/>
        </w:rPr>
        <w:t xml:space="preserve">Radi svega izloženog, temeljem odredbi čl. 66. ZFPPN odlučeno je kao u izreci ovog rješenja.  </w:t>
      </w:r>
    </w:p>
    <w:p w:rsidRDefault="00D77DAF" w:rsidP="00D77DAF" w:rsidR="00D77DAF">
      <w:pPr>
        <w:ind w:firstLine="708"/>
        <w:jc w:val="both"/>
        <w:rPr>
          <w:lang w:val="de-DE"/>
        </w:rPr>
      </w:pPr>
    </w:p>
    <w:p w:rsidRDefault="00D77DAF" w:rsidP="00D77DAF" w:rsidR="00D77DAF">
      <w:pPr>
        <w:jc w:val="both"/>
      </w:pPr>
    </w:p>
    <w:p w:rsidRDefault="00D77DAF" w:rsidP="00D77DAF" w:rsidR="00D77DAF" w:rsidRPr="003453CA">
      <w:pPr>
        <w:jc w:val="center"/>
      </w:pPr>
      <w:r w:rsidRPr="003453CA">
        <w:t xml:space="preserve">U Splitu, </w:t>
      </w:r>
      <w:r w:rsidR="007B4608">
        <w:t>11. rujna</w:t>
      </w:r>
      <w:r w:rsidR="00CC5B83">
        <w:t xml:space="preserve"> 2015. godine </w:t>
      </w:r>
    </w:p>
    <w:p w:rsidRDefault="00D77DAF" w:rsidP="00D77DAF" w:rsidR="00D77DAF" w:rsidRPr="003453CA">
      <w:pPr>
        <w:jc w:val="center"/>
      </w:pPr>
    </w:p>
    <w:p w:rsidRDefault="005F08FB" w:rsidP="00CC5B83" w:rsidR="00FC2607">
      <w:pPr>
        <w:pStyle w:val="Bezproreda"/>
        <w:ind w:left="708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53CA">
        <w:t xml:space="preserve">                                                                                                                </w:t>
      </w:r>
      <w:r w:rsidR="00DC7D3E" w:rsidRPr="003453CA">
        <w:t xml:space="preserve">   </w:t>
      </w:r>
      <w:r w:rsidR="002E018C" w:rsidRPr="003453C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B4034C" w:rsidRPr="003453CA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1E6A0A">
        <w:rPr>
          <w:rFonts w:eastAsia="Times New Roman" w:hAnsi="Times New Roman" w:ascii="Times New Roman"/>
          <w:sz w:val="24"/>
          <w:szCs w:val="24"/>
          <w:lang w:eastAsia="hr-HR"/>
        </w:rPr>
        <w:t xml:space="preserve">SUDAC </w:t>
      </w:r>
    </w:p>
    <w:p w:rsidRDefault="001E6A0A" w:rsidP="00B4034C" w:rsidR="001E6A0A">
      <w:pPr>
        <w:pStyle w:val="Bezproreda"/>
        <w:ind w:left="708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E6A0A" w:rsidP="00B4034C" w:rsidR="001E6A0A" w:rsidRPr="003453CA">
      <w:pPr>
        <w:pStyle w:val="Bezproreda"/>
        <w:ind w:left="7080"/>
        <w:rPr>
          <w:rFonts w:hAnsi="Times New Roman" w:ascii="Times New Roman"/>
          <w:sz w:val="24"/>
          <w:szCs w:val="24"/>
        </w:rPr>
      </w:pPr>
    </w:p>
    <w:p w:rsidRDefault="002E018C" w:rsidP="001E6A0A" w:rsidR="005F08FB">
      <w:pPr>
        <w:pStyle w:val="Bezproreda"/>
        <w:jc w:val="right"/>
      </w:pPr>
      <w:r w:rsidRPr="004A343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4A3433" w:rsidRPr="004A3433">
        <w:rPr>
          <w:rFonts w:hAnsi="Times New Roman" w:ascii="Times New Roman"/>
          <w:sz w:val="24"/>
          <w:szCs w:val="24"/>
        </w:rPr>
        <w:t>Mikulić</w:t>
      </w:r>
    </w:p>
    <w:p w:rsidRDefault="00247060" w:rsidP="005F08FB" w:rsidR="00247060">
      <w:pPr>
        <w:jc w:val="both"/>
      </w:pPr>
    </w:p>
    <w:p w:rsidRDefault="00247060" w:rsidP="005F08FB" w:rsidR="00247060">
      <w:pPr>
        <w:jc w:val="both"/>
      </w:pPr>
    </w:p>
    <w:p w:rsidRDefault="005F08FB" w:rsidP="005F08FB" w:rsidR="005F08FB">
      <w:pPr>
        <w:jc w:val="both"/>
      </w:pPr>
    </w:p>
    <w:p w:rsidRDefault="005F08FB" w:rsidP="005F08FB" w:rsidR="005F08FB">
      <w:pPr>
        <w:jc w:val="both"/>
      </w:pPr>
      <w:r>
        <w:t>POUKA O PRAVNOM LIJEKU: Protiv ovog rješenja može se izjaviti žalba u roku od osam (8) dana. Žalba se podnosi Trgovačkom sudu u Splitu, Split, Sukoišanska 6, u tri primjerka, a o žalbi u drugom stupnju odlučuje Visoki tr</w:t>
      </w:r>
      <w:r w:rsidR="004A3433">
        <w:t>govački sud Republike Hrvatske.</w:t>
      </w:r>
    </w:p>
    <w:p w:rsidRDefault="005F08FB" w:rsidP="005F08FB" w:rsidR="005F08FB">
      <w:pPr>
        <w:jc w:val="both"/>
      </w:pPr>
    </w:p>
    <w:p w:rsidRDefault="005F08FB" w:rsidP="005F08FB" w:rsidR="005F08FB">
      <w:pPr>
        <w:jc w:val="both"/>
      </w:pPr>
      <w:r>
        <w:t>DNA:</w:t>
      </w:r>
    </w:p>
    <w:p w:rsidRDefault="005F08FB" w:rsidP="005F08FB" w:rsidR="005F08FB">
      <w:pPr>
        <w:jc w:val="both"/>
      </w:pPr>
    </w:p>
    <w:p w:rsidRDefault="005F08FB" w:rsidP="005F08FB" w:rsidR="005F08FB">
      <w:pPr>
        <w:jc w:val="both"/>
      </w:pPr>
      <w:r>
        <w:t xml:space="preserve">1. FINA Split, radi objave na web-stranicama </w:t>
      </w:r>
      <w:r w:rsidR="002C526A">
        <w:t xml:space="preserve">uz dopis i zapisnik od </w:t>
      </w:r>
      <w:r w:rsidR="007B4608">
        <w:t>11.09</w:t>
      </w:r>
      <w:r w:rsidR="00FA2957">
        <w:t>.2015.</w:t>
      </w:r>
    </w:p>
    <w:p w:rsidRDefault="005F08FB" w:rsidP="00234C9C" w:rsidR="00234C9C">
      <w:pPr>
        <w:autoSpaceDE w:val="false"/>
        <w:autoSpaceDN w:val="false"/>
        <w:adjustRightInd w:val="false"/>
        <w:rPr>
          <w:rFonts w:cs="ArialMT" w:eastAsia="Calibri" w:hAnsi="ArialMT" w:ascii="ArialMT"/>
          <w:sz w:val="20"/>
          <w:szCs w:val="20"/>
        </w:rPr>
      </w:pPr>
      <w:r>
        <w:t xml:space="preserve">2. </w:t>
      </w:r>
      <w:r w:rsidR="007229F6">
        <w:t>Obrtnom registru Split</w:t>
      </w:r>
    </w:p>
    <w:p w:rsidRDefault="00234C9C" w:rsidP="005F08FB" w:rsidR="00234C9C">
      <w:pPr>
        <w:jc w:val="both"/>
        <w:rPr>
          <w:rFonts w:cs="ArialMT" w:eastAsia="Calibri" w:hAnsi="ArialMT" w:ascii="ArialMT"/>
          <w:sz w:val="20"/>
          <w:szCs w:val="20"/>
        </w:rPr>
      </w:pPr>
    </w:p>
    <w:p w:rsidRDefault="005F08FB" w:rsidP="005F08FB" w:rsidR="005F08FB">
      <w:pPr>
        <w:jc w:val="both"/>
      </w:pPr>
      <w:r>
        <w:t xml:space="preserve">-rješenje istaknuti na </w:t>
      </w:r>
      <w:r w:rsidR="007229F6">
        <w:t>e-</w:t>
      </w:r>
      <w:r>
        <w:t>oglasnu ploču ovog suda</w:t>
      </w:r>
    </w:p>
    <w:p w:rsidRDefault="002E018C" w:rsidP="005F08FB" w:rsidR="002E018C">
      <w:pPr>
        <w:jc w:val="both"/>
      </w:pPr>
      <w:r>
        <w:t xml:space="preserve">- spis </w:t>
      </w:r>
    </w:p>
    <w:p w:rsidRDefault="0041467D" w:rsidR="0041467D"/>
    <w:sectPr w:rsidSect="006A18BA" w:rsidR="0041467D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B5F" w:rsidP="00784EC7" w:rsidR="00E26B5F">
      <w:r>
        <w:separator/>
      </w:r>
    </w:p>
  </w:endnote>
  <w:endnote w:id="0" w:type="continuationSeparator">
    <w:p w:rsidRDefault="00E26B5F" w:rsidP="00784EC7" w:rsidR="00E2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B5F" w:rsidP="00784EC7" w:rsidR="00E26B5F">
      <w:r>
        <w:separator/>
      </w:r>
    </w:p>
  </w:footnote>
  <w:footnote w:id="0" w:type="continuationSeparator">
    <w:p w:rsidRDefault="00E26B5F" w:rsidP="00784EC7" w:rsidR="00E2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EC7" w:rsidR="0078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40B3">
      <w:rPr>
        <w:noProof/>
      </w:rPr>
      <w:t>5</w:t>
    </w:r>
    <w:r>
      <w:fldChar w:fldCharType="end"/>
    </w:r>
  </w:p>
  <w:p w:rsidRDefault="00784EC7" w:rsidR="00784EC7">
    <w:pPr>
      <w:pStyle w:val="Zaglavlje"/>
    </w:pPr>
    <w:r>
      <w:tab/>
    </w:r>
    <w:r>
      <w:tab/>
      <w:t>4.Stpn-</w:t>
    </w:r>
    <w:r w:rsidR="007B4608">
      <w:t>46</w:t>
    </w:r>
    <w:r w:rsidR="00CC5B83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608" w:rsidP="007B4608" w:rsidR="007B4608">
    <w:pPr>
      <w:pStyle w:val="Zaglavlje"/>
      <w:jc w:val="right"/>
    </w:pPr>
    <w:r>
      <w:t>4. Stpn-46/2015</w:t>
    </w:r>
  </w:p>
  <w:p w:rsidRDefault="007B4608" w:rsidR="007B46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13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95EF1"/>
    <w:rsid w:val="001B17B3"/>
    <w:rsid w:val="001B4783"/>
    <w:rsid w:val="001D5FAF"/>
    <w:rsid w:val="001E6A0A"/>
    <w:rsid w:val="001F48F3"/>
    <w:rsid w:val="002062AB"/>
    <w:rsid w:val="0021312F"/>
    <w:rsid w:val="00234C9C"/>
    <w:rsid w:val="00235A46"/>
    <w:rsid w:val="00247060"/>
    <w:rsid w:val="00252151"/>
    <w:rsid w:val="002545C4"/>
    <w:rsid w:val="00260A1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4357"/>
    <w:rsid w:val="003453CA"/>
    <w:rsid w:val="00364CA8"/>
    <w:rsid w:val="00365307"/>
    <w:rsid w:val="0038209B"/>
    <w:rsid w:val="003B1A3D"/>
    <w:rsid w:val="003B3E73"/>
    <w:rsid w:val="0041467D"/>
    <w:rsid w:val="00416AA2"/>
    <w:rsid w:val="00492D4D"/>
    <w:rsid w:val="004A3433"/>
    <w:rsid w:val="004A5686"/>
    <w:rsid w:val="005040B3"/>
    <w:rsid w:val="00545223"/>
    <w:rsid w:val="00547B12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702CB"/>
    <w:rsid w:val="00884779"/>
    <w:rsid w:val="008A168D"/>
    <w:rsid w:val="008B33EB"/>
    <w:rsid w:val="008C25E7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70F9"/>
    <w:rsid w:val="00B617A1"/>
    <w:rsid w:val="00B717B6"/>
    <w:rsid w:val="00B83041"/>
    <w:rsid w:val="00B90811"/>
    <w:rsid w:val="00BC62F2"/>
    <w:rsid w:val="00BF548E"/>
    <w:rsid w:val="00C75E1F"/>
    <w:rsid w:val="00C924F6"/>
    <w:rsid w:val="00CC3683"/>
    <w:rsid w:val="00CC5B83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uiPriority w:val="99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uiPriority w:val="99"/>
    <w:semiHidden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uiPriority w:val="99"/>
    <w:semiHidden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0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0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0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0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uiPriority w:val="99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uiPriority w:val="99"/>
    <w:semiHidden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uiPriority w:val="99"/>
    <w:semiHidden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0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0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0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0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Bebić</izvorni_sadrzaj>
    <derivirana_varijabla naziv="DomainObject.Predmet.StrankaFormated_1">  Goran Bebić</derivirana_varijabla>
  </DomainObject.Predmet.StrankaFormated>
  <DomainObject.Predmet.StrankaFormatedOIB>
    <izvorni_sadrzaj>  Goran Bebić, OIB 25272976311</izvorni_sadrzaj>
    <derivirana_varijabla naziv="DomainObject.Predmet.StrankaFormatedOIB_1">  Goran Bebić, OIB 25272976311</derivirana_varijabla>
  </DomainObject.Predmet.StrankaFormatedOIB>
  <DomainObject.Predmet.StrankaFormatedWithAdress>
    <izvorni_sadrzaj> Goran Bebić, Šubićeva 2, 21000 Split</izvorni_sadrzaj>
    <derivirana_varijabla naziv="DomainObject.Predmet.StrankaFormatedWithAdress_1"> Goran Bebić, Šubićeva 2, 21000 Split</derivirana_varijabla>
  </DomainObject.Predmet.StrankaFormatedWithAdress>
  <DomainObject.Predmet.StrankaFormatedWithAdressOIB>
    <izvorni_sadrzaj> Goran Bebić, OIB 25272976311, Šubićeva 2, 21000 Split</izvorni_sadrzaj>
    <derivirana_varijabla naziv="DomainObject.Predmet.StrankaFormatedWithAdressOIB_1"> Goran Bebić, OIB 25272976311, Šubićeva 2, 21000 Split</derivirana_varijabla>
  </DomainObject.Predmet.StrankaFormatedWithAdressOIB>
  <DomainObject.Predmet.StrankaWithAdress>
    <izvorni_sadrzaj>Goran Bebić Šubićeva 2,21000 Split</izvorni_sadrzaj>
    <derivirana_varijabla naziv="DomainObject.Predmet.StrankaWithAdress_1">Goran Bebić Šubićeva 2,21000 Split</derivirana_varijabla>
  </DomainObject.Predmet.StrankaWithAdress>
  <DomainObject.Predmet.StrankaWithAdressOIB>
    <izvorni_sadrzaj>Goran Bebić, OIB 25272976311, Šubićeva 2,21000 Split</izvorni_sadrzaj>
    <derivirana_varijabla naziv="DomainObject.Predmet.StrankaWithAdressOIB_1">Goran Bebić, OIB 25272976311, Šubićeva 2,21000 Split</derivirana_varijabla>
  </DomainObject.Predmet.StrankaWithAdressOIB>
  <DomainObject.Predmet.StrankaNazivFormated>
    <izvorni_sadrzaj>Goran Bebić</izvorni_sadrzaj>
    <derivirana_varijabla naziv="DomainObject.Predmet.StrankaNazivFormated_1">Goran Bebić</derivirana_varijabla>
  </DomainObject.Predmet.StrankaNazivFormated>
  <DomainObject.Predmet.StrankaNazivFormatedOIB>
    <izvorni_sadrzaj>Goran Bebić, OIB 25272976311</izvorni_sadrzaj>
    <derivirana_varijabla naziv="DomainObject.Predmet.StrankaNazivFormatedOIB_1">Goran Bebić, OIB 25272976311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Goran Bebić</item>
    </izvorni_sadrzaj>
    <derivirana_varijabla naziv="DomainObject.Predmet.StrankaListFormated_1">
      <item>Goran Bebić</item>
    </derivirana_varijabla>
  </DomainObject.Predmet.StrankaListFormated>
  <DomainObject.Predmet.StrankaListFormatedOIB>
    <izvorni_sadrzaj>
      <item>Goran Bebić, OIB 25272976311</item>
    </izvorni_sadrzaj>
    <derivirana_varijabla naziv="DomainObject.Predmet.StrankaListFormatedOIB_1">
      <item>Goran Bebić, OIB 25272976311</item>
    </derivirana_varijabla>
  </DomainObject.Predmet.StrankaListFormatedOIB>
  <DomainObject.Predmet.StrankaListFormatedWithAdress>
    <izvorni_sadrzaj>
      <item>Goran Bebić, Šubićeva 2, 21000 Split</item>
    </izvorni_sadrzaj>
    <derivirana_varijabla naziv="DomainObject.Predmet.StrankaListFormatedWithAdress_1">
      <item>Goran Bebić, Šubićeva 2, 21000 Split</item>
    </derivirana_varijabla>
  </DomainObject.Predmet.StrankaListFormatedWithAdress>
  <DomainObject.Predmet.StrankaListFormatedWithAdressOIB>
    <izvorni_sadrzaj>
      <item>Goran Bebić, OIB 25272976311, Šubićeva 2, 21000 Split</item>
    </izvorni_sadrzaj>
    <derivirana_varijabla naziv="DomainObject.Predmet.StrankaListFormatedWithAdressOIB_1">
      <item>Goran Bebić, OIB 25272976311, Šubićeva 2, 21000 Split</item>
    </derivirana_varijabla>
  </DomainObject.Predmet.StrankaListFormatedWithAdressOIB>
  <DomainObject.Predmet.StrankaListNazivFormated>
    <izvorni_sadrzaj>
      <item>Goran Bebić</item>
    </izvorni_sadrzaj>
    <derivirana_varijabla naziv="DomainObject.Predmet.StrankaListNazivFormated_1">
      <item>Goran Bebić</item>
    </derivirana_varijabla>
  </DomainObject.Predmet.StrankaListNazivFormated>
  <DomainObject.Predmet.StrankaListNazivFormatedOIB>
    <izvorni_sadrzaj>
      <item>Goran Bebić, OIB 25272976311</item>
    </izvorni_sadrzaj>
    <derivirana_varijabla naziv="DomainObject.Predmet.StrankaListNazivFormatedOIB_1">
      <item>Goran Bebić, OIB 25272976311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Bebić</izvorni_sadrzaj>
    <derivirana_varijabla naziv="DomainObject.Predmet.StrankaIDrugi_1">Goran Bebić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Bebić, OIB 25272976311, Šubićeva 2, 21000 Split</izvorni_sadrzaj>
    <derivirana_varijabla naziv="DomainObject.Predmet.StrankaIDrugiAdressOIB_1">Goran Bebić, OIB 25272976311, Šubićeva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Bebić</item>
    </izvorni_sadrzaj>
    <derivirana_varijabla naziv="DomainObject.Predmet.SudioniciListNaziv_1">
      <item>Goran Bebić</item>
    </derivirana_varijabla>
  </DomainObject.Predmet.SudioniciListNaziv>
  <DomainObject.Predmet.SudioniciListAdressOIB>
    <izvorni_sadrzaj>
      <item>Goran Bebić, OIB 25272976311, Šubićeva 2,21000 Split</item>
    </izvorni_sadrzaj>
    <derivirana_varijabla naziv="DomainObject.Predmet.SudioniciListAdressOIB_1">
      <item>Goran Bebić, OIB 25272976311, Šubićeva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25272976311</item>
    </izvorni_sadrzaj>
    <derivirana_varijabla naziv="DomainObject.Predmet.SudioniciListNazivOIB_1">
      <item>, OIB 25272976311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58E6F-07F1-48D9-B113-9C8508628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1400</properties:Words>
  <properties:Characters>8381</properties:Characters>
  <properties:Lines>337</properties:Lines>
  <properties:Paragraphs>137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2015-09-11T10:16:00Z</cp:lastPrinted>
  <dcterms:modified xmlns:xsi="http://www.w3.org/2001/XMLSchema-instance" xsi:type="dcterms:W3CDTF">2015-09-11T10:43:00Z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