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17cc" w14:paraId="17f17cc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A14644">
        <w:rPr>
          <w:b/>
          <w:sz w:val="22"/>
          <w:szCs w:val="22"/>
        </w:rPr>
        <w:t>1</w:t>
      </w:r>
      <w:r w:rsidR="00CF2CB6">
        <w:rPr>
          <w:b/>
          <w:sz w:val="22"/>
          <w:szCs w:val="22"/>
        </w:rPr>
        <w:t>106</w:t>
      </w:r>
      <w:r w:rsidRPr="007843B8">
        <w:rPr>
          <w:b/>
          <w:sz w:val="22"/>
          <w:szCs w:val="22"/>
        </w:rPr>
        <w:t>/201</w:t>
      </w:r>
      <w:r w:rsidR="005A5A40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A14644">
        <w:rPr>
          <w:b/>
          <w:sz w:val="22"/>
          <w:szCs w:val="22"/>
        </w:rPr>
        <w:t>20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CF2CB6" w:rsidRPr="00CF2CB6">
        <w:rPr>
          <w:sz w:val="22"/>
          <w:szCs w:val="22"/>
          <w:lang w:val="en-AU"/>
        </w:rPr>
        <w:t>COEPTUS d.o.o., za trgovinu i usluge, Split, Nazorov prilaz 2/c, MBS: 060239691, OIB: 81336505493</w:t>
      </w:r>
      <w:r w:rsidR="00D4226C">
        <w:rPr>
          <w:sz w:val="22"/>
          <w:szCs w:val="22"/>
        </w:rPr>
        <w:t>, izvan ročišta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5A5A40">
        <w:rPr>
          <w:sz w:val="22"/>
          <w:szCs w:val="22"/>
        </w:rPr>
        <w:t>2. siječnja</w:t>
      </w:r>
      <w:r w:rsidR="00244770">
        <w:rPr>
          <w:sz w:val="22"/>
          <w:szCs w:val="22"/>
        </w:rPr>
        <w:t xml:space="preserve"> </w:t>
      </w:r>
      <w:r w:rsidR="00437255" w:rsidRPr="00AA5DAA">
        <w:rPr>
          <w:sz w:val="22"/>
          <w:szCs w:val="22"/>
        </w:rPr>
        <w:t>201</w:t>
      </w:r>
      <w:r w:rsidR="00B354B0">
        <w:rPr>
          <w:sz w:val="22"/>
          <w:szCs w:val="22"/>
        </w:rPr>
        <w:t>8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CF2CB6" w:rsidRPr="00CF2CB6">
        <w:rPr>
          <w:sz w:val="22"/>
          <w:szCs w:val="22"/>
          <w:lang w:val="en-AU"/>
        </w:rPr>
        <w:t>COEPTUS d.o.o., za trgovinu i usluge, Split, Nazorov prilaz 2/c, MBS: 060239691, OIB: 81336505493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0577F4">
        <w:rPr>
          <w:sz w:val="22"/>
          <w:szCs w:val="22"/>
        </w:rPr>
        <w:t xml:space="preserve">dužnikom </w:t>
      </w:r>
      <w:r w:rsidR="00CF2CB6" w:rsidRPr="00CF2CB6">
        <w:rPr>
          <w:sz w:val="22"/>
          <w:szCs w:val="22"/>
          <w:lang w:val="en-AU"/>
        </w:rPr>
        <w:t>COEPTUS d.o.o., za trgovinu i usluge, Split, Nazorov prilaz 2/c, MBS: 060239691, OIB: 81336505493</w:t>
      </w:r>
      <w:r w:rsidR="00A26DF4">
        <w:rPr>
          <w:sz w:val="22"/>
          <w:szCs w:val="22"/>
        </w:rPr>
        <w:t xml:space="preserve">, otvara se </w:t>
      </w:r>
      <w:r w:rsidR="0037380C">
        <w:rPr>
          <w:sz w:val="22"/>
          <w:szCs w:val="22"/>
        </w:rPr>
        <w:t>2.</w:t>
      </w:r>
      <w:r w:rsidR="00B354B0">
        <w:rPr>
          <w:sz w:val="22"/>
          <w:szCs w:val="22"/>
        </w:rPr>
        <w:t xml:space="preserve"> siječnja</w:t>
      </w:r>
      <w:r w:rsidR="005B796D" w:rsidRPr="00AA5DAA">
        <w:rPr>
          <w:sz w:val="22"/>
          <w:szCs w:val="22"/>
        </w:rPr>
        <w:t xml:space="preserve"> 201</w:t>
      </w:r>
      <w:r w:rsidR="00B354B0">
        <w:rPr>
          <w:sz w:val="22"/>
          <w:szCs w:val="22"/>
        </w:rPr>
        <w:t>8</w:t>
      </w:r>
      <w:r w:rsidR="005B796D" w:rsidRPr="00AA5DAA">
        <w:rPr>
          <w:sz w:val="22"/>
          <w:szCs w:val="22"/>
        </w:rPr>
        <w:t>. godine u 1</w:t>
      </w:r>
      <w:r w:rsidR="004A7632">
        <w:rPr>
          <w:sz w:val="22"/>
          <w:szCs w:val="22"/>
        </w:rPr>
        <w:t>3</w:t>
      </w:r>
      <w:r w:rsidR="005B796D" w:rsidRPr="00AA5DAA">
        <w:rPr>
          <w:sz w:val="22"/>
          <w:szCs w:val="22"/>
        </w:rPr>
        <w:t>,</w:t>
      </w:r>
      <w:r w:rsidR="00CF2CB6">
        <w:rPr>
          <w:sz w:val="22"/>
          <w:szCs w:val="22"/>
        </w:rPr>
        <w:t>45</w:t>
      </w:r>
      <w:r w:rsidR="005B796D" w:rsidRPr="00AA5DAA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2175BC">
        <w:rPr>
          <w:sz w:val="22"/>
          <w:szCs w:val="22"/>
        </w:rPr>
        <w:t>Draško Lambaša, Drniških žrtava 10, Šibenik</w:t>
      </w:r>
      <w:r w:rsidR="0027163C" w:rsidRPr="002175BC">
        <w:rPr>
          <w:sz w:val="22"/>
          <w:szCs w:val="22"/>
        </w:rPr>
        <w:t xml:space="preserve">, </w:t>
      </w:r>
      <w:r w:rsidR="00A31DF4" w:rsidRPr="002175BC">
        <w:rPr>
          <w:sz w:val="22"/>
          <w:szCs w:val="22"/>
        </w:rPr>
        <w:t xml:space="preserve">OIB: </w:t>
      </w:r>
      <w:r w:rsidR="002175BC">
        <w:rPr>
          <w:sz w:val="22"/>
          <w:szCs w:val="22"/>
        </w:rPr>
        <w:t>48593997552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CF2CB6" w:rsidRPr="00CF2CB6">
        <w:rPr>
          <w:sz w:val="22"/>
          <w:szCs w:val="22"/>
          <w:lang w:val="en-AU"/>
        </w:rPr>
        <w:t>COEPTUS d.o.o., za trgovinu i usluge, Split, Nazorov prilaz 2/c, MBS: 060239691, OIB: 81336505493</w:t>
      </w:r>
      <w:r w:rsidR="00A31DF4" w:rsidRPr="00AA5DAA">
        <w:rPr>
          <w:sz w:val="22"/>
          <w:szCs w:val="22"/>
        </w:rPr>
        <w:t>.</w:t>
      </w:r>
      <w:r w:rsidR="00EB2AD7">
        <w:rPr>
          <w:sz w:val="22"/>
          <w:szCs w:val="22"/>
        </w:rPr>
        <w:t xml:space="preserve">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0577F4">
        <w:rPr>
          <w:sz w:val="22"/>
          <w:szCs w:val="22"/>
        </w:rPr>
        <w:t xml:space="preserve">dužnika </w:t>
      </w:r>
      <w:r w:rsidR="00CF2CB6" w:rsidRPr="00CF2CB6">
        <w:rPr>
          <w:sz w:val="22"/>
          <w:szCs w:val="22"/>
          <w:lang w:val="en-AU"/>
        </w:rPr>
        <w:t>COEPTUS d.o.o., za trgovinu i usluge, Split, Nazorov prilaz 2/c, MBS: 060239691, OIB: 81336505493</w:t>
      </w:r>
      <w:r w:rsidR="00244770">
        <w:rPr>
          <w:sz w:val="22"/>
          <w:szCs w:val="22"/>
          <w:lang w:val="en-AU"/>
        </w:rPr>
        <w:t>,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7E3ED1">
        <w:rPr>
          <w:sz w:val="22"/>
          <w:szCs w:val="22"/>
        </w:rPr>
        <w:t xml:space="preserve"> </w:t>
      </w:r>
      <w:r w:rsidR="002175BC">
        <w:rPr>
          <w:sz w:val="22"/>
          <w:szCs w:val="22"/>
        </w:rPr>
        <w:t>Drašku Lambaša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 xml:space="preserve">troškova stečajnog postupka prenijeti u korist žiro računa ovog suda kod Hrvatske poštanske banke broj: </w:t>
      </w:r>
      <w:r w:rsidRPr="00F515C8">
        <w:rPr>
          <w:sz w:val="22"/>
          <w:szCs w:val="22"/>
        </w:rPr>
        <w:lastRenderedPageBreak/>
        <w:t>HR1623900011300000664, model 10-</w:t>
      </w:r>
      <w:r w:rsidR="0037380C">
        <w:rPr>
          <w:sz w:val="22"/>
          <w:szCs w:val="22"/>
        </w:rPr>
        <w:t>1</w:t>
      </w:r>
      <w:r w:rsidR="00CF2CB6">
        <w:rPr>
          <w:sz w:val="22"/>
          <w:szCs w:val="22"/>
        </w:rPr>
        <w:t>10</w:t>
      </w:r>
      <w:r w:rsidR="00FE42DF">
        <w:rPr>
          <w:sz w:val="22"/>
          <w:szCs w:val="22"/>
        </w:rPr>
        <w:t>6</w:t>
      </w:r>
      <w:r w:rsidRPr="00F515C8">
        <w:rPr>
          <w:sz w:val="22"/>
          <w:szCs w:val="22"/>
        </w:rPr>
        <w:t>-201</w:t>
      </w:r>
      <w:r w:rsidR="0037380C">
        <w:rPr>
          <w:sz w:val="22"/>
          <w:szCs w:val="22"/>
        </w:rPr>
        <w:t>6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DF24B4" w:rsidP="00DF24B4" w:rsidR="00DF24B4" w:rsidRPr="00DF24B4">
      <w:pPr>
        <w:ind w:firstLine="708"/>
        <w:jc w:val="both"/>
        <w:rPr>
          <w:sz w:val="22"/>
          <w:szCs w:val="22"/>
        </w:rPr>
      </w:pPr>
      <w:r w:rsidRPr="00DF24B4">
        <w:rPr>
          <w:sz w:val="22"/>
          <w:szCs w:val="22"/>
        </w:rPr>
        <w:t>Financijska agencija RC Split, Podružnica Split je podnijela ovom sudu preko pošte preporučeno 18. travnja 2016. godine prijedlog za otvaranje stečajnog postupka nad dužnikom. U prijedlogu se u bitnome navodi da na dan 1. rujna 2015. godine dužnik u Očevidniku redoslijeda osnova za plaćanje ima evidentirane neizvršene osnove za plaćanje u neprekinutom razdoblju od 1.391 dana u ukupnom iznosu od 115.023,99 kuna, da ima 1  zaposlenih, da ima otvoren račun kod Raiffeisenbank Austria d.d. , da ne raspolaže drugim podacima o imovini, te da nema zaplijenjenih sredstava na ime predujma za namirenje troškova stečajnog postupka.</w:t>
      </w:r>
    </w:p>
    <w:p w:rsidRDefault="00EB2AD7" w:rsidP="00EB2AD7" w:rsidR="00EB2AD7" w:rsidRPr="00CF455D">
      <w:pPr>
        <w:jc w:val="both"/>
        <w:rPr>
          <w:sz w:val="16"/>
          <w:szCs w:val="16"/>
        </w:rPr>
      </w:pPr>
    </w:p>
    <w:p w:rsidRDefault="00EB2AD7" w:rsidP="00EB2AD7" w:rsidR="00EB2AD7" w:rsidRPr="001316F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223B09">
        <w:rPr>
          <w:sz w:val="22"/>
          <w:szCs w:val="22"/>
        </w:rPr>
        <w:t>1</w:t>
      </w:r>
      <w:r w:rsidR="00F62CA7">
        <w:rPr>
          <w:sz w:val="22"/>
          <w:szCs w:val="22"/>
        </w:rPr>
        <w:t>106</w:t>
      </w:r>
      <w:r>
        <w:rPr>
          <w:sz w:val="22"/>
          <w:szCs w:val="22"/>
        </w:rPr>
        <w:t>/201</w:t>
      </w:r>
      <w:r w:rsidR="00223B09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F62CA7">
        <w:rPr>
          <w:sz w:val="22"/>
          <w:szCs w:val="22"/>
        </w:rPr>
        <w:t>5</w:t>
      </w:r>
      <w:r>
        <w:rPr>
          <w:sz w:val="22"/>
          <w:szCs w:val="22"/>
        </w:rPr>
        <w:t xml:space="preserve"> od </w:t>
      </w:r>
      <w:r w:rsidR="00223B09">
        <w:rPr>
          <w:sz w:val="22"/>
          <w:szCs w:val="22"/>
        </w:rPr>
        <w:t>8</w:t>
      </w:r>
      <w:r>
        <w:rPr>
          <w:sz w:val="22"/>
          <w:szCs w:val="22"/>
        </w:rPr>
        <w:t>. s</w:t>
      </w:r>
      <w:r w:rsidR="00223B09">
        <w:rPr>
          <w:sz w:val="22"/>
          <w:szCs w:val="22"/>
        </w:rPr>
        <w:t>vibnja</w:t>
      </w:r>
      <w:r>
        <w:rPr>
          <w:sz w:val="22"/>
          <w:szCs w:val="22"/>
        </w:rPr>
        <w:t xml:space="preserve"> 2017. godine pokrenut je postupak radi utvrđenja uvjeta za otvaranje stečajnog postupka (prethodni postupak) nad dužnikom.</w:t>
      </w:r>
    </w:p>
    <w:p w:rsidRDefault="00EB2AD7" w:rsidP="00EB2AD7" w:rsidR="00EB2AD7">
      <w:pPr>
        <w:ind w:firstLine="708"/>
        <w:jc w:val="both"/>
        <w:rPr>
          <w:sz w:val="16"/>
          <w:szCs w:val="16"/>
        </w:rPr>
      </w:pPr>
    </w:p>
    <w:p w:rsidRDefault="00EB2AD7" w:rsidP="00EB2AD7" w:rsidR="00EB2AD7" w:rsidRPr="004E2CA1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U prethodnom postupku o prijedlogu za otvaranje stečajnog postupka dužnik se </w:t>
      </w:r>
      <w:r>
        <w:rPr>
          <w:sz w:val="22"/>
          <w:szCs w:val="22"/>
        </w:rPr>
        <w:t xml:space="preserve">nije </w:t>
      </w:r>
      <w:r w:rsidRPr="004E2CA1">
        <w:rPr>
          <w:sz w:val="22"/>
          <w:szCs w:val="22"/>
        </w:rPr>
        <w:t>izjasnio</w:t>
      </w:r>
      <w:r>
        <w:rPr>
          <w:sz w:val="22"/>
          <w:szCs w:val="22"/>
        </w:rPr>
        <w:t xml:space="preserve">. </w:t>
      </w:r>
    </w:p>
    <w:p w:rsidRDefault="00EB2AD7" w:rsidP="00EB2AD7" w:rsidR="00EB2AD7">
      <w:pPr>
        <w:ind w:firstLine="708"/>
        <w:jc w:val="both"/>
        <w:rPr>
          <w:sz w:val="16"/>
          <w:szCs w:val="16"/>
        </w:rPr>
      </w:pPr>
    </w:p>
    <w:p w:rsidRDefault="00EB2AD7" w:rsidP="00EB2AD7" w:rsidR="00EB2AD7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>
        <w:rPr>
          <w:sz w:val="22"/>
          <w:szCs w:val="22"/>
        </w:rPr>
        <w:t xml:space="preserve">dopisu </w:t>
      </w:r>
      <w:r w:rsidRPr="004E2CA1">
        <w:rPr>
          <w:sz w:val="22"/>
          <w:szCs w:val="22"/>
        </w:rPr>
        <w:t xml:space="preserve"> </w:t>
      </w:r>
      <w:r w:rsidRPr="008E38DB">
        <w:rPr>
          <w:sz w:val="22"/>
          <w:szCs w:val="22"/>
        </w:rPr>
        <w:t xml:space="preserve">Ministarstva unutarnjih poslova Republike Hrvatske od </w:t>
      </w:r>
      <w:r>
        <w:rPr>
          <w:sz w:val="22"/>
          <w:szCs w:val="22"/>
        </w:rPr>
        <w:t>1</w:t>
      </w:r>
      <w:r w:rsidR="00F62CA7">
        <w:rPr>
          <w:sz w:val="22"/>
          <w:szCs w:val="22"/>
        </w:rPr>
        <w:t>8</w:t>
      </w:r>
      <w:r>
        <w:rPr>
          <w:sz w:val="22"/>
          <w:szCs w:val="22"/>
        </w:rPr>
        <w:t>. s</w:t>
      </w:r>
      <w:r w:rsidR="00982AED">
        <w:rPr>
          <w:sz w:val="22"/>
          <w:szCs w:val="22"/>
        </w:rPr>
        <w:t>vibnja</w:t>
      </w:r>
      <w:r w:rsidRPr="008E38DB">
        <w:rPr>
          <w:sz w:val="22"/>
          <w:szCs w:val="22"/>
        </w:rPr>
        <w:t xml:space="preserve"> 2017. godine (list spisa </w:t>
      </w:r>
      <w:r w:rsidR="00F62CA7">
        <w:rPr>
          <w:sz w:val="22"/>
          <w:szCs w:val="22"/>
        </w:rPr>
        <w:t>18-19</w:t>
      </w:r>
      <w:r w:rsidRPr="008E38DB">
        <w:rPr>
          <w:sz w:val="22"/>
          <w:szCs w:val="22"/>
        </w:rPr>
        <w:t>)</w:t>
      </w:r>
      <w:r>
        <w:rPr>
          <w:sz w:val="22"/>
          <w:szCs w:val="22"/>
        </w:rPr>
        <w:t xml:space="preserve"> i</w:t>
      </w:r>
      <w:r w:rsidRPr="008E38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Općinskog suda u Splitu, zemljišnoknjižni odjela od </w:t>
      </w:r>
      <w:r w:rsidR="008D4A9B">
        <w:rPr>
          <w:sz w:val="22"/>
          <w:szCs w:val="22"/>
        </w:rPr>
        <w:t>16</w:t>
      </w:r>
      <w:r>
        <w:rPr>
          <w:sz w:val="22"/>
          <w:szCs w:val="22"/>
        </w:rPr>
        <w:t>. s</w:t>
      </w:r>
      <w:r w:rsidR="008D4A9B">
        <w:rPr>
          <w:sz w:val="22"/>
          <w:szCs w:val="22"/>
        </w:rPr>
        <w:t>vibnja</w:t>
      </w:r>
      <w:r>
        <w:rPr>
          <w:sz w:val="22"/>
          <w:szCs w:val="22"/>
        </w:rPr>
        <w:t xml:space="preserve"> 2017. godine (list spisa </w:t>
      </w:r>
      <w:r w:rsidR="00F62CA7">
        <w:rPr>
          <w:sz w:val="22"/>
          <w:szCs w:val="22"/>
        </w:rPr>
        <w:t>15</w:t>
      </w:r>
      <w:r>
        <w:rPr>
          <w:sz w:val="22"/>
          <w:szCs w:val="22"/>
        </w:rPr>
        <w:t xml:space="preserve">) </w:t>
      </w:r>
      <w:r w:rsidRPr="008E38DB">
        <w:rPr>
          <w:sz w:val="22"/>
          <w:szCs w:val="22"/>
        </w:rPr>
        <w:t>proizlazi da dužnik nema imovine</w:t>
      </w:r>
      <w:r w:rsidR="00F62CA7">
        <w:rPr>
          <w:sz w:val="22"/>
          <w:szCs w:val="22"/>
        </w:rPr>
        <w:t xml:space="preserve">, dok se </w:t>
      </w:r>
      <w:r w:rsidR="008D4A9B">
        <w:rPr>
          <w:sz w:val="22"/>
          <w:szCs w:val="22"/>
        </w:rPr>
        <w:t>Ministarstvo financija Republike Hrvatske, Porezna uprava</w:t>
      </w:r>
      <w:r w:rsidR="001606D3">
        <w:rPr>
          <w:sz w:val="22"/>
          <w:szCs w:val="22"/>
        </w:rPr>
        <w:t xml:space="preserve">, </w:t>
      </w:r>
      <w:r w:rsidR="00F62CA7">
        <w:rPr>
          <w:sz w:val="22"/>
          <w:szCs w:val="22"/>
        </w:rPr>
        <w:t>nije očitovala o traženju suda</w:t>
      </w:r>
      <w:r w:rsidR="00C53B3B">
        <w:rPr>
          <w:sz w:val="22"/>
          <w:szCs w:val="22"/>
        </w:rPr>
        <w:t>.</w:t>
      </w:r>
      <w:r w:rsidR="001606D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Default="00EB2AD7" w:rsidP="00EB2AD7" w:rsidR="00EB2AD7" w:rsidRPr="00DE1218">
      <w:pPr>
        <w:ind w:firstLine="709"/>
        <w:jc w:val="both"/>
        <w:rPr>
          <w:sz w:val="16"/>
          <w:szCs w:val="16"/>
        </w:rPr>
      </w:pPr>
    </w:p>
    <w:p w:rsidRDefault="00EB2AD7" w:rsidP="00EB2AD7" w:rsidR="00EB2AD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FINE od </w:t>
      </w:r>
      <w:r w:rsidR="00C53B3B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C53B3B">
        <w:rPr>
          <w:sz w:val="22"/>
          <w:szCs w:val="22"/>
        </w:rPr>
        <w:t>lipnja</w:t>
      </w:r>
      <w:r>
        <w:rPr>
          <w:sz w:val="22"/>
          <w:szCs w:val="22"/>
        </w:rPr>
        <w:t xml:space="preserve"> 2017. godine (list spisa </w:t>
      </w:r>
      <w:r w:rsidR="00AB290C">
        <w:rPr>
          <w:sz w:val="22"/>
          <w:szCs w:val="22"/>
        </w:rPr>
        <w:t>23</w:t>
      </w:r>
      <w:r>
        <w:rPr>
          <w:sz w:val="22"/>
          <w:szCs w:val="22"/>
        </w:rPr>
        <w:t xml:space="preserve">) proizlazi da dužnik na dan izdavanja potvrde u Očevidniku redoslijeda za plaćanje ima evidentirane neizvršene osnove za plaćanje u neprekinutom razdoblju dulje od 120 dana. </w:t>
      </w:r>
    </w:p>
    <w:p w:rsidRDefault="00EB2AD7" w:rsidP="00EB2AD7" w:rsidR="00EB2AD7">
      <w:pPr>
        <w:ind w:firstLine="708"/>
        <w:jc w:val="both"/>
        <w:rPr>
          <w:sz w:val="16"/>
          <w:szCs w:val="16"/>
        </w:rPr>
      </w:pPr>
    </w:p>
    <w:p w:rsidRDefault="00775AFB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</w:t>
      </w:r>
      <w:r w:rsidR="00C074AE">
        <w:rPr>
          <w:sz w:val="22"/>
          <w:szCs w:val="22"/>
        </w:rPr>
        <w:t xml:space="preserve"> </w:t>
      </w:r>
      <w:r w:rsidR="00BB6C16">
        <w:rPr>
          <w:sz w:val="22"/>
          <w:szCs w:val="22"/>
        </w:rPr>
        <w:t>rezultata prethodnog postupka</w:t>
      </w:r>
      <w:r w:rsidR="00EF480C">
        <w:rPr>
          <w:sz w:val="22"/>
          <w:szCs w:val="22"/>
        </w:rPr>
        <w:t xml:space="preserve"> proizlazi da dužnik nema </w:t>
      </w:r>
      <w:r w:rsidR="00BB6C16"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104711" w:rsidRPr="00104711">
        <w:rPr>
          <w:sz w:val="22"/>
          <w:szCs w:val="22"/>
        </w:rPr>
        <w:t>Stečajnog zakona (NN 71/15, 104/17, dalje u tekstu SZ)</w:t>
      </w:r>
      <w:r w:rsidR="00104711"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F0186F">
        <w:rPr>
          <w:sz w:val="22"/>
          <w:szCs w:val="22"/>
        </w:rPr>
        <w:t>1</w:t>
      </w:r>
      <w:r w:rsidR="00AB290C">
        <w:rPr>
          <w:sz w:val="22"/>
          <w:szCs w:val="22"/>
        </w:rPr>
        <w:t>106</w:t>
      </w:r>
      <w:r w:rsidRPr="00E1480C">
        <w:rPr>
          <w:sz w:val="22"/>
          <w:szCs w:val="22"/>
        </w:rPr>
        <w:t>/201</w:t>
      </w:r>
      <w:r w:rsidR="00F0186F">
        <w:rPr>
          <w:sz w:val="22"/>
          <w:szCs w:val="22"/>
        </w:rPr>
        <w:t>6</w:t>
      </w:r>
      <w:r w:rsidRPr="00E1480C">
        <w:rPr>
          <w:sz w:val="22"/>
          <w:szCs w:val="22"/>
        </w:rPr>
        <w:t>-</w:t>
      </w:r>
      <w:r w:rsidR="00AB290C">
        <w:rPr>
          <w:sz w:val="22"/>
          <w:szCs w:val="22"/>
        </w:rPr>
        <w:t>17</w:t>
      </w:r>
      <w:r w:rsidRPr="00E1480C">
        <w:rPr>
          <w:sz w:val="22"/>
          <w:szCs w:val="22"/>
        </w:rPr>
        <w:t xml:space="preserve"> od </w:t>
      </w:r>
      <w:r w:rsidR="00F0186F">
        <w:rPr>
          <w:sz w:val="22"/>
          <w:szCs w:val="22"/>
        </w:rPr>
        <w:t>8</w:t>
      </w:r>
      <w:r w:rsidRPr="00E1480C">
        <w:rPr>
          <w:sz w:val="22"/>
          <w:szCs w:val="22"/>
        </w:rPr>
        <w:t xml:space="preserve">. </w:t>
      </w:r>
      <w:r w:rsidR="00F0186F">
        <w:rPr>
          <w:sz w:val="22"/>
          <w:szCs w:val="22"/>
        </w:rPr>
        <w:t>lipnja</w:t>
      </w:r>
      <w:r w:rsidRPr="00E1480C">
        <w:rPr>
          <w:sz w:val="22"/>
          <w:szCs w:val="22"/>
        </w:rPr>
        <w:t xml:space="preserve"> 201</w:t>
      </w:r>
      <w:r w:rsidR="006E567B">
        <w:rPr>
          <w:sz w:val="22"/>
          <w:szCs w:val="22"/>
        </w:rPr>
        <w:t>7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</w:t>
      </w:r>
      <w:r w:rsidRPr="00E1480C">
        <w:rPr>
          <w:sz w:val="22"/>
          <w:szCs w:val="22"/>
        </w:rPr>
        <w:lastRenderedPageBreak/>
        <w:t xml:space="preserve">rješenje je oglašeno na mrežnoj stranici e oglasna ploča dana </w:t>
      </w:r>
      <w:r w:rsidR="003F6352" w:rsidRPr="003F6352">
        <w:rPr>
          <w:sz w:val="22"/>
          <w:szCs w:val="22"/>
        </w:rPr>
        <w:t>8. lipnja</w:t>
      </w:r>
      <w:r w:rsidRPr="003F6352">
        <w:rPr>
          <w:sz w:val="22"/>
          <w:szCs w:val="22"/>
        </w:rPr>
        <w:t xml:space="preserve"> 201</w:t>
      </w:r>
      <w:r w:rsidR="006E567B" w:rsidRPr="003F6352">
        <w:rPr>
          <w:sz w:val="22"/>
          <w:szCs w:val="22"/>
        </w:rPr>
        <w:t>7</w:t>
      </w:r>
      <w:r w:rsidRPr="003F6352">
        <w:rPr>
          <w:sz w:val="22"/>
          <w:szCs w:val="22"/>
        </w:rPr>
        <w:t>.</w:t>
      </w:r>
      <w:r w:rsidRPr="00E1480C">
        <w:rPr>
          <w:sz w:val="22"/>
          <w:szCs w:val="22"/>
        </w:rPr>
        <w:t xml:space="preserve">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3F6352">
        <w:rPr>
          <w:b/>
          <w:sz w:val="22"/>
          <w:szCs w:val="22"/>
        </w:rPr>
        <w:t>2. siječnja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6A0BE4">
        <w:rPr>
          <w:b/>
          <w:sz w:val="22"/>
          <w:szCs w:val="22"/>
        </w:rPr>
        <w:t>8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3F6352">
        <w:rPr>
          <w:sz w:val="22"/>
          <w:szCs w:val="22"/>
        </w:rPr>
        <w:t>02.01</w:t>
      </w:r>
      <w:r w:rsidR="006A0BE4">
        <w:rPr>
          <w:sz w:val="22"/>
          <w:szCs w:val="22"/>
        </w:rPr>
        <w:t>.2018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6E567B">
        <w:rPr>
          <w:sz w:val="22"/>
          <w:szCs w:val="22"/>
        </w:rPr>
        <w:t xml:space="preserve"> </w:t>
      </w:r>
      <w:r w:rsidR="00EB2AD7">
        <w:rPr>
          <w:sz w:val="22"/>
          <w:szCs w:val="22"/>
        </w:rPr>
        <w:t>Split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20726E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 xml:space="preserve">udski </w:t>
      </w:r>
      <w:r w:rsidR="00EB2AD7">
        <w:rPr>
          <w:sz w:val="22"/>
          <w:szCs w:val="22"/>
        </w:rPr>
        <w:t>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109A8" w:rsidR="007109A8" w:rsidRPr="00D04C32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  <w:r w:rsidR="00634F02">
        <w:rPr>
          <w:sz w:val="22"/>
          <w:szCs w:val="22"/>
        </w:rPr>
        <w:t xml:space="preserve"> </w:t>
      </w: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F15FDF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37380C">
      <w:rPr>
        <w:b/>
        <w:sz w:val="22"/>
        <w:szCs w:val="22"/>
      </w:rPr>
      <w:t>1</w:t>
    </w:r>
    <w:r w:rsidR="00CF2CB6">
      <w:rPr>
        <w:b/>
        <w:sz w:val="22"/>
        <w:szCs w:val="22"/>
      </w:rPr>
      <w:t>106</w:t>
    </w:r>
    <w:r w:rsidRPr="009D47B0">
      <w:rPr>
        <w:b/>
        <w:sz w:val="22"/>
        <w:szCs w:val="22"/>
      </w:rPr>
      <w:t>/201</w:t>
    </w:r>
    <w:r w:rsidR="0037380C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A14644">
      <w:rPr>
        <w:b/>
        <w:sz w:val="22"/>
        <w:szCs w:val="22"/>
      </w:rPr>
      <w:t>2</w:t>
    </w:r>
    <w:r w:rsidR="00CF2CB6">
      <w:rPr>
        <w:b/>
        <w:sz w:val="22"/>
        <w:szCs w:val="22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0F91"/>
    <w:rsid w:val="00036F38"/>
    <w:rsid w:val="00037BDA"/>
    <w:rsid w:val="0005140C"/>
    <w:rsid w:val="0005560A"/>
    <w:rsid w:val="000577F4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4711"/>
    <w:rsid w:val="00105AD2"/>
    <w:rsid w:val="00105FEC"/>
    <w:rsid w:val="00106872"/>
    <w:rsid w:val="00113B02"/>
    <w:rsid w:val="00122E06"/>
    <w:rsid w:val="0012608A"/>
    <w:rsid w:val="0012614B"/>
    <w:rsid w:val="00135A5C"/>
    <w:rsid w:val="0013619D"/>
    <w:rsid w:val="001464B0"/>
    <w:rsid w:val="00151B80"/>
    <w:rsid w:val="001606D3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1F53E4"/>
    <w:rsid w:val="0020726E"/>
    <w:rsid w:val="00216127"/>
    <w:rsid w:val="002175BC"/>
    <w:rsid w:val="00223B09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380C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3F6352"/>
    <w:rsid w:val="00405C99"/>
    <w:rsid w:val="004100B9"/>
    <w:rsid w:val="00437255"/>
    <w:rsid w:val="00437DC8"/>
    <w:rsid w:val="00437E76"/>
    <w:rsid w:val="00445ABB"/>
    <w:rsid w:val="0045794C"/>
    <w:rsid w:val="00475924"/>
    <w:rsid w:val="00476701"/>
    <w:rsid w:val="004A7632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3729F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92075"/>
    <w:rsid w:val="00594431"/>
    <w:rsid w:val="005A0326"/>
    <w:rsid w:val="005A5925"/>
    <w:rsid w:val="005A5A40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4F02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109A8"/>
    <w:rsid w:val="00711BB5"/>
    <w:rsid w:val="00713BC5"/>
    <w:rsid w:val="00717ED6"/>
    <w:rsid w:val="00722770"/>
    <w:rsid w:val="007260A6"/>
    <w:rsid w:val="007372A4"/>
    <w:rsid w:val="007436BD"/>
    <w:rsid w:val="00765C50"/>
    <w:rsid w:val="00766816"/>
    <w:rsid w:val="00770FFA"/>
    <w:rsid w:val="00773B0F"/>
    <w:rsid w:val="0077447B"/>
    <w:rsid w:val="00774D41"/>
    <w:rsid w:val="00775AFB"/>
    <w:rsid w:val="007B5FA2"/>
    <w:rsid w:val="007B6140"/>
    <w:rsid w:val="007D1DEB"/>
    <w:rsid w:val="007D6B7C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821FE"/>
    <w:rsid w:val="00897B76"/>
    <w:rsid w:val="008B699C"/>
    <w:rsid w:val="008B72E5"/>
    <w:rsid w:val="008C36DD"/>
    <w:rsid w:val="008C68B8"/>
    <w:rsid w:val="008C7C09"/>
    <w:rsid w:val="008D4A9B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6404B"/>
    <w:rsid w:val="00976018"/>
    <w:rsid w:val="00977FF0"/>
    <w:rsid w:val="00982AED"/>
    <w:rsid w:val="0099567D"/>
    <w:rsid w:val="009A1B5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4644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2274"/>
    <w:rsid w:val="00AA4FC8"/>
    <w:rsid w:val="00AA5DAA"/>
    <w:rsid w:val="00AB290C"/>
    <w:rsid w:val="00AB5795"/>
    <w:rsid w:val="00AC1A08"/>
    <w:rsid w:val="00AC1E35"/>
    <w:rsid w:val="00AC2766"/>
    <w:rsid w:val="00AC2C15"/>
    <w:rsid w:val="00AC478F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54B0"/>
    <w:rsid w:val="00B3737E"/>
    <w:rsid w:val="00B4286B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3316C"/>
    <w:rsid w:val="00C452A3"/>
    <w:rsid w:val="00C4610F"/>
    <w:rsid w:val="00C53B3B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2CB6"/>
    <w:rsid w:val="00CF7655"/>
    <w:rsid w:val="00D04C32"/>
    <w:rsid w:val="00D064DB"/>
    <w:rsid w:val="00D12CC9"/>
    <w:rsid w:val="00D17F44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3635"/>
    <w:rsid w:val="00D76FF6"/>
    <w:rsid w:val="00D82844"/>
    <w:rsid w:val="00D85B26"/>
    <w:rsid w:val="00D87357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24B4"/>
    <w:rsid w:val="00DF3A5E"/>
    <w:rsid w:val="00E041D9"/>
    <w:rsid w:val="00E1161C"/>
    <w:rsid w:val="00E1480C"/>
    <w:rsid w:val="00E15645"/>
    <w:rsid w:val="00E3183E"/>
    <w:rsid w:val="00E35D17"/>
    <w:rsid w:val="00E41A93"/>
    <w:rsid w:val="00E41B80"/>
    <w:rsid w:val="00E4600D"/>
    <w:rsid w:val="00E56924"/>
    <w:rsid w:val="00E62EEA"/>
    <w:rsid w:val="00E77CEB"/>
    <w:rsid w:val="00E876B0"/>
    <w:rsid w:val="00E91F84"/>
    <w:rsid w:val="00EA224E"/>
    <w:rsid w:val="00EA3204"/>
    <w:rsid w:val="00EA541E"/>
    <w:rsid w:val="00EB2AD7"/>
    <w:rsid w:val="00EC637D"/>
    <w:rsid w:val="00EF480C"/>
    <w:rsid w:val="00EF6C3B"/>
    <w:rsid w:val="00F0186F"/>
    <w:rsid w:val="00F04726"/>
    <w:rsid w:val="00F15487"/>
    <w:rsid w:val="00F15FDF"/>
    <w:rsid w:val="00F1646D"/>
    <w:rsid w:val="00F16825"/>
    <w:rsid w:val="00F20AD5"/>
    <w:rsid w:val="00F62CA7"/>
    <w:rsid w:val="00F637BE"/>
    <w:rsid w:val="00F72CA0"/>
    <w:rsid w:val="00F754E2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42DF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FD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FD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FD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FD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FD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FD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FD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FD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St-1106/2016</izvorni_sadrzaj>
    <derivirana_varijabla naziv="DomainObject.Predmet.OznakaBroj_1">St-1106/2016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COEPTUS za trgovinu i usluge društvo s ograničenom odgovornošću</izvorni_sadrzaj>
    <derivirana_varijabla naziv="DomainObject.Predmet.ProtustrankaFormated_1">  COEPTUS za trgovinu i usluge društvo s ograničenom odgovornošću</derivirana_varijabla>
  </DomainObject.Predmet.ProtustrankaFormated>
  <DomainObject.Predmet.ProtustrankaFormatedOIB>
    <izvorni_sadrzaj>  COEPTUS za trgovinu i usluge društvo s ograničenom odgovornošću, OIB 81336505493</izvorni_sadrzaj>
    <derivirana_varijabla naziv="DomainObject.Predmet.ProtustrankaFormatedOIB_1">  COEPTUS za trgovinu i usluge društvo s ograničenom odgovornošću, OIB 81336505493</derivirana_varijabla>
  </DomainObject.Predmet.ProtustrankaFormatedOIB>
  <DomainObject.Predmet.ProtustrankaFormatedWithAdress>
    <izvorni_sadrzaj> COEPTUS za trgovinu i usluge društvo s ograničenom odgovornošću, Nazorov prilaz 2/C, 21000 Split</izvorni_sadrzaj>
    <derivirana_varijabla naziv="DomainObject.Predmet.ProtustrankaFormatedWithAdress_1"> COEPTUS za trgovinu i usluge društvo s ograničenom odgovornošću, Nazorov prilaz 2/C, 21000 Split</derivirana_varijabla>
  </DomainObject.Predmet.ProtustrankaFormatedWithAdress>
  <DomainObject.Predmet.ProtustrankaFormatedWithAdressOIB>
    <izvorni_sadrzaj> COEPTUS za trgovinu i usluge društvo s ograničenom odgovornošću, OIB 81336505493, Nazorov prilaz 2/C, 21000 Split</izvorni_sadrzaj>
    <derivirana_varijabla naziv="DomainObject.Predmet.ProtustrankaFormatedWithAdressOIB_1"> COEPTUS za trgovinu i usluge društvo s ograničenom odgovornošću, OIB 81336505493, Nazorov prilaz 2/C, 21000 Split</derivirana_varijabla>
  </DomainObject.Predmet.ProtustrankaFormatedWithAdressOIB>
  <DomainObject.Predmet.ProtustrankaWithAdress>
    <izvorni_sadrzaj>COEPTUS za trgovinu i usluge društvo s ograničenom odgovornošću Nazorov prilaz 2/C, 21000 Split</izvorni_sadrzaj>
    <derivirana_varijabla naziv="DomainObject.Predmet.ProtustrankaWithAdress_1">COEPTUS za trgovinu i usluge društvo s ograničenom odgovornošću Nazorov prilaz 2/C, 21000 Split</derivirana_varijabla>
  </DomainObject.Predmet.ProtustrankaWithAdress>
  <DomainObject.Predmet.ProtustrankaWithAdressOIB>
    <izvorni_sadrzaj>COEPTUS za trgovinu i usluge društvo s ograničenom odgovornošću, OIB 81336505493, Nazorov prilaz 2/C, 21000 Split</izvorni_sadrzaj>
    <derivirana_varijabla naziv="DomainObject.Predmet.ProtustrankaWithAdressOIB_1">COEPTUS za trgovinu i usluge društvo s ograničenom odgovornošću, OIB 81336505493, Nazorov prilaz 2/C, 21000 Split</derivirana_varijabla>
  </DomainObject.Predmet.ProtustrankaWithAdressOIB>
  <DomainObject.Predmet.ProtustrankaNazivFormated>
    <izvorni_sadrzaj>COEPTUS za trgovinu i usluge društvo s ograničenom odgovornošću</izvorni_sadrzaj>
    <derivirana_varijabla naziv="DomainObject.Predmet.ProtustrankaNazivFormated_1">COEPTUS za trgovinu i usluge društvo s ograničenom odgovornošću</derivirana_varijabla>
  </DomainObject.Predmet.ProtustrankaNazivFormated>
  <DomainObject.Predmet.ProtustrankaNazivFormatedOIB>
    <izvorni_sadrzaj>COEPTUS za trgovinu i usluge društvo s ograničenom odgovornošću, OIB 81336505493</izvorni_sadrzaj>
    <derivirana_varijabla naziv="DomainObject.Predmet.ProtustrankaNazivFormatedOIB_1">COEPTUS za trgovinu i usluge društvo s ograničenom odgovornošću, OIB 81336505493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115023.99</izvorni_sadrzaj>
    <derivirana_varijabla naziv="DomainObject.Predmet.TrenutnaVrijednost_1">115023.99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COEPTUS za trgovinu i usluge društvo s ograničenom odgovornošću</item>
    </izvorni_sadrzaj>
    <derivirana_varijabla naziv="DomainObject.Predmet.ProtuStrankaListFormated_1">
      <item>COEPTUS za trgovinu i usluge društvo s ograničenom odgovornošću</item>
    </derivirana_varijabla>
  </DomainObject.Predmet.ProtuStrankaListFormated>
  <DomainObject.Predmet.ProtuStrankaListFormatedOIB>
    <izvorni_sadrzaj>
      <item>COEPTUS za trgovinu i usluge društvo s ograničenom odgovornošću, OIB 81336505493</item>
    </izvorni_sadrzaj>
    <derivirana_varijabla naziv="DomainObject.Predmet.ProtuStrankaListFormatedOIB_1">
      <item>COEPTUS za trgovinu i usluge društvo s ograničenom odgovornošću, OIB 81336505493</item>
    </derivirana_varijabla>
  </DomainObject.Predmet.ProtuStrankaListFormatedOIB>
  <DomainObject.Predmet.ProtuStrankaListFormatedWithAdress>
    <izvorni_sadrzaj>
      <item>COEPTUS za trgovinu i usluge društvo s ograničenom odgovornošću, Nazorov prilaz 2/C, 21000 Split</item>
    </izvorni_sadrzaj>
    <derivirana_varijabla naziv="DomainObject.Predmet.ProtuStrankaListFormatedWithAdress_1">
      <item>COEPTUS za trgovinu i usluge društvo s ograničenom odgovornošću, Nazorov prilaz 2/C, 21000 Split</item>
    </derivirana_varijabla>
  </DomainObject.Predmet.ProtuStrankaListFormatedWithAdress>
  <DomainObject.Predmet.ProtuStrankaListFormatedWithAdressOIB>
    <izvorni_sadrzaj>
      <item>COEPTUS za trgovinu i usluge društvo s ograničenom odgovornošću, OIB 81336505493, Nazorov prilaz 2/C, 21000 Split</item>
    </izvorni_sadrzaj>
    <derivirana_varijabla naziv="DomainObject.Predmet.ProtuStrankaListFormatedWithAdressOIB_1">
      <item>COEPTUS za trgovinu i usluge društvo s ograničenom odgovornošću, OIB 81336505493, Nazorov prilaz 2/C, 21000 Split</item>
    </derivirana_varijabla>
  </DomainObject.Predmet.ProtuStrankaListFormatedWithAdressOIB>
  <DomainObject.Predmet.ProtuStrankaListNazivFormated>
    <izvorni_sadrzaj>
      <item>COEPTUS za trgovinu i usluge društvo s ograničenom odgovornošću</item>
    </izvorni_sadrzaj>
    <derivirana_varijabla naziv="DomainObject.Predmet.ProtuStrankaListNazivFormated_1">
      <item>COEPTUS za trgovinu i usluge društvo s ograničenom odgovornošću</item>
    </derivirana_varijabla>
  </DomainObject.Predmet.ProtuStrankaListNazivFormated>
  <DomainObject.Predmet.ProtuStrankaListNazivFormatedOIB>
    <izvorni_sadrzaj>
      <item>COEPTUS za trgovinu i usluge društvo s ograničenom odgovornošću, OIB 81336505493</item>
    </izvorni_sadrzaj>
    <derivirana_varijabla naziv="DomainObject.Predmet.ProtuStrankaListNazivFormatedOIB_1">
      <item>COEPTUS za trgovinu i usluge društvo s ograničenom odgovornošću, OIB 81336505493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COEPTUS za trgovinu i usluge društvo s ograničenom odgovornošću</izvorni_sadrzaj>
    <derivirana_varijabla naziv="DomainObject.Predmet.ProtustrankaIDrugi_1">COEPTUS za trgovinu i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COEPTUS za trgovinu i usluge društvo s ograničenom odgovornošću, OIB 81336505493, Nazorov prilaz 2/C, 21000 Split</izvorni_sadrzaj>
    <derivirana_varijabla naziv="DomainObject.Predmet.ProtustrankaIDrugiAdressOIB_1">COEPTUS za trgovinu i usluge društvo s ograničenom odgovornošću, OIB 81336505493, Nazorov prilaz 2/C,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COEPTUS za trgovinu i usluge društvo s ograničenom odgovornošću</item>
      <item>FINANCIJSKA AGENCIJA, RC SPLIT</item>
    </izvorni_sadrzaj>
    <derivirana_varijabla naziv="DomainObject.Predmet.SudioniciListNaziv_1">
      <item>COEPTUS za trgovinu i usluge društvo s ograničenom odgovornošću</item>
      <item>FINANCIJSKA AGENCIJA, RC SPLIT</item>
    </derivirana_varijabla>
  </DomainObject.Predmet.SudioniciListNaziv>
  <DomainObject.Predmet.SudioniciListAdressOIB>
    <izvorni_sadrzaj>
      <item>COEPTUS za trgovinu i usluge društvo s ograničenom odgovornošću, OIB 81336505493, Nazorov prilaz 2/C,21000 Split</item>
      <item>FINANCIJSKA AGENCIJA, RC SPLIT, OIB 85821130368, Mažuranićevo šetalište 24 b,21000 Split</item>
    </izvorni_sadrzaj>
    <derivirana_varijabla naziv="DomainObject.Predmet.SudioniciListAdressOIB_1">
      <item>COEPTUS za trgovinu i usluge društvo s ograničenom odgovornošću, OIB 81336505493, Nazorov prilaz 2/C,21000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81336505493</item>
      <item>, OIB 85821130368</item>
    </izvorni_sadrzaj>
    <derivirana_varijabla naziv="DomainObject.Predmet.SudioniciListNazivOIB_1">
      <item>, OIB 81336505493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042B27-EEA8-4E2D-85E8-E056E8EBD4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1126</properties:Words>
  <properties:Characters>6370</properties:Characters>
  <properties:Lines>151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2017-12-28T09:36:00Z</dcterms:created>
  <dc:creator>Srđan Gavranić</dc:creator>
  <cp:lastModifiedBy>Srđan Gavranić</cp:lastModifiedBy>
  <cp:lastPrinted>2017-12-28T08:41:00Z</cp:lastPrinted>
  <dcterms:modified xmlns:xsi="http://www.w3.org/2001/XMLSchema-instance" xsi:type="dcterms:W3CDTF">2018-01-02T08:50:00Z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