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8978" w14:paraId="87f8978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41</w:t>
      </w:r>
      <w:r w:rsidR="00534D8A">
        <w:t>66</w:t>
      </w:r>
      <w:r w:rsidR="00E039EE">
        <w:t>/2016</w:t>
      </w:r>
      <w:r w:rsidR="00EF0A29">
        <w:t>-1</w:t>
      </w:r>
      <w:r w:rsidR="00534D8A">
        <w:t>2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534D8A">
        <w:t>ENING-MONTAŽA d.o.o., Zagreb, Lastovska 2A, OIB 07578242388</w:t>
      </w:r>
      <w:r w:rsidR="00390AC0">
        <w:t>,</w:t>
      </w:r>
      <w:r>
        <w:t xml:space="preserve"> dana </w:t>
      </w:r>
      <w:r w:rsidR="007835FD">
        <w:t>17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4D8A" w:rsidP="0080790D" w:rsidR="0080790D">
      <w:pPr>
        <w:jc w:val="both"/>
        <w:rPr>
          <w:b/>
        </w:rPr>
      </w:pPr>
      <w:r>
        <w:rPr>
          <w:b/>
        </w:rPr>
        <w:t>20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F0A29">
        <w:rPr>
          <w:b/>
        </w:rPr>
        <w:t>9</w:t>
      </w:r>
      <w:r w:rsidR="008F4FA1">
        <w:rPr>
          <w:b/>
        </w:rPr>
        <w:t>,</w:t>
      </w:r>
      <w:r w:rsidR="00B86A17">
        <w:rPr>
          <w:b/>
        </w:rPr>
        <w:t>1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534D8A">
        <w:t>ENING-MONTAŽA d.o.o., Zagreb</w:t>
      </w:r>
    </w:p>
    <w:p w:rsidRDefault="00534D8A" w:rsidP="00534D8A" w:rsidR="00534D8A">
      <w:r>
        <w:t xml:space="preserve">- zakonski zastupnik dužnika Branislav </w:t>
      </w:r>
      <w:proofErr w:type="spellStart"/>
      <w:r>
        <w:t>Ponoš</w:t>
      </w:r>
      <w:proofErr w:type="spellEnd"/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17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E9F" w:rsidP="008F69E1" w:rsidR="00EA4E9F">
      <w:r>
        <w:separator/>
      </w:r>
    </w:p>
  </w:endnote>
  <w:endnote w:id="0" w:type="continuationSeparator">
    <w:p w:rsidRDefault="00EA4E9F" w:rsidP="008F69E1" w:rsidR="00EA4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E9F" w:rsidP="008F69E1" w:rsidR="00EA4E9F">
      <w:r>
        <w:separator/>
      </w:r>
    </w:p>
  </w:footnote>
  <w:footnote w:id="0" w:type="continuationSeparator">
    <w:p w:rsidRDefault="00EA4E9F" w:rsidP="008F69E1" w:rsidR="00EA4E9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2204D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34D8A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22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22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4166</izvorni_sadrzaj>
    <derivirana_varijabla naziv="DomainObject.Predmet.Broj_1">4166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St-4166/2016</izvorni_sadrzaj>
    <derivirana_varijabla naziv="DomainObject.Predmet.OznakaBroj_1">St-4166/2016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ENING-MONTAŽA d.o.o. zastupanog po punomoćniku Branislav Ponoš</izvorni_sadrzaj>
    <derivirana_varijabla naziv="DomainObject.Predmet.ProtustrankaFormated_1">  ENING-MONTAŽA d.o.o. zastupanog po punomoćniku Branislav Ponoš</derivirana_varijabla>
  </DomainObject.Predmet.ProtustrankaFormated>
  <DomainObject.Predmet.ProtustrankaFormatedOIB>
    <izvorni_sadrzaj>  ENING-MONTAŽA d.o.o., OIB 07578242388 zastupanog po punomoćniku Branislav Ponoš</izvorni_sadrzaj>
    <derivirana_varijabla naziv="DomainObject.Predmet.ProtustrankaFormatedOIB_1">  ENING-MONTAŽA d.o.o., OIB 07578242388 zastupanog po punomoćniku Branislav Ponoš</derivirana_varijabla>
  </DomainObject.Predmet.ProtustrankaFormatedOIB>
  <DomainObject.Predmet.ProtustrankaFormatedWithAdress>
    <izvorni_sadrzaj> ENING-MONTAŽA d.o.o., Lastovska 2A, 10000 Zagreb zastupanog po punomoćniku Branislav Ponoš</izvorni_sadrzaj>
    <derivirana_varijabla naziv="DomainObject.Predmet.ProtustrankaFormatedWithAdress_1"> ENING-MONTAŽA d.o.o., Lastovska 2A, 10000 Zagreb zastupanog po punomoćniku Branislav Ponoš</derivirana_varijabla>
  </DomainObject.Predmet.ProtustrankaFormatedWithAdress>
  <DomainObject.Predmet.ProtustrankaFormatedWithAdressOIB>
    <izvorni_sadrzaj> ENING-MONTAŽA d.o.o., OIB 07578242388, Lastovska 2A, 10000 Zagreb zastupanog po punomoćniku Branislav Ponoš</izvorni_sadrzaj>
    <derivirana_varijabla naziv="DomainObject.Predmet.ProtustrankaFormatedWithAdressOIB_1"> ENING-MONTAŽA d.o.o., OIB 07578242388, Lastovska 2A, 10000 Zagreb zastupanog po punomoćniku Branislav Ponoš</derivirana_varijabla>
  </DomainObject.Predmet.ProtustrankaFormatedWithAdressOIB>
  <DomainObject.Predmet.ProtustrankaWithAdress>
    <izvorni_sadrzaj>ENING-MONTAŽA d.o.o. Lastovska 2A, 10000 Zagreb</izvorni_sadrzaj>
    <derivirana_varijabla naziv="DomainObject.Predmet.ProtustrankaWithAdress_1">ENING-MONTAŽA d.o.o. Lastovska 2A, 10000 Zagreb</derivirana_varijabla>
  </DomainObject.Predmet.ProtustrankaWithAdress>
  <DomainObject.Predmet.ProtustrankaWithAdressOIB>
    <izvorni_sadrzaj>ENING-MONTAŽA d.o.o., OIB 07578242388, Lastovska 2A, 10000 Zagreb</izvorni_sadrzaj>
    <derivirana_varijabla naziv="DomainObject.Predmet.ProtustrankaWithAdressOIB_1">ENING-MONTAŽA d.o.o., OIB 07578242388, Lastovska 2A, 10000 Zagreb</derivirana_varijabla>
  </DomainObject.Predmet.ProtustrankaWithAdressOIB>
  <DomainObject.Predmet.ProtustrankaNazivFormated>
    <izvorni_sadrzaj>ENING-MONTAŽA d.o.o.</izvorni_sadrzaj>
    <derivirana_varijabla naziv="DomainObject.Predmet.ProtustrankaNazivFormated_1">ENING-MONTAŽA d.o.o.</derivirana_varijabla>
  </DomainObject.Predmet.ProtustrankaNazivFormated>
  <DomainObject.Predmet.ProtustrankaNazivFormatedOIB>
    <izvorni_sadrzaj>ENING-MONTAŽA d.o.o., OIB 07578242388</izvorni_sadrzaj>
    <derivirana_varijabla naziv="DomainObject.Predmet.ProtustrankaNazivFormatedOIB_1">ENING-MONTAŽA d.o.o., OIB 07578242388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ENING-MONTAŽA d.o.o. zastupanog po punomoćniku Branislav Ponoš</item>
    </izvorni_sadrzaj>
    <derivirana_varijabla naziv="DomainObject.Predmet.ProtuStrankaListFormated_1">
      <item>ENING-MONTAŽA d.o.o. zastupanog po punomoćniku Branislav Ponoš</item>
    </derivirana_varijabla>
  </DomainObject.Predmet.ProtuStrankaListFormated>
  <DomainObject.Predmet.ProtuStrankaListFormatedOIB>
    <izvorni_sadrzaj>
      <item>ENING-MONTAŽA d.o.o., OIB 07578242388 zastupanog po punomoćniku Branislav Ponoš</item>
    </izvorni_sadrzaj>
    <derivirana_varijabla naziv="DomainObject.Predmet.ProtuStrankaListFormatedOIB_1">
      <item>ENING-MONTAŽA d.o.o., OIB 07578242388 zastupanog po punomoćniku Branislav Ponoš</item>
    </derivirana_varijabla>
  </DomainObject.Predmet.ProtuStrankaListFormatedOIB>
  <DomainObject.Predmet.ProtuStrankaListFormatedWithAdress>
    <izvorni_sadrzaj>
      <item>ENING-MONTAŽA d.o.o., Lastovska 2A, 10000 Zagreb zastupanog po punomoćniku Branislav Ponoš</item>
    </izvorni_sadrzaj>
    <derivirana_varijabla naziv="DomainObject.Predmet.ProtuStrankaListFormatedWithAdress_1">
      <item>ENING-MONTAŽA d.o.o., Lastovska 2A, 10000 Zagreb zastupanog po punomoćniku Branislav Ponoš</item>
    </derivirana_varijabla>
  </DomainObject.Predmet.ProtuStrankaListFormatedWithAdress>
  <DomainObject.Predmet.ProtuStrankaListFormatedWithAdressOIB>
    <izvorni_sadrzaj>
      <item>ENING-MONTAŽA d.o.o., OIB 07578242388, Lastovska 2A, 10000 Zagreb zastupanog po punomoćniku Branislav Ponoš</item>
    </izvorni_sadrzaj>
    <derivirana_varijabla naziv="DomainObject.Predmet.ProtuStrankaListFormatedWithAdressOIB_1">
      <item>ENING-MONTAŽA d.o.o., OIB 07578242388, Lastovska 2A, 10000 Zagreb zastupanog po punomoćniku Branislav Ponoš</item>
    </derivirana_varijabla>
  </DomainObject.Predmet.ProtuStrankaListFormatedWithAdressOIB>
  <DomainObject.Predmet.ProtuStrankaListNazivFormated>
    <izvorni_sadrzaj>
      <item>ENING-MONTAŽA d.o.o.</item>
    </izvorni_sadrzaj>
    <derivirana_varijabla naziv="DomainObject.Predmet.ProtuStrankaListNazivFormated_1">
      <item>ENING-MONTAŽA d.o.o.</item>
    </derivirana_varijabla>
  </DomainObject.Predmet.ProtuStrankaListNazivFormated>
  <DomainObject.Predmet.ProtuStrankaListNazivFormatedOIB>
    <izvorni_sadrzaj>
      <item>ENING-MONTAŽA d.o.o., OIB 07578242388</item>
    </izvorni_sadrzaj>
    <derivirana_varijabla naziv="DomainObject.Predmet.ProtuStrankaListNazivFormatedOIB_1">
      <item>ENING-MONTAŽA d.o.o., OIB 07578242388</item>
    </derivirana_varijabla>
  </DomainObject.Predmet.ProtuStrankaListNazivFormatedOIB>
  <DomainObject.Predmet.OstaliListFormated>
    <izvorni_sadrzaj>
      <item>Branislav Ponoš punomoćnik sudionika u postupku ENING-MONTAŽA d.o.o.</item>
    </izvorni_sadrzaj>
    <derivirana_varijabla naziv="DomainObject.Predmet.OstaliListFormated_1">
      <item>Branislav Ponoš punomoćnik sudionika u postupku ENING-MONTAŽA d.o.o.</item>
    </derivirana_varijabla>
  </DomainObject.Predmet.OstaliListFormated>
  <DomainObject.Predmet.OstaliListFormatedOIB>
    <izvorni_sadrzaj>
      <item>Branislav Ponoš, OIB 40261676646 punomoćnik sudionika u postupku ENING-MONTAŽA d.o.o.</item>
    </izvorni_sadrzaj>
    <derivirana_varijabla naziv="DomainObject.Predmet.OstaliListFormatedOIB_1">
      <item>Branislav Ponoš, OIB 40261676646 punomoćnik sudionika u postupku ENING-MONTAŽA d.o.o.</item>
    </derivirana_varijabla>
  </DomainObject.Predmet.OstaliListFormatedOIB>
  <DomainObject.Predmet.OstaliListFormatedWithAdress>
    <izvorni_sadrzaj>
      <item>Branislav Ponoš, Punoši 8, 22300 Golubić punomoćnik sudionika u postupku ENING-MONTAŽA d.o.o.</item>
    </izvorni_sadrzaj>
    <derivirana_varijabla naziv="DomainObject.Predmet.OstaliListFormatedWithAdress_1">
      <item>Branislav Ponoš, Punoši 8, 22300 Golubić punomoćnik sudionika u postupku ENING-MONTAŽA d.o.o.</item>
    </derivirana_varijabla>
  </DomainObject.Predmet.OstaliListFormatedWithAdress>
  <DomainObject.Predmet.OstaliListFormatedWithAdressOIB>
    <izvorni_sadrzaj>
      <item>Branislav Ponoš, OIB 40261676646, Punoši 8, 22300 Golubić punomoćnik sudionika u postupku ENING-MONTAŽA d.o.o.</item>
    </izvorni_sadrzaj>
    <derivirana_varijabla naziv="DomainObject.Predmet.OstaliListFormatedWithAdressOIB_1">
      <item>Branislav Ponoš, OIB 40261676646, Punoši 8, 22300 Golubić punomoćnik sudionika u postupku ENING-MONTAŽA d.o.o.</item>
    </derivirana_varijabla>
  </DomainObject.Predmet.OstaliListFormatedWithAdressOIB>
  <DomainObject.Predmet.OstaliListNazivFormated>
    <izvorni_sadrzaj>
      <item>Branislav Ponoš</item>
    </izvorni_sadrzaj>
    <derivirana_varijabla naziv="DomainObject.Predmet.OstaliListNazivFormated_1">
      <item>Branislav Ponoš</item>
    </derivirana_varijabla>
  </DomainObject.Predmet.OstaliListNazivFormated>
  <DomainObject.Predmet.OstaliListNazivFormatedOIB>
    <izvorni_sadrzaj>
      <item>Branislav Ponoš, OIB 40261676646</item>
    </izvorni_sadrzaj>
    <derivirana_varijabla naziv="DomainObject.Predmet.OstaliListNazivFormatedOIB_1">
      <item>Branislav Ponoš, OIB 40261676646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ENING-MONTAŽA d.o.o.</izvorni_sadrzaj>
    <derivirana_varijabla naziv="DomainObject.Predmet.ProtustrankaIDrugi_1">ENING-MONTAŽA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ENING-MONTAŽA d.o.o., OIB 07578242388, Lastovska 2A, 10000 Zagreb</izvorni_sadrzaj>
    <derivirana_varijabla naziv="DomainObject.Predmet.ProtustrankaIDrugiAdressOIB_1">ENING-MONTAŽA d.o.o., OIB 07578242388,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ENING-MONTAŽA d.o.o.</item>
      <item>FINA Regionalni centar Zagreb</item>
      <item>Branislav Ponoš</item>
    </izvorni_sadrzaj>
    <derivirana_varijabla naziv="DomainObject.Predmet.SudioniciListNaziv_1">
      <item>ENING-MONTAŽA d.o.o.</item>
      <item>FINA Regionalni centar Zagreb</item>
      <item>Branislav Ponoš</item>
    </derivirana_varijabla>
  </DomainObject.Predmet.SudioniciListNaziv>
  <DomainObject.Predmet.SudioniciListAdressOIB>
    <izvorni_sadrzaj>
      <item>ENING-MONTAŽA d.o.o., OIB 07578242388, Lastovska 2A,10000 Zagreb</item>
      <item>FINA Regionalni centar Zagreb, OIB 85821130368, Trg svibanjskih žrtava 1995. 1,10000 Zagreb</item>
      <item>Branislav Ponoš, OIB 40261676646, Punoši 8,22300 Golubić</item>
    </izvorni_sadrzaj>
    <derivirana_varijabla naziv="DomainObject.Predmet.SudioniciListAdressOIB_1">
      <item>ENING-MONTAŽA d.o.o., OIB 07578242388, Lastovska 2A,10000 Zagreb</item>
      <item>FINA Regionalni centar Zagreb, OIB 85821130368, Trg svibanjskih žrtava 1995. 1,10000 Zagreb</item>
      <item>Branislav Ponoš, OIB 40261676646, Punoši 8,22300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07578242388</item>
      <item>, OIB 85821130368</item>
      <item>, OIB 40261676646</item>
    </izvorni_sadrzaj>
    <derivirana_varijabla naziv="DomainObject.Predmet.SudioniciListNazivOIB_1">
      <item>, OIB 07578242388</item>
      <item>, OIB 85821130368</item>
      <item>, OIB 40261676646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St-4166/2016-4</izvorni_sadrzaj>
    <derivirana_varijabla naziv="DomainObject.PredzadnjaOdlukaIzPredmeta.Oznaka_1">St-4166/2016-4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BFB57-1756-4258-9D57-ACE78B185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792</properties:Characters>
  <properties:Lines>38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2019-01-18T11:05:00Z</cp:lastPrinted>
  <dcterms:modified xmlns:xsi="http://www.w3.org/2001/XMLSchema-instance" xsi:type="dcterms:W3CDTF">2019-01-18T13:30:00Z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